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10CB9" w14:textId="4BC5A70B" w:rsidR="001E41F3" w:rsidRDefault="001E41F3">
      <w:pPr>
        <w:pStyle w:val="CRCoverPage"/>
        <w:tabs>
          <w:tab w:val="right" w:pos="9639"/>
        </w:tabs>
        <w:spacing w:after="0"/>
        <w:rPr>
          <w:b/>
          <w:i/>
          <w:noProof/>
          <w:sz w:val="28"/>
        </w:rPr>
      </w:pPr>
      <w:r>
        <w:rPr>
          <w:b/>
          <w:noProof/>
          <w:sz w:val="24"/>
        </w:rPr>
        <w:t>3GPP TSG-</w:t>
      </w:r>
      <w:r w:rsidR="00403425">
        <w:rPr>
          <w:b/>
          <w:noProof/>
          <w:sz w:val="24"/>
        </w:rPr>
        <w:t xml:space="preserve">RAN </w:t>
      </w:r>
      <w:r w:rsidR="00781BA1">
        <w:rPr>
          <w:b/>
          <w:noProof/>
          <w:sz w:val="24"/>
        </w:rPr>
        <w:fldChar w:fldCharType="begin"/>
      </w:r>
      <w:r w:rsidR="00781BA1">
        <w:rPr>
          <w:b/>
          <w:noProof/>
          <w:sz w:val="24"/>
        </w:rPr>
        <w:instrText xml:space="preserve"> DOCPROPERTY  TSG/WGRef  \* MERGEFORMAT </w:instrText>
      </w:r>
      <w:r w:rsidR="00781BA1">
        <w:rPr>
          <w:b/>
          <w:noProof/>
          <w:sz w:val="24"/>
        </w:rPr>
        <w:fldChar w:fldCharType="separate"/>
      </w:r>
      <w:r w:rsidR="003609EF">
        <w:rPr>
          <w:b/>
          <w:noProof/>
          <w:sz w:val="24"/>
        </w:rPr>
        <w:t>WG</w:t>
      </w:r>
      <w:r w:rsidR="00781BA1">
        <w:rPr>
          <w:b/>
          <w:noProof/>
          <w:sz w:val="24"/>
        </w:rPr>
        <w:fldChar w:fldCharType="end"/>
      </w:r>
      <w:r w:rsidR="00403425">
        <w:rPr>
          <w:b/>
          <w:noProof/>
          <w:sz w:val="24"/>
        </w:rPr>
        <w:t>3</w:t>
      </w:r>
      <w:r w:rsidR="00C66BA2">
        <w:rPr>
          <w:b/>
          <w:noProof/>
          <w:sz w:val="24"/>
        </w:rPr>
        <w:t xml:space="preserve"> </w:t>
      </w:r>
      <w:r>
        <w:rPr>
          <w:b/>
          <w:noProof/>
          <w:sz w:val="24"/>
        </w:rPr>
        <w:t>Meeting #</w:t>
      </w:r>
      <w:r w:rsidR="00781BA1">
        <w:rPr>
          <w:b/>
          <w:noProof/>
          <w:sz w:val="24"/>
        </w:rPr>
        <w:fldChar w:fldCharType="begin"/>
      </w:r>
      <w:r w:rsidR="00781BA1">
        <w:rPr>
          <w:b/>
          <w:noProof/>
          <w:sz w:val="24"/>
        </w:rPr>
        <w:instrText xml:space="preserve"> DOCPROPERTY  MtgSeq  \* MERGEFORMAT </w:instrText>
      </w:r>
      <w:r w:rsidR="00781BA1">
        <w:rPr>
          <w:b/>
          <w:noProof/>
          <w:sz w:val="24"/>
        </w:rPr>
        <w:fldChar w:fldCharType="separate"/>
      </w:r>
      <w:r w:rsidR="00EB09B7" w:rsidRPr="00EB09B7">
        <w:rPr>
          <w:b/>
          <w:noProof/>
          <w:sz w:val="24"/>
        </w:rPr>
        <w:t xml:space="preserve"> </w:t>
      </w:r>
      <w:r w:rsidR="00403425">
        <w:rPr>
          <w:b/>
          <w:noProof/>
          <w:sz w:val="24"/>
        </w:rPr>
        <w:t>1</w:t>
      </w:r>
      <w:r w:rsidR="00F055CC">
        <w:rPr>
          <w:b/>
          <w:noProof/>
          <w:sz w:val="24"/>
        </w:rPr>
        <w:t>07</w:t>
      </w:r>
      <w:r w:rsidR="009918A9">
        <w:rPr>
          <w:b/>
          <w:noProof/>
          <w:sz w:val="24"/>
        </w:rPr>
        <w:t>bis</w:t>
      </w:r>
      <w:r w:rsidR="00F055CC">
        <w:rPr>
          <w:b/>
          <w:noProof/>
          <w:sz w:val="24"/>
        </w:rPr>
        <w:t>-e</w:t>
      </w:r>
      <w:r w:rsidR="00781BA1">
        <w:fldChar w:fldCharType="end"/>
      </w:r>
      <w:r>
        <w:rPr>
          <w:b/>
          <w:i/>
          <w:noProof/>
          <w:sz w:val="28"/>
        </w:rPr>
        <w:tab/>
      </w:r>
      <w:r w:rsidR="00781BA1">
        <w:rPr>
          <w:b/>
          <w:i/>
          <w:noProof/>
          <w:sz w:val="28"/>
        </w:rPr>
        <w:fldChar w:fldCharType="begin"/>
      </w:r>
      <w:r w:rsidR="00781BA1">
        <w:rPr>
          <w:b/>
          <w:i/>
          <w:noProof/>
          <w:sz w:val="28"/>
        </w:rPr>
        <w:instrText xml:space="preserve"> DOCPROPERTY  Tdoc#  \* MERGEFORMAT </w:instrText>
      </w:r>
      <w:r w:rsidR="00781BA1">
        <w:rPr>
          <w:b/>
          <w:i/>
          <w:noProof/>
          <w:sz w:val="28"/>
        </w:rPr>
        <w:fldChar w:fldCharType="separate"/>
      </w:r>
      <w:r w:rsidR="00403425">
        <w:rPr>
          <w:b/>
          <w:i/>
          <w:noProof/>
          <w:sz w:val="28"/>
        </w:rPr>
        <w:t>R3-</w:t>
      </w:r>
      <w:r w:rsidR="00781BA1">
        <w:rPr>
          <w:b/>
          <w:i/>
          <w:noProof/>
          <w:sz w:val="28"/>
        </w:rPr>
        <w:fldChar w:fldCharType="end"/>
      </w:r>
      <w:r w:rsidR="005E03BC">
        <w:rPr>
          <w:b/>
          <w:i/>
          <w:noProof/>
          <w:sz w:val="28"/>
        </w:rPr>
        <w:t>20</w:t>
      </w:r>
      <w:r w:rsidR="009918A9">
        <w:rPr>
          <w:b/>
          <w:i/>
          <w:noProof/>
          <w:sz w:val="28"/>
        </w:rPr>
        <w:t>1577</w:t>
      </w:r>
    </w:p>
    <w:p w14:paraId="2E1217CF" w14:textId="00756CEB" w:rsidR="001E41F3" w:rsidRDefault="009918A9" w:rsidP="005E2C44">
      <w:pPr>
        <w:pStyle w:val="CRCoverPage"/>
        <w:outlineLvl w:val="0"/>
        <w:rPr>
          <w:b/>
          <w:noProof/>
          <w:sz w:val="24"/>
        </w:rPr>
      </w:pPr>
      <w:r>
        <w:rPr>
          <w:b/>
          <w:noProof/>
          <w:sz w:val="24"/>
        </w:rPr>
        <w:t>20</w:t>
      </w:r>
      <w:r w:rsidR="00F055CC" w:rsidRPr="00E2348B">
        <w:rPr>
          <w:b/>
          <w:noProof/>
          <w:sz w:val="24"/>
        </w:rPr>
        <w:t xml:space="preserve"> -</w:t>
      </w:r>
      <w:r w:rsidR="00F055CC">
        <w:rPr>
          <w:b/>
          <w:noProof/>
          <w:sz w:val="24"/>
        </w:rPr>
        <w:t xml:space="preserve"> </w:t>
      </w:r>
      <w:r>
        <w:rPr>
          <w:b/>
          <w:noProof/>
          <w:sz w:val="24"/>
        </w:rPr>
        <w:t>30</w:t>
      </w:r>
      <w:r w:rsidR="00F055CC" w:rsidRPr="00E2348B">
        <w:rPr>
          <w:b/>
          <w:noProof/>
          <w:sz w:val="24"/>
        </w:rPr>
        <w:t xml:space="preserve"> </w:t>
      </w:r>
      <w:r>
        <w:rPr>
          <w:b/>
          <w:noProof/>
          <w:sz w:val="24"/>
        </w:rPr>
        <w:t>April</w:t>
      </w:r>
      <w:r w:rsidR="00F055CC" w:rsidRPr="00E2348B">
        <w:rPr>
          <w:b/>
          <w:noProof/>
          <w:sz w:val="24"/>
        </w:rPr>
        <w:t xml:space="preserve"> 2020, E-Meeting</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FA1DD1" w14:textId="77777777" w:rsidTr="00547111">
        <w:tc>
          <w:tcPr>
            <w:tcW w:w="9641" w:type="dxa"/>
            <w:gridSpan w:val="9"/>
            <w:tcBorders>
              <w:top w:val="single" w:sz="4" w:space="0" w:color="auto"/>
              <w:left w:val="single" w:sz="4" w:space="0" w:color="auto"/>
              <w:right w:val="single" w:sz="4" w:space="0" w:color="auto"/>
            </w:tcBorders>
          </w:tcPr>
          <w:p w14:paraId="07282A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6FF43B" w14:textId="77777777" w:rsidTr="00547111">
        <w:tc>
          <w:tcPr>
            <w:tcW w:w="9641" w:type="dxa"/>
            <w:gridSpan w:val="9"/>
            <w:tcBorders>
              <w:left w:val="single" w:sz="4" w:space="0" w:color="auto"/>
              <w:right w:val="single" w:sz="4" w:space="0" w:color="auto"/>
            </w:tcBorders>
          </w:tcPr>
          <w:p w14:paraId="5856B523" w14:textId="77777777" w:rsidR="001E41F3" w:rsidRDefault="001E41F3">
            <w:pPr>
              <w:pStyle w:val="CRCoverPage"/>
              <w:spacing w:after="0"/>
              <w:jc w:val="center"/>
              <w:rPr>
                <w:noProof/>
              </w:rPr>
            </w:pPr>
            <w:r>
              <w:rPr>
                <w:b/>
                <w:noProof/>
                <w:sz w:val="32"/>
              </w:rPr>
              <w:t>CHANGE REQUEST</w:t>
            </w:r>
          </w:p>
        </w:tc>
      </w:tr>
      <w:tr w:rsidR="001E41F3" w14:paraId="0B217472" w14:textId="77777777" w:rsidTr="00547111">
        <w:tc>
          <w:tcPr>
            <w:tcW w:w="9641" w:type="dxa"/>
            <w:gridSpan w:val="9"/>
            <w:tcBorders>
              <w:left w:val="single" w:sz="4" w:space="0" w:color="auto"/>
              <w:right w:val="single" w:sz="4" w:space="0" w:color="auto"/>
            </w:tcBorders>
          </w:tcPr>
          <w:p w14:paraId="0EF94039" w14:textId="77777777" w:rsidR="001E41F3" w:rsidRDefault="001E41F3">
            <w:pPr>
              <w:pStyle w:val="CRCoverPage"/>
              <w:spacing w:after="0"/>
              <w:rPr>
                <w:noProof/>
                <w:sz w:val="8"/>
                <w:szCs w:val="8"/>
              </w:rPr>
            </w:pPr>
          </w:p>
        </w:tc>
      </w:tr>
      <w:tr w:rsidR="001E41F3" w14:paraId="31884A19" w14:textId="77777777" w:rsidTr="00547111">
        <w:tc>
          <w:tcPr>
            <w:tcW w:w="142" w:type="dxa"/>
            <w:tcBorders>
              <w:left w:val="single" w:sz="4" w:space="0" w:color="auto"/>
            </w:tcBorders>
          </w:tcPr>
          <w:p w14:paraId="1D7CF390" w14:textId="77777777" w:rsidR="001E41F3" w:rsidRDefault="001E41F3">
            <w:pPr>
              <w:pStyle w:val="CRCoverPage"/>
              <w:spacing w:after="0"/>
              <w:jc w:val="right"/>
              <w:rPr>
                <w:noProof/>
              </w:rPr>
            </w:pPr>
          </w:p>
        </w:tc>
        <w:tc>
          <w:tcPr>
            <w:tcW w:w="1559" w:type="dxa"/>
            <w:shd w:val="pct30" w:color="FFFF00" w:fill="auto"/>
          </w:tcPr>
          <w:p w14:paraId="5D988CFD" w14:textId="77777777" w:rsidR="001E41F3" w:rsidRPr="00410371" w:rsidRDefault="00781BA1" w:rsidP="00A760A8">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60A8">
              <w:rPr>
                <w:b/>
                <w:noProof/>
                <w:sz w:val="28"/>
              </w:rPr>
              <w:t>38.413</w:t>
            </w:r>
            <w:r>
              <w:rPr>
                <w:b/>
                <w:noProof/>
                <w:sz w:val="28"/>
              </w:rPr>
              <w:fldChar w:fldCharType="end"/>
            </w:r>
          </w:p>
        </w:tc>
        <w:tc>
          <w:tcPr>
            <w:tcW w:w="709" w:type="dxa"/>
          </w:tcPr>
          <w:p w14:paraId="4065B0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23DE1A" w14:textId="77777777" w:rsidR="001E41F3" w:rsidRPr="00410371" w:rsidRDefault="004C525D" w:rsidP="00547111">
            <w:pPr>
              <w:pStyle w:val="CRCoverPage"/>
              <w:spacing w:after="0"/>
              <w:rPr>
                <w:noProof/>
              </w:rPr>
            </w:pPr>
            <w:r>
              <w:rPr>
                <w:b/>
                <w:noProof/>
                <w:sz w:val="28"/>
              </w:rPr>
              <w:t>0168</w:t>
            </w:r>
          </w:p>
        </w:tc>
        <w:tc>
          <w:tcPr>
            <w:tcW w:w="709" w:type="dxa"/>
          </w:tcPr>
          <w:p w14:paraId="330C50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FF6C1" w14:textId="3AE8915E" w:rsidR="001E41F3" w:rsidRPr="00410371" w:rsidRDefault="009918A9" w:rsidP="00A760A8">
            <w:pPr>
              <w:pStyle w:val="CRCoverPage"/>
              <w:spacing w:after="0"/>
              <w:jc w:val="center"/>
              <w:rPr>
                <w:b/>
                <w:noProof/>
              </w:rPr>
            </w:pPr>
            <w:r>
              <w:rPr>
                <w:b/>
                <w:noProof/>
                <w:sz w:val="28"/>
              </w:rPr>
              <w:t>7</w:t>
            </w:r>
          </w:p>
        </w:tc>
        <w:tc>
          <w:tcPr>
            <w:tcW w:w="2410" w:type="dxa"/>
          </w:tcPr>
          <w:p w14:paraId="1A2A38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D166A" w14:textId="14CE4C5D" w:rsidR="001E41F3" w:rsidRPr="00410371" w:rsidRDefault="00194681" w:rsidP="00A760A8">
            <w:pPr>
              <w:pStyle w:val="CRCoverPage"/>
              <w:spacing w:after="0"/>
              <w:jc w:val="center"/>
              <w:rPr>
                <w:noProof/>
                <w:sz w:val="28"/>
              </w:rPr>
            </w:pPr>
            <w:r>
              <w:rPr>
                <w:b/>
                <w:noProof/>
                <w:sz w:val="28"/>
              </w:rPr>
              <w:t>16.1</w:t>
            </w:r>
            <w:r w:rsidR="00A760A8">
              <w:rPr>
                <w:b/>
                <w:noProof/>
                <w:sz w:val="28"/>
              </w:rPr>
              <w:t>.0</w:t>
            </w:r>
          </w:p>
        </w:tc>
        <w:tc>
          <w:tcPr>
            <w:tcW w:w="143" w:type="dxa"/>
            <w:tcBorders>
              <w:right w:val="single" w:sz="4" w:space="0" w:color="auto"/>
            </w:tcBorders>
          </w:tcPr>
          <w:p w14:paraId="5111C390" w14:textId="77777777" w:rsidR="001E41F3" w:rsidRDefault="001E41F3">
            <w:pPr>
              <w:pStyle w:val="CRCoverPage"/>
              <w:spacing w:after="0"/>
              <w:rPr>
                <w:noProof/>
              </w:rPr>
            </w:pPr>
          </w:p>
        </w:tc>
      </w:tr>
      <w:tr w:rsidR="001E41F3" w14:paraId="1E20F048" w14:textId="77777777" w:rsidTr="00547111">
        <w:tc>
          <w:tcPr>
            <w:tcW w:w="9641" w:type="dxa"/>
            <w:gridSpan w:val="9"/>
            <w:tcBorders>
              <w:left w:val="single" w:sz="4" w:space="0" w:color="auto"/>
              <w:right w:val="single" w:sz="4" w:space="0" w:color="auto"/>
            </w:tcBorders>
          </w:tcPr>
          <w:p w14:paraId="548F724E" w14:textId="77777777" w:rsidR="001E41F3" w:rsidRDefault="001E41F3">
            <w:pPr>
              <w:pStyle w:val="CRCoverPage"/>
              <w:spacing w:after="0"/>
              <w:rPr>
                <w:noProof/>
              </w:rPr>
            </w:pPr>
          </w:p>
        </w:tc>
      </w:tr>
      <w:tr w:rsidR="001E41F3" w14:paraId="7A3EFAE3" w14:textId="77777777" w:rsidTr="00547111">
        <w:tc>
          <w:tcPr>
            <w:tcW w:w="9641" w:type="dxa"/>
            <w:gridSpan w:val="9"/>
            <w:tcBorders>
              <w:top w:val="single" w:sz="4" w:space="0" w:color="auto"/>
            </w:tcBorders>
          </w:tcPr>
          <w:p w14:paraId="70AEBA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6F0E331" w14:textId="77777777" w:rsidTr="00547111">
        <w:tc>
          <w:tcPr>
            <w:tcW w:w="9641" w:type="dxa"/>
            <w:gridSpan w:val="9"/>
          </w:tcPr>
          <w:p w14:paraId="5D2BDE02" w14:textId="77777777" w:rsidR="001E41F3" w:rsidRDefault="001E41F3">
            <w:pPr>
              <w:pStyle w:val="CRCoverPage"/>
              <w:spacing w:after="0"/>
              <w:rPr>
                <w:noProof/>
                <w:sz w:val="8"/>
                <w:szCs w:val="8"/>
              </w:rPr>
            </w:pPr>
          </w:p>
        </w:tc>
      </w:tr>
    </w:tbl>
    <w:p w14:paraId="1248C1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08F6C" w14:textId="77777777" w:rsidTr="00A7671C">
        <w:tc>
          <w:tcPr>
            <w:tcW w:w="2835" w:type="dxa"/>
          </w:tcPr>
          <w:p w14:paraId="0C2C22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3C1F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7B9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B4C0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C810D" w14:textId="77777777" w:rsidR="00F25D98" w:rsidRDefault="00F25D98" w:rsidP="001E41F3">
            <w:pPr>
              <w:pStyle w:val="CRCoverPage"/>
              <w:spacing w:after="0"/>
              <w:jc w:val="center"/>
              <w:rPr>
                <w:b/>
                <w:caps/>
                <w:noProof/>
              </w:rPr>
            </w:pPr>
          </w:p>
        </w:tc>
        <w:tc>
          <w:tcPr>
            <w:tcW w:w="2126" w:type="dxa"/>
          </w:tcPr>
          <w:p w14:paraId="78CFB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5DAB5" w14:textId="77777777" w:rsidR="00F25D98" w:rsidRDefault="0026650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087446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F88D0" w14:textId="77777777" w:rsidR="00F25D98" w:rsidRDefault="00266503" w:rsidP="001E41F3">
            <w:pPr>
              <w:pStyle w:val="CRCoverPage"/>
              <w:spacing w:after="0"/>
              <w:jc w:val="center"/>
              <w:rPr>
                <w:b/>
                <w:bCs/>
                <w:caps/>
                <w:noProof/>
                <w:lang w:eastAsia="ko-KR"/>
              </w:rPr>
            </w:pPr>
            <w:r>
              <w:rPr>
                <w:rFonts w:hint="eastAsia"/>
                <w:b/>
                <w:bCs/>
                <w:caps/>
                <w:noProof/>
                <w:lang w:eastAsia="ko-KR"/>
              </w:rPr>
              <w:t>x</w:t>
            </w:r>
          </w:p>
        </w:tc>
      </w:tr>
    </w:tbl>
    <w:p w14:paraId="014ADF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E97C90" w14:textId="77777777" w:rsidTr="00547111">
        <w:tc>
          <w:tcPr>
            <w:tcW w:w="9640" w:type="dxa"/>
            <w:gridSpan w:val="11"/>
          </w:tcPr>
          <w:p w14:paraId="306B27FA" w14:textId="77777777" w:rsidR="001E41F3" w:rsidRDefault="001E41F3">
            <w:pPr>
              <w:pStyle w:val="CRCoverPage"/>
              <w:spacing w:after="0"/>
              <w:rPr>
                <w:noProof/>
                <w:sz w:val="8"/>
                <w:szCs w:val="8"/>
              </w:rPr>
            </w:pPr>
          </w:p>
        </w:tc>
      </w:tr>
      <w:tr w:rsidR="001E41F3" w14:paraId="5F6FEE8D" w14:textId="77777777" w:rsidTr="00547111">
        <w:tc>
          <w:tcPr>
            <w:tcW w:w="1843" w:type="dxa"/>
            <w:tcBorders>
              <w:top w:val="single" w:sz="4" w:space="0" w:color="auto"/>
              <w:left w:val="single" w:sz="4" w:space="0" w:color="auto"/>
            </w:tcBorders>
          </w:tcPr>
          <w:p w14:paraId="2D5C5E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8F9C67" w14:textId="77777777" w:rsidR="001E41F3" w:rsidRDefault="00373D24" w:rsidP="00C53635">
            <w:pPr>
              <w:pStyle w:val="CRCoverPage"/>
              <w:spacing w:after="0"/>
              <w:ind w:firstLineChars="50" w:firstLine="100"/>
              <w:rPr>
                <w:noProof/>
              </w:rPr>
            </w:pPr>
            <w:r>
              <w:t xml:space="preserve">Support of </w:t>
            </w:r>
            <w:r w:rsidR="00C53635">
              <w:t>NR</w:t>
            </w:r>
            <w:r>
              <w:t xml:space="preserve"> V2X</w:t>
            </w:r>
            <w:r w:rsidR="00B045C6">
              <w:t xml:space="preserve"> over NG</w:t>
            </w:r>
          </w:p>
        </w:tc>
      </w:tr>
      <w:tr w:rsidR="001E41F3" w14:paraId="4A0D56CC" w14:textId="77777777" w:rsidTr="00547111">
        <w:tc>
          <w:tcPr>
            <w:tcW w:w="1843" w:type="dxa"/>
            <w:tcBorders>
              <w:left w:val="single" w:sz="4" w:space="0" w:color="auto"/>
            </w:tcBorders>
          </w:tcPr>
          <w:p w14:paraId="641F7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628C" w14:textId="77777777" w:rsidR="001E41F3" w:rsidRPr="00373D24" w:rsidRDefault="001E41F3">
            <w:pPr>
              <w:pStyle w:val="CRCoverPage"/>
              <w:spacing w:after="0"/>
              <w:rPr>
                <w:noProof/>
                <w:sz w:val="8"/>
                <w:szCs w:val="8"/>
              </w:rPr>
            </w:pPr>
          </w:p>
        </w:tc>
      </w:tr>
      <w:tr w:rsidR="001E41F3" w14:paraId="4C5D4C90" w14:textId="77777777" w:rsidTr="00547111">
        <w:tc>
          <w:tcPr>
            <w:tcW w:w="1843" w:type="dxa"/>
            <w:tcBorders>
              <w:left w:val="single" w:sz="4" w:space="0" w:color="auto"/>
            </w:tcBorders>
          </w:tcPr>
          <w:p w14:paraId="7CC7A3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9AB4C" w14:textId="77777777" w:rsidR="001E41F3" w:rsidRDefault="00781BA1" w:rsidP="009F793C">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373D24">
              <w:rPr>
                <w:noProof/>
              </w:rPr>
              <w:t>LG Electronics</w:t>
            </w:r>
            <w:r>
              <w:rPr>
                <w:noProof/>
              </w:rPr>
              <w:fldChar w:fldCharType="end"/>
            </w:r>
            <w:r w:rsidR="009F793C">
              <w:rPr>
                <w:noProof/>
              </w:rPr>
              <w:t xml:space="preserve">, </w:t>
            </w:r>
            <w:r w:rsidR="00A2622E">
              <w:rPr>
                <w:noProof/>
              </w:rPr>
              <w:t>Ericsson</w:t>
            </w:r>
            <w:r w:rsidR="009F793C">
              <w:rPr>
                <w:noProof/>
              </w:rPr>
              <w:t>, Huawei, CATT</w:t>
            </w:r>
          </w:p>
        </w:tc>
      </w:tr>
      <w:tr w:rsidR="001E41F3" w14:paraId="1FD076DD" w14:textId="77777777" w:rsidTr="00547111">
        <w:tc>
          <w:tcPr>
            <w:tcW w:w="1843" w:type="dxa"/>
            <w:tcBorders>
              <w:left w:val="single" w:sz="4" w:space="0" w:color="auto"/>
            </w:tcBorders>
          </w:tcPr>
          <w:p w14:paraId="324F14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05959" w14:textId="77777777" w:rsidR="001E41F3" w:rsidRDefault="00373D24" w:rsidP="00530C54">
            <w:pPr>
              <w:pStyle w:val="CRCoverPage"/>
              <w:spacing w:after="0"/>
              <w:ind w:firstLineChars="50" w:firstLine="100"/>
              <w:rPr>
                <w:noProof/>
              </w:rPr>
            </w:pPr>
            <w:r>
              <w:rPr>
                <w:noProof/>
              </w:rPr>
              <w:t>R3</w:t>
            </w:r>
          </w:p>
        </w:tc>
      </w:tr>
      <w:tr w:rsidR="001E41F3" w14:paraId="3A9E5EBB" w14:textId="77777777" w:rsidTr="00547111">
        <w:tc>
          <w:tcPr>
            <w:tcW w:w="1843" w:type="dxa"/>
            <w:tcBorders>
              <w:left w:val="single" w:sz="4" w:space="0" w:color="auto"/>
            </w:tcBorders>
          </w:tcPr>
          <w:p w14:paraId="1B6CB3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9974E" w14:textId="77777777" w:rsidR="001E41F3" w:rsidRDefault="001E41F3">
            <w:pPr>
              <w:pStyle w:val="CRCoverPage"/>
              <w:spacing w:after="0"/>
              <w:rPr>
                <w:noProof/>
                <w:sz w:val="8"/>
                <w:szCs w:val="8"/>
              </w:rPr>
            </w:pPr>
          </w:p>
        </w:tc>
      </w:tr>
      <w:tr w:rsidR="001E41F3" w14:paraId="2AE7EC5C" w14:textId="77777777" w:rsidTr="00547111">
        <w:tc>
          <w:tcPr>
            <w:tcW w:w="1843" w:type="dxa"/>
            <w:tcBorders>
              <w:left w:val="single" w:sz="4" w:space="0" w:color="auto"/>
            </w:tcBorders>
          </w:tcPr>
          <w:p w14:paraId="68A50C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CFA39C" w14:textId="77777777" w:rsidR="001E41F3" w:rsidRDefault="00373D24" w:rsidP="00530C54">
            <w:pPr>
              <w:pStyle w:val="CRCoverPage"/>
              <w:spacing w:after="0"/>
              <w:ind w:firstLineChars="50" w:firstLine="100"/>
              <w:rPr>
                <w:noProof/>
              </w:rPr>
            </w:pPr>
            <w:r w:rsidRPr="00373D24">
              <w:rPr>
                <w:noProof/>
              </w:rPr>
              <w:t>5G_V2X_NRSL</w:t>
            </w:r>
          </w:p>
        </w:tc>
        <w:tc>
          <w:tcPr>
            <w:tcW w:w="567" w:type="dxa"/>
            <w:tcBorders>
              <w:left w:val="nil"/>
            </w:tcBorders>
          </w:tcPr>
          <w:p w14:paraId="1EC46C0B" w14:textId="77777777" w:rsidR="001E41F3" w:rsidRDefault="001E41F3">
            <w:pPr>
              <w:pStyle w:val="CRCoverPage"/>
              <w:spacing w:after="0"/>
              <w:ind w:right="100"/>
              <w:rPr>
                <w:noProof/>
              </w:rPr>
            </w:pPr>
          </w:p>
        </w:tc>
        <w:tc>
          <w:tcPr>
            <w:tcW w:w="1417" w:type="dxa"/>
            <w:gridSpan w:val="3"/>
            <w:tcBorders>
              <w:left w:val="nil"/>
            </w:tcBorders>
          </w:tcPr>
          <w:p w14:paraId="7071A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831B6" w14:textId="0E84DA79" w:rsidR="001E41F3" w:rsidRDefault="00C24C0E" w:rsidP="00194681">
            <w:pPr>
              <w:pStyle w:val="CRCoverPage"/>
              <w:spacing w:after="0"/>
              <w:rPr>
                <w:noProof/>
                <w:lang w:eastAsia="ko-KR"/>
              </w:rPr>
            </w:pPr>
            <w:r>
              <w:rPr>
                <w:rFonts w:hint="eastAsia"/>
                <w:noProof/>
                <w:lang w:eastAsia="ko-KR"/>
              </w:rPr>
              <w:t>20</w:t>
            </w:r>
            <w:r>
              <w:rPr>
                <w:noProof/>
                <w:lang w:eastAsia="ko-KR"/>
              </w:rPr>
              <w:t>20</w:t>
            </w:r>
            <w:r>
              <w:rPr>
                <w:rFonts w:hint="eastAsia"/>
                <w:noProof/>
                <w:lang w:eastAsia="ko-KR"/>
              </w:rPr>
              <w:t>-</w:t>
            </w:r>
            <w:r>
              <w:rPr>
                <w:noProof/>
                <w:lang w:eastAsia="ko-KR"/>
              </w:rPr>
              <w:t>0</w:t>
            </w:r>
            <w:r w:rsidR="00194681">
              <w:rPr>
                <w:noProof/>
                <w:lang w:eastAsia="ko-KR"/>
              </w:rPr>
              <w:t>4</w:t>
            </w:r>
            <w:r w:rsidR="005E03BC">
              <w:rPr>
                <w:noProof/>
                <w:lang w:eastAsia="ko-KR"/>
              </w:rPr>
              <w:t>-0</w:t>
            </w:r>
            <w:r w:rsidR="00194681">
              <w:rPr>
                <w:noProof/>
                <w:lang w:eastAsia="ko-KR"/>
              </w:rPr>
              <w:t>3</w:t>
            </w:r>
          </w:p>
        </w:tc>
      </w:tr>
      <w:tr w:rsidR="001E41F3" w14:paraId="4BA33AEF" w14:textId="77777777" w:rsidTr="00547111">
        <w:tc>
          <w:tcPr>
            <w:tcW w:w="1843" w:type="dxa"/>
            <w:tcBorders>
              <w:left w:val="single" w:sz="4" w:space="0" w:color="auto"/>
            </w:tcBorders>
          </w:tcPr>
          <w:p w14:paraId="1E6345B6" w14:textId="77777777" w:rsidR="001E41F3" w:rsidRDefault="001E41F3">
            <w:pPr>
              <w:pStyle w:val="CRCoverPage"/>
              <w:spacing w:after="0"/>
              <w:rPr>
                <w:b/>
                <w:i/>
                <w:noProof/>
                <w:sz w:val="8"/>
                <w:szCs w:val="8"/>
              </w:rPr>
            </w:pPr>
          </w:p>
        </w:tc>
        <w:tc>
          <w:tcPr>
            <w:tcW w:w="1986" w:type="dxa"/>
            <w:gridSpan w:val="4"/>
          </w:tcPr>
          <w:p w14:paraId="61762B1C" w14:textId="77777777" w:rsidR="001E41F3" w:rsidRDefault="001E41F3">
            <w:pPr>
              <w:pStyle w:val="CRCoverPage"/>
              <w:spacing w:after="0"/>
              <w:rPr>
                <w:noProof/>
                <w:sz w:val="8"/>
                <w:szCs w:val="8"/>
              </w:rPr>
            </w:pPr>
          </w:p>
        </w:tc>
        <w:tc>
          <w:tcPr>
            <w:tcW w:w="2267" w:type="dxa"/>
            <w:gridSpan w:val="2"/>
          </w:tcPr>
          <w:p w14:paraId="0D60C2C4" w14:textId="77777777" w:rsidR="001E41F3" w:rsidRDefault="001E41F3">
            <w:pPr>
              <w:pStyle w:val="CRCoverPage"/>
              <w:spacing w:after="0"/>
              <w:rPr>
                <w:noProof/>
                <w:sz w:val="8"/>
                <w:szCs w:val="8"/>
              </w:rPr>
            </w:pPr>
          </w:p>
        </w:tc>
        <w:tc>
          <w:tcPr>
            <w:tcW w:w="1417" w:type="dxa"/>
            <w:gridSpan w:val="3"/>
          </w:tcPr>
          <w:p w14:paraId="541C9AC4" w14:textId="77777777" w:rsidR="001E41F3" w:rsidRDefault="001E41F3">
            <w:pPr>
              <w:pStyle w:val="CRCoverPage"/>
              <w:spacing w:after="0"/>
              <w:rPr>
                <w:noProof/>
                <w:sz w:val="8"/>
                <w:szCs w:val="8"/>
              </w:rPr>
            </w:pPr>
          </w:p>
        </w:tc>
        <w:tc>
          <w:tcPr>
            <w:tcW w:w="2127" w:type="dxa"/>
            <w:tcBorders>
              <w:right w:val="single" w:sz="4" w:space="0" w:color="auto"/>
            </w:tcBorders>
          </w:tcPr>
          <w:p w14:paraId="686A2891" w14:textId="77777777" w:rsidR="001E41F3" w:rsidRDefault="001E41F3">
            <w:pPr>
              <w:pStyle w:val="CRCoverPage"/>
              <w:spacing w:after="0"/>
              <w:rPr>
                <w:noProof/>
                <w:sz w:val="8"/>
                <w:szCs w:val="8"/>
              </w:rPr>
            </w:pPr>
          </w:p>
        </w:tc>
      </w:tr>
      <w:tr w:rsidR="001E41F3" w14:paraId="4968CFD8" w14:textId="77777777" w:rsidTr="00547111">
        <w:trPr>
          <w:cantSplit/>
        </w:trPr>
        <w:tc>
          <w:tcPr>
            <w:tcW w:w="1843" w:type="dxa"/>
            <w:tcBorders>
              <w:left w:val="single" w:sz="4" w:space="0" w:color="auto"/>
            </w:tcBorders>
          </w:tcPr>
          <w:p w14:paraId="5018D1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1B541F" w14:textId="77777777" w:rsidR="001E41F3" w:rsidRDefault="00530C54" w:rsidP="00D24991">
            <w:pPr>
              <w:pStyle w:val="CRCoverPage"/>
              <w:spacing w:after="0"/>
              <w:ind w:left="100" w:right="-609"/>
              <w:rPr>
                <w:b/>
                <w:noProof/>
              </w:rPr>
            </w:pPr>
            <w:r>
              <w:rPr>
                <w:b/>
                <w:noProof/>
              </w:rPr>
              <w:t>B</w:t>
            </w:r>
          </w:p>
        </w:tc>
        <w:tc>
          <w:tcPr>
            <w:tcW w:w="3402" w:type="dxa"/>
            <w:gridSpan w:val="5"/>
            <w:tcBorders>
              <w:left w:val="nil"/>
            </w:tcBorders>
          </w:tcPr>
          <w:p w14:paraId="2A771C81" w14:textId="77777777" w:rsidR="001E41F3" w:rsidRDefault="001E41F3">
            <w:pPr>
              <w:pStyle w:val="CRCoverPage"/>
              <w:spacing w:after="0"/>
              <w:rPr>
                <w:noProof/>
              </w:rPr>
            </w:pPr>
          </w:p>
        </w:tc>
        <w:tc>
          <w:tcPr>
            <w:tcW w:w="1417" w:type="dxa"/>
            <w:gridSpan w:val="3"/>
            <w:tcBorders>
              <w:left w:val="nil"/>
            </w:tcBorders>
          </w:tcPr>
          <w:p w14:paraId="368D42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46739" w14:textId="77777777" w:rsidR="001E41F3" w:rsidRDefault="00781BA1" w:rsidP="00337C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7C47">
              <w:rPr>
                <w:noProof/>
              </w:rPr>
              <w:t>R</w:t>
            </w:r>
            <w:r w:rsidR="00D24991">
              <w:rPr>
                <w:noProof/>
              </w:rPr>
              <w:t>e</w:t>
            </w:r>
            <w:r>
              <w:rPr>
                <w:noProof/>
              </w:rPr>
              <w:fldChar w:fldCharType="end"/>
            </w:r>
            <w:r w:rsidR="00337C47">
              <w:rPr>
                <w:noProof/>
              </w:rPr>
              <w:t>l-16</w:t>
            </w:r>
          </w:p>
        </w:tc>
      </w:tr>
      <w:tr w:rsidR="001E41F3" w14:paraId="0A8FF53E" w14:textId="77777777" w:rsidTr="00547111">
        <w:tc>
          <w:tcPr>
            <w:tcW w:w="1843" w:type="dxa"/>
            <w:tcBorders>
              <w:left w:val="single" w:sz="4" w:space="0" w:color="auto"/>
              <w:bottom w:val="single" w:sz="4" w:space="0" w:color="auto"/>
            </w:tcBorders>
          </w:tcPr>
          <w:p w14:paraId="54FA7F03" w14:textId="77777777" w:rsidR="001E41F3" w:rsidRDefault="001E41F3">
            <w:pPr>
              <w:pStyle w:val="CRCoverPage"/>
              <w:spacing w:after="0"/>
              <w:rPr>
                <w:b/>
                <w:i/>
                <w:noProof/>
              </w:rPr>
            </w:pPr>
          </w:p>
        </w:tc>
        <w:tc>
          <w:tcPr>
            <w:tcW w:w="4677" w:type="dxa"/>
            <w:gridSpan w:val="8"/>
            <w:tcBorders>
              <w:bottom w:val="single" w:sz="4" w:space="0" w:color="auto"/>
            </w:tcBorders>
          </w:tcPr>
          <w:p w14:paraId="28E785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3EA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6A71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3302AB" w14:textId="77777777" w:rsidTr="00547111">
        <w:tc>
          <w:tcPr>
            <w:tcW w:w="1843" w:type="dxa"/>
          </w:tcPr>
          <w:p w14:paraId="4FC00D89" w14:textId="77777777" w:rsidR="001E41F3" w:rsidRDefault="001E41F3">
            <w:pPr>
              <w:pStyle w:val="CRCoverPage"/>
              <w:spacing w:after="0"/>
              <w:rPr>
                <w:b/>
                <w:i/>
                <w:noProof/>
                <w:sz w:val="8"/>
                <w:szCs w:val="8"/>
              </w:rPr>
            </w:pPr>
          </w:p>
        </w:tc>
        <w:tc>
          <w:tcPr>
            <w:tcW w:w="7797" w:type="dxa"/>
            <w:gridSpan w:val="10"/>
          </w:tcPr>
          <w:p w14:paraId="15D41B96" w14:textId="77777777" w:rsidR="001E41F3" w:rsidRDefault="001E41F3">
            <w:pPr>
              <w:pStyle w:val="CRCoverPage"/>
              <w:spacing w:after="0"/>
              <w:rPr>
                <w:noProof/>
                <w:sz w:val="8"/>
                <w:szCs w:val="8"/>
              </w:rPr>
            </w:pPr>
          </w:p>
        </w:tc>
      </w:tr>
      <w:tr w:rsidR="001E41F3" w14:paraId="357C8D36" w14:textId="77777777" w:rsidTr="00547111">
        <w:tc>
          <w:tcPr>
            <w:tcW w:w="2694" w:type="dxa"/>
            <w:gridSpan w:val="2"/>
            <w:tcBorders>
              <w:top w:val="single" w:sz="4" w:space="0" w:color="auto"/>
              <w:left w:val="single" w:sz="4" w:space="0" w:color="auto"/>
            </w:tcBorders>
          </w:tcPr>
          <w:p w14:paraId="10F9FD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FB348" w14:textId="77777777" w:rsidR="00F92AA6" w:rsidRDefault="00F92AA6" w:rsidP="00BF0CE0">
            <w:pPr>
              <w:pStyle w:val="CRCoverPage"/>
              <w:spacing w:after="0"/>
              <w:ind w:left="100"/>
              <w:rPr>
                <w:noProof/>
                <w:lang w:eastAsia="ko-KR"/>
              </w:rPr>
            </w:pPr>
            <w:r>
              <w:rPr>
                <w:noProof/>
              </w:rPr>
              <w:t>In order to support NR V2X, changes are needed on the NGAP protocol. This is the baseline CR covering all the agreed changes.</w:t>
            </w:r>
          </w:p>
          <w:p w14:paraId="60DDBBDA" w14:textId="77777777" w:rsidR="00EA2C44" w:rsidRDefault="00EA2C44" w:rsidP="00F92AA6">
            <w:pPr>
              <w:pStyle w:val="CRCoverPage"/>
              <w:spacing w:after="0"/>
              <w:ind w:left="460"/>
              <w:rPr>
                <w:noProof/>
                <w:lang w:eastAsia="ko-KR"/>
              </w:rPr>
            </w:pPr>
          </w:p>
        </w:tc>
      </w:tr>
      <w:tr w:rsidR="001E41F3" w14:paraId="7FD6CBE7" w14:textId="77777777" w:rsidTr="00547111">
        <w:tc>
          <w:tcPr>
            <w:tcW w:w="2694" w:type="dxa"/>
            <w:gridSpan w:val="2"/>
            <w:tcBorders>
              <w:left w:val="single" w:sz="4" w:space="0" w:color="auto"/>
            </w:tcBorders>
          </w:tcPr>
          <w:p w14:paraId="064223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84834" w14:textId="77777777" w:rsidR="001E41F3" w:rsidRDefault="001E41F3">
            <w:pPr>
              <w:pStyle w:val="CRCoverPage"/>
              <w:spacing w:after="0"/>
              <w:rPr>
                <w:noProof/>
                <w:sz w:val="8"/>
                <w:szCs w:val="8"/>
              </w:rPr>
            </w:pPr>
          </w:p>
        </w:tc>
      </w:tr>
      <w:tr w:rsidR="001E41F3" w14:paraId="6CDB8C1E" w14:textId="77777777" w:rsidTr="00547111">
        <w:tc>
          <w:tcPr>
            <w:tcW w:w="2694" w:type="dxa"/>
            <w:gridSpan w:val="2"/>
            <w:tcBorders>
              <w:left w:val="single" w:sz="4" w:space="0" w:color="auto"/>
            </w:tcBorders>
          </w:tcPr>
          <w:p w14:paraId="6E5955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FCDF9" w14:textId="77777777" w:rsidR="001E41F3" w:rsidRDefault="005D6327" w:rsidP="00F92AA6">
            <w:pPr>
              <w:pStyle w:val="CRCoverPage"/>
              <w:numPr>
                <w:ilvl w:val="0"/>
                <w:numId w:val="3"/>
              </w:numPr>
              <w:spacing w:after="0"/>
              <w:jc w:val="both"/>
              <w:rPr>
                <w:noProof/>
              </w:rPr>
            </w:pPr>
            <w:r>
              <w:rPr>
                <w:noProof/>
              </w:rPr>
              <w:t xml:space="preserve">The new </w:t>
            </w:r>
            <w:r w:rsidR="00FD3762">
              <w:rPr>
                <w:noProof/>
              </w:rPr>
              <w:t xml:space="preserve">extensible </w:t>
            </w:r>
            <w:r w:rsidR="0093736C" w:rsidRPr="0093736C">
              <w:rPr>
                <w:i/>
                <w:noProof/>
              </w:rPr>
              <w:t>NR</w:t>
            </w:r>
            <w:r w:rsidR="0093736C">
              <w:rPr>
                <w:noProof/>
              </w:rPr>
              <w:t xml:space="preserve"> </w:t>
            </w:r>
            <w:r w:rsidR="00FD3762">
              <w:rPr>
                <w:i/>
                <w:noProof/>
              </w:rPr>
              <w:t>V2X Services Authorized</w:t>
            </w:r>
            <w:r w:rsidR="00FD3762">
              <w:rPr>
                <w:noProof/>
              </w:rPr>
              <w:t xml:space="preserve"> IE</w:t>
            </w:r>
            <w:r w:rsidR="0093736C">
              <w:rPr>
                <w:noProof/>
              </w:rPr>
              <w:t xml:space="preserve"> and </w:t>
            </w:r>
            <w:r w:rsidR="0093736C">
              <w:rPr>
                <w:i/>
                <w:noProof/>
              </w:rPr>
              <w:t>LTE</w:t>
            </w:r>
            <w:r w:rsidR="0093736C">
              <w:rPr>
                <w:noProof/>
              </w:rPr>
              <w:t xml:space="preserve"> </w:t>
            </w:r>
            <w:r w:rsidR="0093736C">
              <w:rPr>
                <w:i/>
                <w:noProof/>
              </w:rPr>
              <w:t>V2X Services Authorized</w:t>
            </w:r>
            <w:r w:rsidR="0093736C">
              <w:rPr>
                <w:noProof/>
              </w:rPr>
              <w:t xml:space="preserve"> IE are</w:t>
            </w:r>
            <w:r w:rsidR="00FD3762">
              <w:rPr>
                <w:noProof/>
              </w:rPr>
              <w:t xml:space="preserve"> introduced in the INITIAL CONTEXT SETUP REQUEST, UE CONTEXT MODIFICATION REQUEST, HANDOVER REQUEST and PATH SWITCH ACKNOWLEDGE messages. It provides “authorized” and “not authorized” values for </w:t>
            </w:r>
            <w:r w:rsidR="0093736C">
              <w:rPr>
                <w:noProof/>
              </w:rPr>
              <w:t xml:space="preserve">NR </w:t>
            </w:r>
            <w:r w:rsidR="00FD3762">
              <w:rPr>
                <w:noProof/>
              </w:rPr>
              <w:t>V2X services</w:t>
            </w:r>
            <w:r w:rsidR="0093736C">
              <w:rPr>
                <w:noProof/>
              </w:rPr>
              <w:t xml:space="preserve"> and LTE V2X services, which include Vehicle UE, Pedestrian UE or both. </w:t>
            </w:r>
          </w:p>
          <w:p w14:paraId="032DC0F9" w14:textId="77777777" w:rsidR="00EA2C44" w:rsidRDefault="00EA2C44" w:rsidP="00F92AA6">
            <w:pPr>
              <w:pStyle w:val="CRCoverPage"/>
              <w:numPr>
                <w:ilvl w:val="0"/>
                <w:numId w:val="3"/>
              </w:numPr>
              <w:spacing w:after="0"/>
              <w:jc w:val="both"/>
              <w:rPr>
                <w:noProof/>
              </w:rPr>
            </w:pPr>
            <w:r>
              <w:rPr>
                <w:noProof/>
              </w:rPr>
              <w:t>In addition, t</w:t>
            </w:r>
            <w:r w:rsidR="005D6327">
              <w:rPr>
                <w:noProof/>
              </w:rPr>
              <w:t>he new</w:t>
            </w:r>
            <w:r w:rsidRPr="003E7941">
              <w:rPr>
                <w:noProof/>
              </w:rPr>
              <w:t xml:space="preserve"> </w:t>
            </w:r>
            <w:r w:rsidRPr="002C0990">
              <w:rPr>
                <w:i/>
                <w:noProof/>
              </w:rPr>
              <w:t xml:space="preserve">NR </w:t>
            </w:r>
            <w:r w:rsidRPr="003E7941">
              <w:rPr>
                <w:i/>
                <w:noProof/>
                <w:lang w:eastAsia="zh-CN"/>
              </w:rPr>
              <w:t>UE Sidelink Aggregate Maximum Bit Rate</w:t>
            </w:r>
            <w:r w:rsidRPr="003E7941">
              <w:rPr>
                <w:noProof/>
              </w:rPr>
              <w:t xml:space="preserve"> IE</w:t>
            </w:r>
            <w:r>
              <w:rPr>
                <w:noProof/>
              </w:rPr>
              <w:t xml:space="preserve"> and </w:t>
            </w:r>
            <w:r>
              <w:rPr>
                <w:i/>
                <w:noProof/>
              </w:rPr>
              <w:t xml:space="preserve">LTE </w:t>
            </w:r>
            <w:r w:rsidRPr="003E7941">
              <w:rPr>
                <w:i/>
                <w:noProof/>
                <w:lang w:eastAsia="zh-CN"/>
              </w:rPr>
              <w:t>UE Sidelink Aggregate Maximum Bit Rate</w:t>
            </w:r>
            <w:r w:rsidRPr="003E7941">
              <w:rPr>
                <w:noProof/>
              </w:rPr>
              <w:t xml:space="preserve"> IE </w:t>
            </w:r>
            <w:r>
              <w:rPr>
                <w:noProof/>
              </w:rPr>
              <w:t>are</w:t>
            </w:r>
            <w:r w:rsidRPr="003E7941">
              <w:rPr>
                <w:noProof/>
              </w:rPr>
              <w:t xml:space="preserve"> introduced in the INITIAL CONTEXT SETUP REQUEST, UE CONTEXT MODIFICATION REQUEST, HANDOVER REQUEST and PATH SWITCH ACKNOWLEDGE messages.</w:t>
            </w:r>
          </w:p>
          <w:p w14:paraId="0D50B926" w14:textId="77777777" w:rsidR="00FD3762" w:rsidRPr="00FD3762" w:rsidRDefault="00955FB0" w:rsidP="003B3A18">
            <w:pPr>
              <w:pStyle w:val="CRCoverPage"/>
              <w:numPr>
                <w:ilvl w:val="0"/>
                <w:numId w:val="3"/>
              </w:numPr>
              <w:spacing w:after="0"/>
              <w:jc w:val="both"/>
              <w:rPr>
                <w:noProof/>
                <w:lang w:eastAsia="ko-KR"/>
              </w:rPr>
            </w:pPr>
            <w:r w:rsidRPr="00D01952">
              <w:rPr>
                <w:noProof/>
                <w:lang w:eastAsia="zh-CN"/>
              </w:rPr>
              <w:t>T</w:t>
            </w:r>
            <w:r w:rsidRPr="00D01952">
              <w:rPr>
                <w:rFonts w:hint="eastAsia"/>
                <w:noProof/>
                <w:lang w:eastAsia="zh-CN"/>
              </w:rPr>
              <w:t xml:space="preserve">he </w:t>
            </w:r>
            <w:r w:rsidRPr="005A4451">
              <w:rPr>
                <w:noProof/>
                <w:lang w:eastAsia="zh-CN"/>
              </w:rPr>
              <w:t>PC5 QoS</w:t>
            </w:r>
            <w:r w:rsidRPr="005A4451">
              <w:rPr>
                <w:rFonts w:hint="eastAsia"/>
                <w:noProof/>
                <w:lang w:eastAsia="zh-CN"/>
              </w:rPr>
              <w:t xml:space="preserve"> </w:t>
            </w:r>
            <w:r>
              <w:rPr>
                <w:rFonts w:hint="eastAsia"/>
                <w:noProof/>
                <w:lang w:eastAsia="zh-CN"/>
              </w:rPr>
              <w:t xml:space="preserve">Parameters </w:t>
            </w:r>
            <w:r w:rsidR="003B3A18">
              <w:rPr>
                <w:noProof/>
                <w:lang w:eastAsia="zh-CN"/>
              </w:rPr>
              <w:t>are</w:t>
            </w:r>
            <w:r w:rsidRPr="00457F52">
              <w:rPr>
                <w:rFonts w:hint="eastAsia"/>
                <w:noProof/>
                <w:lang w:eastAsia="zh-CN"/>
              </w:rPr>
              <w:t xml:space="preserve"> introduced </w:t>
            </w:r>
            <w:r>
              <w:rPr>
                <w:rFonts w:hint="eastAsia"/>
                <w:noProof/>
                <w:lang w:eastAsia="zh-CN"/>
              </w:rPr>
              <w:t>in</w:t>
            </w:r>
            <w:r w:rsidR="000A40FD">
              <w:rPr>
                <w:noProof/>
              </w:rPr>
              <w:t xml:space="preserve"> INITIAL CONTEXT SETUP REQUEST, UE CONTEXT MODIFICATION REQUEST, HANDOVER REQUEST and PATH SWITCH ACKNOWLEDGE messages</w:t>
            </w:r>
            <w:r w:rsidRPr="00457F52">
              <w:rPr>
                <w:rFonts w:hint="eastAsia"/>
                <w:noProof/>
              </w:rPr>
              <w:t>.</w:t>
            </w:r>
          </w:p>
        </w:tc>
      </w:tr>
      <w:tr w:rsidR="001E41F3" w14:paraId="51AD23AB" w14:textId="77777777" w:rsidTr="00547111">
        <w:tc>
          <w:tcPr>
            <w:tcW w:w="2694" w:type="dxa"/>
            <w:gridSpan w:val="2"/>
            <w:tcBorders>
              <w:left w:val="single" w:sz="4" w:space="0" w:color="auto"/>
            </w:tcBorders>
          </w:tcPr>
          <w:p w14:paraId="3D9B5D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5C682" w14:textId="77777777" w:rsidR="001E41F3" w:rsidRDefault="001E41F3">
            <w:pPr>
              <w:pStyle w:val="CRCoverPage"/>
              <w:spacing w:after="0"/>
              <w:rPr>
                <w:noProof/>
                <w:sz w:val="8"/>
                <w:szCs w:val="8"/>
              </w:rPr>
            </w:pPr>
          </w:p>
        </w:tc>
      </w:tr>
      <w:tr w:rsidR="001E41F3" w14:paraId="78108E1F" w14:textId="77777777" w:rsidTr="00547111">
        <w:tc>
          <w:tcPr>
            <w:tcW w:w="2694" w:type="dxa"/>
            <w:gridSpan w:val="2"/>
            <w:tcBorders>
              <w:left w:val="single" w:sz="4" w:space="0" w:color="auto"/>
              <w:bottom w:val="single" w:sz="4" w:space="0" w:color="auto"/>
            </w:tcBorders>
          </w:tcPr>
          <w:p w14:paraId="7A3E4B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17209" w14:textId="77777777" w:rsidR="001E41F3" w:rsidRDefault="00210563" w:rsidP="008A19F4">
            <w:pPr>
              <w:pStyle w:val="CRCoverPage"/>
              <w:spacing w:after="0"/>
              <w:ind w:left="100"/>
              <w:rPr>
                <w:noProof/>
              </w:rPr>
            </w:pPr>
            <w:r>
              <w:rPr>
                <w:noProof/>
              </w:rPr>
              <w:t>The NG-RAN</w:t>
            </w:r>
            <w:r w:rsidR="00E51F27">
              <w:rPr>
                <w:noProof/>
              </w:rPr>
              <w:t xml:space="preserve"> cannot know the V2X UE authorization status from a trusted node.</w:t>
            </w:r>
            <w:r w:rsidR="00EA2C44">
              <w:rPr>
                <w:noProof/>
              </w:rPr>
              <w:t xml:space="preserve"> Also t</w:t>
            </w:r>
            <w:r w:rsidR="00EA2C44" w:rsidRPr="003E7941">
              <w:rPr>
                <w:rFonts w:hint="eastAsia"/>
                <w:noProof/>
                <w:lang w:eastAsia="zh-CN"/>
              </w:rPr>
              <w:t xml:space="preserve">he </w:t>
            </w:r>
            <w:r w:rsidR="008A19F4">
              <w:rPr>
                <w:noProof/>
                <w:lang w:eastAsia="zh-CN"/>
              </w:rPr>
              <w:t xml:space="preserve">sidelink </w:t>
            </w:r>
            <w:r w:rsidR="00EA2C44" w:rsidRPr="003E7941">
              <w:rPr>
                <w:rFonts w:hint="eastAsia"/>
                <w:noProof/>
                <w:lang w:eastAsia="zh-CN"/>
              </w:rPr>
              <w:t>AMBR</w:t>
            </w:r>
            <w:r w:rsidR="00BB582D">
              <w:rPr>
                <w:noProof/>
                <w:lang w:eastAsia="zh-CN"/>
              </w:rPr>
              <w:t xml:space="preserve"> and </w:t>
            </w:r>
            <w:r w:rsidR="008A19F4">
              <w:rPr>
                <w:noProof/>
                <w:lang w:eastAsia="zh-CN"/>
              </w:rPr>
              <w:t xml:space="preserve">other </w:t>
            </w:r>
            <w:r w:rsidR="00BB582D">
              <w:rPr>
                <w:noProof/>
                <w:lang w:eastAsia="zh-CN"/>
              </w:rPr>
              <w:t>PC5 QoS parameters</w:t>
            </w:r>
            <w:r w:rsidR="00EA2C44" w:rsidRPr="003E7941">
              <w:rPr>
                <w:rFonts w:hint="eastAsia"/>
                <w:noProof/>
                <w:lang w:eastAsia="zh-CN"/>
              </w:rPr>
              <w:t xml:space="preserve"> </w:t>
            </w:r>
            <w:r w:rsidR="00EA2C44">
              <w:rPr>
                <w:rFonts w:hint="eastAsia"/>
                <w:noProof/>
                <w:lang w:eastAsia="zh-CN"/>
              </w:rPr>
              <w:t>for UE</w:t>
            </w:r>
            <w:r w:rsidR="00EA2C44">
              <w:rPr>
                <w:noProof/>
                <w:lang w:eastAsia="zh-CN"/>
              </w:rPr>
              <w:t>’</w:t>
            </w:r>
            <w:r w:rsidR="00EA2C44">
              <w:rPr>
                <w:rFonts w:hint="eastAsia"/>
                <w:noProof/>
                <w:lang w:eastAsia="zh-CN"/>
              </w:rPr>
              <w:t>s sidelink communication</w:t>
            </w:r>
            <w:r w:rsidR="00BB582D">
              <w:rPr>
                <w:noProof/>
                <w:lang w:eastAsia="zh-CN"/>
              </w:rPr>
              <w:t xml:space="preserve"> </w:t>
            </w:r>
            <w:r w:rsidR="00EA2C44" w:rsidRPr="003E7941">
              <w:rPr>
                <w:rFonts w:hint="eastAsia"/>
                <w:noProof/>
                <w:lang w:eastAsia="zh-CN"/>
              </w:rPr>
              <w:t>cannot be supported</w:t>
            </w:r>
            <w:r w:rsidR="00EA2C44">
              <w:rPr>
                <w:noProof/>
                <w:lang w:eastAsia="zh-CN"/>
              </w:rPr>
              <w:t xml:space="preserve">. </w:t>
            </w:r>
          </w:p>
        </w:tc>
      </w:tr>
      <w:tr w:rsidR="001E41F3" w14:paraId="63B94455" w14:textId="77777777" w:rsidTr="00547111">
        <w:tc>
          <w:tcPr>
            <w:tcW w:w="2694" w:type="dxa"/>
            <w:gridSpan w:val="2"/>
          </w:tcPr>
          <w:p w14:paraId="2E2926B6" w14:textId="77777777" w:rsidR="001E41F3" w:rsidRDefault="001E41F3">
            <w:pPr>
              <w:pStyle w:val="CRCoverPage"/>
              <w:spacing w:after="0"/>
              <w:rPr>
                <w:b/>
                <w:i/>
                <w:noProof/>
                <w:sz w:val="8"/>
                <w:szCs w:val="8"/>
              </w:rPr>
            </w:pPr>
          </w:p>
        </w:tc>
        <w:tc>
          <w:tcPr>
            <w:tcW w:w="6946" w:type="dxa"/>
            <w:gridSpan w:val="9"/>
          </w:tcPr>
          <w:p w14:paraId="7BBED9DF" w14:textId="77777777" w:rsidR="001E41F3" w:rsidRDefault="001E41F3">
            <w:pPr>
              <w:pStyle w:val="CRCoverPage"/>
              <w:spacing w:after="0"/>
              <w:rPr>
                <w:noProof/>
                <w:sz w:val="8"/>
                <w:szCs w:val="8"/>
              </w:rPr>
            </w:pPr>
          </w:p>
        </w:tc>
      </w:tr>
      <w:tr w:rsidR="001E41F3" w14:paraId="163D839C" w14:textId="77777777" w:rsidTr="00547111">
        <w:tc>
          <w:tcPr>
            <w:tcW w:w="2694" w:type="dxa"/>
            <w:gridSpan w:val="2"/>
            <w:tcBorders>
              <w:top w:val="single" w:sz="4" w:space="0" w:color="auto"/>
              <w:left w:val="single" w:sz="4" w:space="0" w:color="auto"/>
            </w:tcBorders>
          </w:tcPr>
          <w:p w14:paraId="557F68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012CA" w14:textId="77777777" w:rsidR="00EA2C44" w:rsidRDefault="0088157B" w:rsidP="00E1010B">
            <w:pPr>
              <w:pStyle w:val="CRCoverPage"/>
              <w:spacing w:after="0"/>
              <w:ind w:left="100"/>
              <w:rPr>
                <w:noProof/>
                <w:lang w:eastAsia="ko-KR"/>
              </w:rPr>
            </w:pPr>
            <w:r>
              <w:rPr>
                <w:noProof/>
                <w:lang w:eastAsia="ko-KR"/>
              </w:rPr>
              <w:t xml:space="preserve">2, </w:t>
            </w:r>
            <w:r w:rsidR="003B15F9">
              <w:rPr>
                <w:rFonts w:hint="eastAsia"/>
                <w:noProof/>
                <w:lang w:eastAsia="ko-KR"/>
              </w:rPr>
              <w:t xml:space="preserve">3.2, </w:t>
            </w:r>
            <w:r w:rsidR="003B15F9">
              <w:rPr>
                <w:noProof/>
                <w:lang w:eastAsia="ko-KR"/>
              </w:rPr>
              <w:t xml:space="preserve">8.3.1, 8.3.4, 8.4.2, </w:t>
            </w:r>
            <w:r w:rsidR="005C627C">
              <w:rPr>
                <w:noProof/>
                <w:lang w:eastAsia="ko-KR"/>
              </w:rPr>
              <w:t>8.4.4, 9.2.2.1, 9.2.2.7, 9.2.3.4, 9.2.3.9</w:t>
            </w:r>
            <w:r w:rsidR="00772DF5">
              <w:rPr>
                <w:noProof/>
                <w:lang w:eastAsia="ko-KR"/>
              </w:rPr>
              <w:t>,</w:t>
            </w:r>
            <w:r w:rsidR="00E1010B">
              <w:rPr>
                <w:noProof/>
                <w:lang w:eastAsia="ko-KR"/>
              </w:rPr>
              <w:t xml:space="preserve"> 9.3.1.4, </w:t>
            </w:r>
            <w:r w:rsidR="00772DF5">
              <w:rPr>
                <w:noProof/>
                <w:lang w:eastAsia="ko-KR"/>
              </w:rPr>
              <w:t xml:space="preserve"> </w:t>
            </w:r>
            <w:r w:rsidR="00772DF5" w:rsidRPr="00772DF5">
              <w:rPr>
                <w:noProof/>
                <w:lang w:eastAsia="ko-KR"/>
              </w:rPr>
              <w:t>9.3.1.x</w:t>
            </w:r>
            <w:r w:rsidR="00772DF5">
              <w:rPr>
                <w:noProof/>
                <w:lang w:eastAsia="ko-KR"/>
              </w:rPr>
              <w:t xml:space="preserve"> (new), </w:t>
            </w:r>
            <w:r w:rsidR="00772DF5" w:rsidRPr="00772DF5">
              <w:rPr>
                <w:noProof/>
                <w:lang w:eastAsia="ko-KR"/>
              </w:rPr>
              <w:t>9.3.1.</w:t>
            </w:r>
            <w:r w:rsidR="00772DF5">
              <w:rPr>
                <w:noProof/>
                <w:lang w:eastAsia="ko-KR"/>
              </w:rPr>
              <w:t xml:space="preserve">y (new), </w:t>
            </w:r>
            <w:r w:rsidR="00E1010B">
              <w:rPr>
                <w:noProof/>
                <w:lang w:eastAsia="ko-KR"/>
              </w:rPr>
              <w:t>9.3.1.z</w:t>
            </w:r>
            <w:r w:rsidR="00EA2C44">
              <w:rPr>
                <w:noProof/>
                <w:lang w:eastAsia="ko-KR"/>
              </w:rPr>
              <w:t xml:space="preserve"> (new), </w:t>
            </w:r>
            <w:r w:rsidR="00EA2C44" w:rsidRPr="00772DF5">
              <w:rPr>
                <w:noProof/>
                <w:lang w:eastAsia="ko-KR"/>
              </w:rPr>
              <w:t>9.3.1.</w:t>
            </w:r>
            <w:r w:rsidR="00E1010B">
              <w:rPr>
                <w:noProof/>
                <w:lang w:eastAsia="ko-KR"/>
              </w:rPr>
              <w:t xml:space="preserve">w (new), </w:t>
            </w:r>
            <w:r w:rsidR="00BB2EFA" w:rsidRPr="00772DF5">
              <w:rPr>
                <w:noProof/>
                <w:lang w:eastAsia="ko-KR"/>
              </w:rPr>
              <w:t>9.3.1.</w:t>
            </w:r>
            <w:r w:rsidR="00BB2EFA">
              <w:rPr>
                <w:noProof/>
                <w:lang w:eastAsia="ko-KR"/>
              </w:rPr>
              <w:t xml:space="preserve">v (new), </w:t>
            </w:r>
            <w:r w:rsidR="00E1010B">
              <w:rPr>
                <w:noProof/>
                <w:lang w:eastAsia="ko-KR"/>
              </w:rPr>
              <w:t>9.4.4, 9.4.5, 9.4.7</w:t>
            </w:r>
          </w:p>
        </w:tc>
      </w:tr>
      <w:tr w:rsidR="001E41F3" w14:paraId="1FEBCBED" w14:textId="77777777" w:rsidTr="00547111">
        <w:tc>
          <w:tcPr>
            <w:tcW w:w="2694" w:type="dxa"/>
            <w:gridSpan w:val="2"/>
            <w:tcBorders>
              <w:left w:val="single" w:sz="4" w:space="0" w:color="auto"/>
            </w:tcBorders>
          </w:tcPr>
          <w:p w14:paraId="50EEC2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A0DA83" w14:textId="77777777" w:rsidR="001E41F3" w:rsidRDefault="001E41F3">
            <w:pPr>
              <w:pStyle w:val="CRCoverPage"/>
              <w:spacing w:after="0"/>
              <w:rPr>
                <w:noProof/>
                <w:sz w:val="8"/>
                <w:szCs w:val="8"/>
              </w:rPr>
            </w:pPr>
          </w:p>
        </w:tc>
      </w:tr>
      <w:tr w:rsidR="001E41F3" w14:paraId="47B05CAA" w14:textId="77777777" w:rsidTr="00547111">
        <w:tc>
          <w:tcPr>
            <w:tcW w:w="2694" w:type="dxa"/>
            <w:gridSpan w:val="2"/>
            <w:tcBorders>
              <w:left w:val="single" w:sz="4" w:space="0" w:color="auto"/>
            </w:tcBorders>
          </w:tcPr>
          <w:p w14:paraId="33FB12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407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FE50E" w14:textId="77777777" w:rsidR="001E41F3" w:rsidRDefault="001E41F3">
            <w:pPr>
              <w:pStyle w:val="CRCoverPage"/>
              <w:spacing w:after="0"/>
              <w:jc w:val="center"/>
              <w:rPr>
                <w:b/>
                <w:caps/>
                <w:noProof/>
              </w:rPr>
            </w:pPr>
            <w:r>
              <w:rPr>
                <w:b/>
                <w:caps/>
                <w:noProof/>
              </w:rPr>
              <w:t>N</w:t>
            </w:r>
          </w:p>
        </w:tc>
        <w:tc>
          <w:tcPr>
            <w:tcW w:w="2977" w:type="dxa"/>
            <w:gridSpan w:val="4"/>
          </w:tcPr>
          <w:p w14:paraId="47932F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82597F" w14:textId="77777777" w:rsidR="001E41F3" w:rsidRDefault="001E41F3" w:rsidP="00E1010B">
            <w:pPr>
              <w:pStyle w:val="CRCoverPage"/>
              <w:spacing w:after="0"/>
              <w:rPr>
                <w:noProof/>
              </w:rPr>
            </w:pPr>
          </w:p>
        </w:tc>
      </w:tr>
      <w:tr w:rsidR="001E41F3" w14:paraId="07279A2B" w14:textId="77777777" w:rsidTr="00547111">
        <w:tc>
          <w:tcPr>
            <w:tcW w:w="2694" w:type="dxa"/>
            <w:gridSpan w:val="2"/>
            <w:tcBorders>
              <w:left w:val="single" w:sz="4" w:space="0" w:color="auto"/>
            </w:tcBorders>
          </w:tcPr>
          <w:p w14:paraId="53DFC5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C17E8" w14:textId="77777777" w:rsidR="001E41F3" w:rsidRDefault="0097258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841" w14:textId="77777777" w:rsidR="001E41F3" w:rsidRDefault="001E41F3">
            <w:pPr>
              <w:pStyle w:val="CRCoverPage"/>
              <w:spacing w:after="0"/>
              <w:jc w:val="center"/>
              <w:rPr>
                <w:b/>
                <w:caps/>
                <w:noProof/>
              </w:rPr>
            </w:pPr>
          </w:p>
        </w:tc>
        <w:tc>
          <w:tcPr>
            <w:tcW w:w="2977" w:type="dxa"/>
            <w:gridSpan w:val="4"/>
          </w:tcPr>
          <w:p w14:paraId="662F91C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99721" w14:textId="77777777" w:rsidR="001E41F3" w:rsidRDefault="00145D43" w:rsidP="00972586">
            <w:pPr>
              <w:pStyle w:val="CRCoverPage"/>
              <w:spacing w:after="0"/>
              <w:ind w:left="99"/>
              <w:rPr>
                <w:noProof/>
              </w:rPr>
            </w:pPr>
            <w:r>
              <w:rPr>
                <w:noProof/>
              </w:rPr>
              <w:t xml:space="preserve">TS/TR </w:t>
            </w:r>
            <w:r w:rsidR="00972586">
              <w:rPr>
                <w:noProof/>
              </w:rPr>
              <w:t>38.423</w:t>
            </w:r>
            <w:r>
              <w:rPr>
                <w:noProof/>
              </w:rPr>
              <w:t xml:space="preserve"> CR </w:t>
            </w:r>
            <w:r w:rsidR="00D97FDA" w:rsidRPr="00D97FDA">
              <w:rPr>
                <w:noProof/>
              </w:rPr>
              <w:t>0151</w:t>
            </w:r>
            <w:r>
              <w:rPr>
                <w:noProof/>
              </w:rPr>
              <w:t xml:space="preserve"> </w:t>
            </w:r>
          </w:p>
        </w:tc>
      </w:tr>
      <w:tr w:rsidR="001E41F3" w14:paraId="71AFB8D8" w14:textId="77777777" w:rsidTr="00547111">
        <w:tc>
          <w:tcPr>
            <w:tcW w:w="2694" w:type="dxa"/>
            <w:gridSpan w:val="2"/>
            <w:tcBorders>
              <w:left w:val="single" w:sz="4" w:space="0" w:color="auto"/>
            </w:tcBorders>
          </w:tcPr>
          <w:p w14:paraId="15521A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D12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2B79" w14:textId="77777777" w:rsidR="001E41F3" w:rsidRDefault="001E41F3">
            <w:pPr>
              <w:pStyle w:val="CRCoverPage"/>
              <w:spacing w:after="0"/>
              <w:jc w:val="center"/>
              <w:rPr>
                <w:b/>
                <w:caps/>
                <w:noProof/>
              </w:rPr>
            </w:pPr>
          </w:p>
        </w:tc>
        <w:tc>
          <w:tcPr>
            <w:tcW w:w="2977" w:type="dxa"/>
            <w:gridSpan w:val="4"/>
          </w:tcPr>
          <w:p w14:paraId="3024A0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AEC16" w14:textId="77777777" w:rsidR="001E41F3" w:rsidRDefault="00145D43">
            <w:pPr>
              <w:pStyle w:val="CRCoverPage"/>
              <w:spacing w:after="0"/>
              <w:ind w:left="99"/>
              <w:rPr>
                <w:noProof/>
              </w:rPr>
            </w:pPr>
            <w:r>
              <w:rPr>
                <w:noProof/>
              </w:rPr>
              <w:t xml:space="preserve">TS/TR ... CR ... </w:t>
            </w:r>
          </w:p>
        </w:tc>
      </w:tr>
      <w:tr w:rsidR="001E41F3" w14:paraId="38032306" w14:textId="77777777" w:rsidTr="00547111">
        <w:tc>
          <w:tcPr>
            <w:tcW w:w="2694" w:type="dxa"/>
            <w:gridSpan w:val="2"/>
            <w:tcBorders>
              <w:left w:val="single" w:sz="4" w:space="0" w:color="auto"/>
            </w:tcBorders>
          </w:tcPr>
          <w:p w14:paraId="7D5320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1DDB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D8DCC" w14:textId="77777777" w:rsidR="001E41F3" w:rsidRDefault="001E41F3">
            <w:pPr>
              <w:pStyle w:val="CRCoverPage"/>
              <w:spacing w:after="0"/>
              <w:jc w:val="center"/>
              <w:rPr>
                <w:b/>
                <w:caps/>
                <w:noProof/>
              </w:rPr>
            </w:pPr>
          </w:p>
        </w:tc>
        <w:tc>
          <w:tcPr>
            <w:tcW w:w="2977" w:type="dxa"/>
            <w:gridSpan w:val="4"/>
          </w:tcPr>
          <w:p w14:paraId="16857B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317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E1D9B1" w14:textId="77777777" w:rsidTr="008863B9">
        <w:tc>
          <w:tcPr>
            <w:tcW w:w="2694" w:type="dxa"/>
            <w:gridSpan w:val="2"/>
            <w:tcBorders>
              <w:left w:val="single" w:sz="4" w:space="0" w:color="auto"/>
            </w:tcBorders>
          </w:tcPr>
          <w:p w14:paraId="6B635C6B" w14:textId="77777777" w:rsidR="001E41F3" w:rsidRDefault="001E41F3">
            <w:pPr>
              <w:pStyle w:val="CRCoverPage"/>
              <w:spacing w:after="0"/>
              <w:rPr>
                <w:b/>
                <w:i/>
                <w:noProof/>
              </w:rPr>
            </w:pPr>
          </w:p>
        </w:tc>
        <w:tc>
          <w:tcPr>
            <w:tcW w:w="6946" w:type="dxa"/>
            <w:gridSpan w:val="9"/>
            <w:tcBorders>
              <w:right w:val="single" w:sz="4" w:space="0" w:color="auto"/>
            </w:tcBorders>
          </w:tcPr>
          <w:p w14:paraId="5DDD5A66" w14:textId="77777777" w:rsidR="001E41F3" w:rsidRDefault="001E41F3">
            <w:pPr>
              <w:pStyle w:val="CRCoverPage"/>
              <w:spacing w:after="0"/>
              <w:rPr>
                <w:noProof/>
              </w:rPr>
            </w:pPr>
          </w:p>
        </w:tc>
      </w:tr>
      <w:tr w:rsidR="001E41F3" w14:paraId="1BBC590D" w14:textId="77777777" w:rsidTr="008863B9">
        <w:tc>
          <w:tcPr>
            <w:tcW w:w="2694" w:type="dxa"/>
            <w:gridSpan w:val="2"/>
            <w:tcBorders>
              <w:left w:val="single" w:sz="4" w:space="0" w:color="auto"/>
              <w:bottom w:val="single" w:sz="4" w:space="0" w:color="auto"/>
            </w:tcBorders>
          </w:tcPr>
          <w:p w14:paraId="66691E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73EAD" w14:textId="77777777" w:rsidR="001E41F3" w:rsidRDefault="001E41F3">
            <w:pPr>
              <w:pStyle w:val="CRCoverPage"/>
              <w:spacing w:after="0"/>
              <w:ind w:left="100"/>
              <w:rPr>
                <w:noProof/>
              </w:rPr>
            </w:pPr>
          </w:p>
        </w:tc>
      </w:tr>
      <w:tr w:rsidR="008863B9" w:rsidRPr="008863B9" w14:paraId="1203EC7F" w14:textId="77777777" w:rsidTr="008863B9">
        <w:tc>
          <w:tcPr>
            <w:tcW w:w="2694" w:type="dxa"/>
            <w:gridSpan w:val="2"/>
            <w:tcBorders>
              <w:top w:val="single" w:sz="4" w:space="0" w:color="auto"/>
              <w:bottom w:val="single" w:sz="4" w:space="0" w:color="auto"/>
            </w:tcBorders>
          </w:tcPr>
          <w:p w14:paraId="23B118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CF305" w14:textId="77777777" w:rsidR="008863B9" w:rsidRPr="008863B9" w:rsidRDefault="008863B9">
            <w:pPr>
              <w:pStyle w:val="CRCoverPage"/>
              <w:spacing w:after="0"/>
              <w:ind w:left="100"/>
              <w:rPr>
                <w:noProof/>
                <w:sz w:val="8"/>
                <w:szCs w:val="8"/>
              </w:rPr>
            </w:pPr>
          </w:p>
        </w:tc>
      </w:tr>
      <w:tr w:rsidR="008863B9" w14:paraId="4B555EEB" w14:textId="77777777" w:rsidTr="008863B9">
        <w:tc>
          <w:tcPr>
            <w:tcW w:w="2694" w:type="dxa"/>
            <w:gridSpan w:val="2"/>
            <w:tcBorders>
              <w:top w:val="single" w:sz="4" w:space="0" w:color="auto"/>
              <w:left w:val="single" w:sz="4" w:space="0" w:color="auto"/>
              <w:bottom w:val="single" w:sz="4" w:space="0" w:color="auto"/>
            </w:tcBorders>
          </w:tcPr>
          <w:p w14:paraId="3B948A4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C8423" w14:textId="236230C0" w:rsidR="000C2C2F" w:rsidRDefault="000C2C2F" w:rsidP="000C2C2F">
            <w:pPr>
              <w:pStyle w:val="CRCoverPage"/>
              <w:spacing w:after="0"/>
              <w:rPr>
                <w:noProof/>
              </w:rPr>
            </w:pPr>
            <w:r>
              <w:rPr>
                <w:noProof/>
              </w:rPr>
              <w:t>Rev1</w:t>
            </w:r>
            <w:r w:rsidR="00516AB4">
              <w:rPr>
                <w:noProof/>
              </w:rPr>
              <w:t xml:space="preserve">: </w:t>
            </w:r>
            <w:r>
              <w:rPr>
                <w:noProof/>
              </w:rPr>
              <w:t>initial BL CR based RAN3#105 meeting agreements for support of service authorization and UE sidelink AMBR for V2X over NG.</w:t>
            </w:r>
          </w:p>
          <w:p w14:paraId="108CADC1" w14:textId="34E74DD7" w:rsidR="00516AB4" w:rsidRDefault="00516AB4" w:rsidP="000C2C2F">
            <w:pPr>
              <w:pStyle w:val="CRCoverPage"/>
              <w:spacing w:after="0"/>
              <w:rPr>
                <w:noProof/>
              </w:rPr>
            </w:pPr>
            <w:r w:rsidRPr="00CE00EE">
              <w:rPr>
                <w:noProof/>
              </w:rPr>
              <w:t>Rev</w:t>
            </w:r>
            <w:r>
              <w:rPr>
                <w:noProof/>
              </w:rPr>
              <w:t>2</w:t>
            </w:r>
            <w:r w:rsidRPr="00CE00EE">
              <w:rPr>
                <w:noProof/>
              </w:rPr>
              <w:t xml:space="preserve">: </w:t>
            </w:r>
            <w:r w:rsidR="000C2C2F">
              <w:rPr>
                <w:noProof/>
              </w:rPr>
              <w:t xml:space="preserve">submission of </w:t>
            </w:r>
            <w:r>
              <w:rPr>
                <w:noProof/>
              </w:rPr>
              <w:t>BL CR to RAN3#105bis</w:t>
            </w:r>
            <w:r w:rsidR="000C2C2F">
              <w:rPr>
                <w:noProof/>
              </w:rPr>
              <w:t xml:space="preserve"> rebased on TS 38.413 v15.5.0</w:t>
            </w:r>
          </w:p>
          <w:p w14:paraId="7FF27763" w14:textId="05C7BA2A" w:rsidR="00516AB4" w:rsidRDefault="00516AB4" w:rsidP="00516AB4">
            <w:pPr>
              <w:pStyle w:val="CRCoverPage"/>
              <w:spacing w:after="0"/>
              <w:rPr>
                <w:noProof/>
              </w:rPr>
            </w:pPr>
            <w:r w:rsidRPr="00CE00EE">
              <w:rPr>
                <w:noProof/>
              </w:rPr>
              <w:t>Rev</w:t>
            </w:r>
            <w:r>
              <w:rPr>
                <w:noProof/>
              </w:rPr>
              <w:t>3</w:t>
            </w:r>
            <w:r w:rsidRPr="00CE00EE">
              <w:rPr>
                <w:noProof/>
              </w:rPr>
              <w:t xml:space="preserve">: </w:t>
            </w:r>
            <w:r>
              <w:rPr>
                <w:noProof/>
              </w:rPr>
              <w:t>submission of BL CR to RAN3#106.</w:t>
            </w:r>
          </w:p>
          <w:p w14:paraId="13DB0C99" w14:textId="62066243" w:rsidR="00516AB4" w:rsidRDefault="00516AB4" w:rsidP="00516AB4">
            <w:pPr>
              <w:pStyle w:val="CRCoverPage"/>
              <w:spacing w:after="0"/>
              <w:rPr>
                <w:noProof/>
              </w:rPr>
            </w:pPr>
            <w:r>
              <w:rPr>
                <w:noProof/>
              </w:rPr>
              <w:t>Rev4: updated with the RAN3#106 agreed TP R3-197771</w:t>
            </w:r>
          </w:p>
          <w:p w14:paraId="298723CA" w14:textId="77777777" w:rsidR="008863B9" w:rsidRDefault="00516AB4" w:rsidP="00516AB4">
            <w:pPr>
              <w:pStyle w:val="CRCoverPage"/>
              <w:spacing w:after="0"/>
              <w:rPr>
                <w:noProof/>
              </w:rPr>
            </w:pPr>
            <w:r>
              <w:rPr>
                <w:noProof/>
              </w:rPr>
              <w:t xml:space="preserve">Rev5: rebased on the </w:t>
            </w:r>
            <w:r w:rsidR="001A6DAA">
              <w:rPr>
                <w:noProof/>
              </w:rPr>
              <w:t xml:space="preserve">new </w:t>
            </w:r>
            <w:r>
              <w:rPr>
                <w:noProof/>
              </w:rPr>
              <w:t>TS 38.413 v16.0.0</w:t>
            </w:r>
          </w:p>
          <w:p w14:paraId="19BE1EBD" w14:textId="77777777" w:rsidR="00FF383E" w:rsidRDefault="00FF383E" w:rsidP="00516AB4">
            <w:pPr>
              <w:pStyle w:val="CRCoverPage"/>
              <w:spacing w:after="0"/>
              <w:rPr>
                <w:noProof/>
              </w:rPr>
            </w:pPr>
            <w:r>
              <w:rPr>
                <w:noProof/>
              </w:rPr>
              <w:t xml:space="preserve">Rev6: updated with the RAN3#107-e agreed TP </w:t>
            </w:r>
            <w:r w:rsidRPr="00FF383E">
              <w:rPr>
                <w:noProof/>
              </w:rPr>
              <w:t>R3-200303</w:t>
            </w:r>
          </w:p>
          <w:p w14:paraId="4C895381" w14:textId="495D1D99" w:rsidR="00194681" w:rsidRPr="00194681" w:rsidRDefault="00194681" w:rsidP="00516AB4">
            <w:pPr>
              <w:pStyle w:val="CRCoverPage"/>
              <w:spacing w:after="0"/>
              <w:rPr>
                <w:noProof/>
              </w:rPr>
            </w:pPr>
            <w:r>
              <w:rPr>
                <w:noProof/>
              </w:rPr>
              <w:t>Rev7</w:t>
            </w:r>
            <w:r>
              <w:rPr>
                <w:noProof/>
              </w:rPr>
              <w:t xml:space="preserve">: rebased on the new </w:t>
            </w:r>
            <w:r>
              <w:rPr>
                <w:noProof/>
              </w:rPr>
              <w:t>TS 38.413 v16.1</w:t>
            </w:r>
            <w:r>
              <w:rPr>
                <w:noProof/>
              </w:rPr>
              <w:t>.0</w:t>
            </w:r>
          </w:p>
        </w:tc>
      </w:tr>
    </w:tbl>
    <w:p w14:paraId="25273C28" w14:textId="77777777" w:rsidR="001E41F3" w:rsidRDefault="001E41F3">
      <w:pPr>
        <w:pStyle w:val="CRCoverPage"/>
        <w:spacing w:after="0"/>
        <w:rPr>
          <w:noProof/>
          <w:sz w:val="8"/>
          <w:szCs w:val="8"/>
        </w:rPr>
      </w:pPr>
    </w:p>
    <w:p w14:paraId="6D3B9BC0" w14:textId="77777777" w:rsidR="001E41F3" w:rsidRPr="00194681" w:rsidRDefault="001E41F3">
      <w:pPr>
        <w:rPr>
          <w:noProof/>
        </w:rPr>
        <w:sectPr w:rsidR="001E41F3" w:rsidRPr="00194681">
          <w:headerReference w:type="even" r:id="rId12"/>
          <w:footnotePr>
            <w:numRestart w:val="eachSect"/>
          </w:footnotePr>
          <w:pgSz w:w="11907" w:h="16840" w:code="9"/>
          <w:pgMar w:top="1418" w:right="1134" w:bottom="1134" w:left="1134" w:header="680" w:footer="567" w:gutter="0"/>
          <w:cols w:space="720"/>
        </w:sectPr>
      </w:pPr>
    </w:p>
    <w:p w14:paraId="22D3110F" w14:textId="77777777" w:rsidR="00EC4331" w:rsidRDefault="00EC4331" w:rsidP="00EC4331">
      <w:pPr>
        <w:rPr>
          <w:b/>
        </w:rPr>
      </w:pPr>
      <w:r w:rsidRPr="004802F1">
        <w:rPr>
          <w:b/>
          <w:highlight w:val="yellow"/>
        </w:rPr>
        <w:lastRenderedPageBreak/>
        <w:t>START OF CHANGE</w:t>
      </w:r>
    </w:p>
    <w:p w14:paraId="16422D1D" w14:textId="77777777" w:rsidR="003B3A18" w:rsidRPr="00FA22D3" w:rsidRDefault="003B3A18" w:rsidP="003B3A18">
      <w:pPr>
        <w:pStyle w:val="1"/>
      </w:pPr>
      <w:bookmarkStart w:id="3" w:name="_Toc5694041"/>
      <w:r w:rsidRPr="00FA22D3">
        <w:t>2</w:t>
      </w:r>
      <w:r w:rsidRPr="00FA22D3">
        <w:tab/>
        <w:t>References</w:t>
      </w:r>
      <w:bookmarkEnd w:id="3"/>
    </w:p>
    <w:p w14:paraId="03C98203" w14:textId="77777777" w:rsidR="003B3A18" w:rsidRPr="00FA22D3" w:rsidRDefault="003B3A18" w:rsidP="003B3A18">
      <w:r w:rsidRPr="00FA22D3">
        <w:t>The following documents contain provisions which, through reference in this text, constitute provisions of the present document.</w:t>
      </w:r>
    </w:p>
    <w:p w14:paraId="648D63B6" w14:textId="77777777" w:rsidR="003B3A18" w:rsidRPr="00FA22D3" w:rsidRDefault="003B3A18" w:rsidP="003B3A18">
      <w:pPr>
        <w:pStyle w:val="B1"/>
      </w:pPr>
      <w:bookmarkStart w:id="4" w:name="OLE_LINK2"/>
      <w:r w:rsidRPr="00FA22D3">
        <w:t>-</w:t>
      </w:r>
      <w:r w:rsidRPr="00FA22D3">
        <w:tab/>
        <w:t>References are either specific (identified by date of publication, edition number, version number, etc.) or non</w:t>
      </w:r>
      <w:r w:rsidRPr="00FA22D3">
        <w:noBreakHyphen/>
        <w:t>specific.</w:t>
      </w:r>
    </w:p>
    <w:p w14:paraId="1F3726EB" w14:textId="77777777" w:rsidR="003B3A18" w:rsidRPr="00FA22D3" w:rsidRDefault="003B3A18" w:rsidP="003B3A18">
      <w:pPr>
        <w:pStyle w:val="B1"/>
      </w:pPr>
      <w:r w:rsidRPr="00FA22D3">
        <w:t>-</w:t>
      </w:r>
      <w:r w:rsidRPr="00FA22D3">
        <w:tab/>
        <w:t>For a specific reference, subsequent revisions do not apply.</w:t>
      </w:r>
    </w:p>
    <w:p w14:paraId="21DCCB22" w14:textId="77777777" w:rsidR="003B3A18" w:rsidRPr="00FA22D3" w:rsidRDefault="003B3A18" w:rsidP="003B3A18">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4"/>
    <w:p w14:paraId="2E698EF3" w14:textId="77777777" w:rsidR="003B3A18" w:rsidRPr="00FA22D3" w:rsidRDefault="003B3A18" w:rsidP="003B3A18">
      <w:pPr>
        <w:pStyle w:val="EX"/>
      </w:pPr>
      <w:r w:rsidRPr="00FA22D3">
        <w:t>[1]</w:t>
      </w:r>
      <w:r w:rsidRPr="00FA22D3">
        <w:tab/>
        <w:t>3GPP TR 21.905: "Vocabulary for 3GPP Specifications".</w:t>
      </w:r>
    </w:p>
    <w:p w14:paraId="229DD194" w14:textId="77777777" w:rsidR="003B3A18" w:rsidRPr="00FA22D3" w:rsidRDefault="003B3A18" w:rsidP="003B3A18">
      <w:pPr>
        <w:pStyle w:val="EX"/>
      </w:pPr>
      <w:r w:rsidRPr="00FA22D3">
        <w:t>[2]</w:t>
      </w:r>
      <w:r w:rsidRPr="00FA22D3">
        <w:tab/>
        <w:t>3GPP TS 38.401: "NG-RAN; Architecture description".</w:t>
      </w:r>
    </w:p>
    <w:p w14:paraId="1B7DD151" w14:textId="77777777" w:rsidR="003B3A18" w:rsidRPr="00FA22D3" w:rsidRDefault="003B3A18" w:rsidP="003B3A18">
      <w:pPr>
        <w:pStyle w:val="EX"/>
      </w:pPr>
      <w:r w:rsidRPr="00FA22D3">
        <w:t>[3]</w:t>
      </w:r>
      <w:r w:rsidRPr="00FA22D3">
        <w:tab/>
        <w:t>3GPP TS 38.410: "NG-RAN; NG general aspects and principles".</w:t>
      </w:r>
    </w:p>
    <w:p w14:paraId="44D3CCE5" w14:textId="77777777" w:rsidR="003B3A18" w:rsidRPr="00FA22D3" w:rsidRDefault="003B3A18" w:rsidP="003B3A18">
      <w:pPr>
        <w:pStyle w:val="EX"/>
      </w:pPr>
      <w:r w:rsidRPr="00FA22D3">
        <w:t>[4]</w:t>
      </w:r>
      <w:r w:rsidRPr="00FA22D3">
        <w:tab/>
        <w:t>ITU-T Recommendation X.691 (07/2002): "Information technology – ASN.1 encoding rules: Specification of Packed Encoding Rules (PER)".</w:t>
      </w:r>
    </w:p>
    <w:p w14:paraId="0C683713" w14:textId="77777777" w:rsidR="003B3A18" w:rsidRPr="00FA22D3" w:rsidRDefault="003B3A18" w:rsidP="003B3A18">
      <w:pPr>
        <w:pStyle w:val="EX"/>
      </w:pPr>
      <w:r w:rsidRPr="00FA22D3">
        <w:t>[5]</w:t>
      </w:r>
      <w:r w:rsidRPr="00FA22D3">
        <w:tab/>
        <w:t>ITU-T Recommendation X.680 (07/2002): "Information technology – Abstract Syntax Notation One (ASN.1): Specification of basic notation".</w:t>
      </w:r>
    </w:p>
    <w:p w14:paraId="15158B21" w14:textId="77777777" w:rsidR="003B3A18" w:rsidRPr="00FA22D3" w:rsidRDefault="003B3A18" w:rsidP="003B3A18">
      <w:pPr>
        <w:pStyle w:val="EX"/>
      </w:pPr>
      <w:r w:rsidRPr="00FA22D3">
        <w:t>[6]</w:t>
      </w:r>
      <w:r w:rsidRPr="00FA22D3">
        <w:tab/>
        <w:t>ITU-T Recommendation X.681 (07/2002): "Information technology – Abstract Syntax Notation One (ASN.1): Information object specification".</w:t>
      </w:r>
    </w:p>
    <w:p w14:paraId="76871F71" w14:textId="77777777" w:rsidR="003B3A18" w:rsidRPr="00FA22D3" w:rsidRDefault="003B3A18" w:rsidP="003B3A18">
      <w:pPr>
        <w:pStyle w:val="EX"/>
      </w:pPr>
      <w:r w:rsidRPr="00FA22D3">
        <w:t>[7]</w:t>
      </w:r>
      <w:r w:rsidRPr="00FA22D3">
        <w:tab/>
        <w:t>3GPP TR 25.921 (version.7.0.0): "Guidelines and principles for protocol description and error handling".</w:t>
      </w:r>
    </w:p>
    <w:p w14:paraId="38CE2391" w14:textId="77777777" w:rsidR="003B3A18" w:rsidRPr="00FA22D3" w:rsidRDefault="003B3A18" w:rsidP="003B3A18">
      <w:pPr>
        <w:pStyle w:val="EX"/>
      </w:pPr>
      <w:r w:rsidRPr="00FA22D3">
        <w:t>[8]</w:t>
      </w:r>
      <w:r w:rsidRPr="00FA22D3">
        <w:tab/>
        <w:t>3GPP TS 38.300: "NR; NR and NG-RAN Overall Description; Stage 2".</w:t>
      </w:r>
    </w:p>
    <w:p w14:paraId="573752B5" w14:textId="77777777" w:rsidR="003B3A18" w:rsidRPr="00FA22D3" w:rsidRDefault="003B3A18" w:rsidP="003B3A18">
      <w:pPr>
        <w:pStyle w:val="EX"/>
      </w:pPr>
      <w:r w:rsidRPr="00FA22D3">
        <w:t>[9]</w:t>
      </w:r>
      <w:r w:rsidRPr="00FA22D3">
        <w:tab/>
        <w:t>3GPP TS 23.501: "System Architecture for the 5G System; Stage 2".</w:t>
      </w:r>
    </w:p>
    <w:p w14:paraId="006CCC37" w14:textId="77777777" w:rsidR="003B3A18" w:rsidRPr="00FA22D3" w:rsidRDefault="003B3A18" w:rsidP="003B3A18">
      <w:pPr>
        <w:pStyle w:val="EX"/>
      </w:pPr>
      <w:r w:rsidRPr="00FA22D3">
        <w:t>[10]</w:t>
      </w:r>
      <w:r w:rsidRPr="00FA22D3">
        <w:tab/>
        <w:t>3GPP TS 23.502: "Procedures for the 5G System; Stage 2".</w:t>
      </w:r>
    </w:p>
    <w:p w14:paraId="68E30104" w14:textId="77777777" w:rsidR="003B3A18" w:rsidRPr="00FA22D3" w:rsidRDefault="003B3A18" w:rsidP="003B3A18">
      <w:pPr>
        <w:pStyle w:val="EX"/>
      </w:pPr>
      <w:r w:rsidRPr="00FA22D3">
        <w:t>[11]</w:t>
      </w:r>
      <w:r w:rsidRPr="00FA22D3">
        <w:tab/>
        <w:t>3GPP TS 32.422: "Trace control and configuration management".</w:t>
      </w:r>
    </w:p>
    <w:p w14:paraId="67AAE8A5" w14:textId="77777777" w:rsidR="003B3A18" w:rsidRPr="00FA22D3" w:rsidRDefault="003B3A18" w:rsidP="003B3A18">
      <w:pPr>
        <w:pStyle w:val="EX"/>
      </w:pPr>
      <w:r w:rsidRPr="00FA22D3">
        <w:t>[12]</w:t>
      </w:r>
      <w:r w:rsidRPr="00FA22D3">
        <w:tab/>
        <w:t>3GPP TS 38.304: "NR; User Equipment (UE) procedures in idle mode and in RRC inactive state".</w:t>
      </w:r>
    </w:p>
    <w:p w14:paraId="22ABE05A" w14:textId="77777777" w:rsidR="003B3A18" w:rsidRPr="00FA22D3" w:rsidRDefault="003B3A18" w:rsidP="003B3A18">
      <w:pPr>
        <w:pStyle w:val="EX"/>
      </w:pPr>
      <w:r w:rsidRPr="00FA22D3">
        <w:t>[13]</w:t>
      </w:r>
      <w:r w:rsidRPr="00FA22D3">
        <w:tab/>
        <w:t>3GPP TS 33.501: "Security architecture and procedures for 5G System".</w:t>
      </w:r>
    </w:p>
    <w:p w14:paraId="36CAB171" w14:textId="77777777" w:rsidR="003B3A18" w:rsidRPr="00FA22D3" w:rsidRDefault="003B3A18" w:rsidP="003B3A18">
      <w:pPr>
        <w:pStyle w:val="EX"/>
      </w:pPr>
      <w:r w:rsidRPr="00FA22D3">
        <w:t>[14]</w:t>
      </w:r>
      <w:r w:rsidRPr="00FA22D3">
        <w:tab/>
        <w:t>3GPP TS 38.414: "NG-RAN; NG data transport".</w:t>
      </w:r>
    </w:p>
    <w:p w14:paraId="1906003D" w14:textId="77777777" w:rsidR="003B3A18" w:rsidRPr="00FA22D3" w:rsidRDefault="003B3A18" w:rsidP="003B3A18">
      <w:pPr>
        <w:pStyle w:val="EX"/>
      </w:pPr>
      <w:r w:rsidRPr="00FA22D3">
        <w:t>[15]</w:t>
      </w:r>
      <w:r w:rsidRPr="00FA22D3">
        <w:tab/>
        <w:t>3GPP TS 29.281: "General Packet Radio System (GPRS); Tunnelling Protocol User Plane (GTPv1-U)".</w:t>
      </w:r>
    </w:p>
    <w:p w14:paraId="1643E2E1" w14:textId="77777777" w:rsidR="003B3A18" w:rsidRPr="00FA22D3" w:rsidRDefault="003B3A18" w:rsidP="003B3A18">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4563867D" w14:textId="77777777" w:rsidR="003B3A18" w:rsidRPr="00FA22D3" w:rsidRDefault="003B3A18" w:rsidP="003B3A18">
      <w:pPr>
        <w:pStyle w:val="EX"/>
      </w:pPr>
      <w:r w:rsidRPr="00FA22D3">
        <w:t>[17]</w:t>
      </w:r>
      <w:r w:rsidRPr="00FA22D3">
        <w:tab/>
        <w:t>3GPP TS 36.300: "Evolved Universal Terrestrial Radio Access (E-UTRA) and Evolved Universal Terrestrial Radio Access Network (E-UTRAN); Overall description; Stage 2".</w:t>
      </w:r>
    </w:p>
    <w:p w14:paraId="162B3E75" w14:textId="77777777" w:rsidR="003B3A18" w:rsidRPr="00FA22D3" w:rsidRDefault="003B3A18" w:rsidP="003B3A18">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1407C834" w14:textId="77777777" w:rsidR="003B3A18" w:rsidRPr="00FA22D3" w:rsidRDefault="003B3A18" w:rsidP="003B3A18">
      <w:pPr>
        <w:pStyle w:val="EX"/>
      </w:pPr>
      <w:r w:rsidRPr="00FA22D3">
        <w:t>[19]</w:t>
      </w:r>
      <w:r w:rsidRPr="00FA22D3">
        <w:tab/>
        <w:t>3GPP TS 38.455: "NG-RAN; NR Positioning Protocol A (NRPPa)".</w:t>
      </w:r>
    </w:p>
    <w:p w14:paraId="09982120" w14:textId="77777777" w:rsidR="003B3A18" w:rsidRPr="00FA22D3" w:rsidRDefault="003B3A18" w:rsidP="003B3A18">
      <w:pPr>
        <w:pStyle w:val="EX"/>
      </w:pPr>
      <w:r w:rsidRPr="00FA22D3">
        <w:t>[20]</w:t>
      </w:r>
      <w:r w:rsidRPr="00FA22D3">
        <w:tab/>
        <w:t>3GPP TS 23.007: "Technical Specification Group Core Network Terminals; Restoration procedures".</w:t>
      </w:r>
    </w:p>
    <w:p w14:paraId="2C3B7EE0" w14:textId="77777777" w:rsidR="003B3A18" w:rsidRPr="00FA22D3" w:rsidRDefault="003B3A18" w:rsidP="003B3A18">
      <w:pPr>
        <w:pStyle w:val="EX"/>
      </w:pPr>
      <w:r w:rsidRPr="00FA22D3">
        <w:t>[21]</w:t>
      </w:r>
      <w:r w:rsidRPr="00FA22D3">
        <w:tab/>
        <w:t>3GPP TS 36.331: "Evolved Universal Terrestrial Radio Access (E-UTRA) Radio Resource Control (RRC); Protocol specification".</w:t>
      </w:r>
    </w:p>
    <w:p w14:paraId="017F1E56" w14:textId="77777777" w:rsidR="003B3A18" w:rsidRPr="00FA22D3" w:rsidRDefault="003B3A18" w:rsidP="003B3A18">
      <w:pPr>
        <w:pStyle w:val="EX"/>
      </w:pPr>
      <w:r w:rsidRPr="00FA22D3">
        <w:lastRenderedPageBreak/>
        <w:t>[22]</w:t>
      </w:r>
      <w:r w:rsidRPr="00FA22D3">
        <w:tab/>
        <w:t>3GPP TS 23.041: "Technical realization of Cell Broadcast Service (CBS)".</w:t>
      </w:r>
    </w:p>
    <w:p w14:paraId="04BB7D3F" w14:textId="77777777" w:rsidR="003B3A18" w:rsidRPr="00FA22D3" w:rsidRDefault="003B3A18" w:rsidP="003B3A18">
      <w:pPr>
        <w:pStyle w:val="EX"/>
      </w:pPr>
      <w:r w:rsidRPr="00FA22D3">
        <w:t>[23]</w:t>
      </w:r>
      <w:r w:rsidRPr="00FA22D3">
        <w:tab/>
        <w:t>3GPP TS 23.003: "Numbering, addressing and identification".</w:t>
      </w:r>
    </w:p>
    <w:p w14:paraId="27C08F9D" w14:textId="77777777" w:rsidR="003B3A18" w:rsidRPr="00FA22D3" w:rsidRDefault="003B3A18" w:rsidP="003B3A18">
      <w:pPr>
        <w:pStyle w:val="EX"/>
      </w:pPr>
      <w:r w:rsidRPr="00FA22D3">
        <w:t>[24]</w:t>
      </w:r>
      <w:r w:rsidRPr="00FA22D3">
        <w:tab/>
        <w:t>3GPP TS 38.423: "NG-RAN; Xn Application Protocol (XnAP)".</w:t>
      </w:r>
    </w:p>
    <w:p w14:paraId="21524214" w14:textId="77777777" w:rsidR="003B3A18" w:rsidRPr="00FA22D3" w:rsidRDefault="003B3A18" w:rsidP="003B3A18">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6BBDAAC1" w14:textId="77777777" w:rsidR="003B3A18" w:rsidRPr="00FA22D3" w:rsidRDefault="003B3A18" w:rsidP="003B3A18">
      <w:pPr>
        <w:pStyle w:val="EX"/>
      </w:pPr>
      <w:r w:rsidRPr="00FA22D3">
        <w:t>[26]</w:t>
      </w:r>
      <w:r w:rsidRPr="00FA22D3">
        <w:tab/>
        <w:t>3GPP TS 24.501: "Non-Access-Stratum (NAS) protocol for 5G System (5GS); Stage 3".</w:t>
      </w:r>
    </w:p>
    <w:p w14:paraId="664C9A1F" w14:textId="77777777" w:rsidR="003B3A18" w:rsidRPr="00FA22D3" w:rsidRDefault="003B3A18" w:rsidP="003B3A18">
      <w:pPr>
        <w:pStyle w:val="EX"/>
      </w:pPr>
      <w:r w:rsidRPr="00FA22D3">
        <w:t>[27]</w:t>
      </w:r>
      <w:r w:rsidRPr="00FA22D3">
        <w:tab/>
        <w:t>3GPP TS 33.401: "3GPP System Architecture Evolution (SAE); Security architecture".</w:t>
      </w:r>
    </w:p>
    <w:p w14:paraId="23C17DFE" w14:textId="77777777" w:rsidR="003B3A18" w:rsidRPr="00FA22D3" w:rsidRDefault="003B3A18" w:rsidP="003B3A18">
      <w:pPr>
        <w:pStyle w:val="EX"/>
      </w:pPr>
      <w:r w:rsidRPr="00FA22D3">
        <w:t>[28]</w:t>
      </w:r>
      <w:r w:rsidRPr="00FA22D3">
        <w:tab/>
        <w:t>3GPP TS 25.413: "UTRAN Iu interface RANAP signalling".</w:t>
      </w:r>
    </w:p>
    <w:p w14:paraId="510B2DDF" w14:textId="77777777" w:rsidR="004B6DD0" w:rsidRDefault="003B3A18" w:rsidP="0088157B">
      <w:pPr>
        <w:pStyle w:val="EX"/>
      </w:pPr>
      <w:r w:rsidRPr="00FA22D3">
        <w:t>[29]</w:t>
      </w:r>
      <w:r w:rsidRPr="00FA22D3">
        <w:tab/>
        <w:t>3GPP TS 36.304: "Evolved Universal Terrestrial Radio Access (E-UTRA); User Equipment (UE) procedures in idle mode".</w:t>
      </w:r>
    </w:p>
    <w:p w14:paraId="4B7266FF" w14:textId="5E76911E" w:rsidR="00755270" w:rsidRDefault="00755270" w:rsidP="00755270">
      <w:pPr>
        <w:pStyle w:val="EX"/>
      </w:pPr>
      <w:r w:rsidRPr="001D2E49">
        <w:t>[30]</w:t>
      </w:r>
      <w:r w:rsidRPr="001D2E49">
        <w:tab/>
        <w:t>3GPP TS 29.531: "5G System; Network Slice Selection Services; Stage 3".</w:t>
      </w:r>
    </w:p>
    <w:p w14:paraId="653F1042" w14:textId="77777777" w:rsidR="00552468" w:rsidRDefault="00552468" w:rsidP="00552468">
      <w:pPr>
        <w:pStyle w:val="EX"/>
        <w:rPr>
          <w:noProof/>
        </w:rPr>
      </w:pPr>
      <w:r>
        <w:rPr>
          <w:noProof/>
        </w:rPr>
        <w:t>[31</w:t>
      </w:r>
      <w:r w:rsidRPr="005134A4">
        <w:rPr>
          <w:noProof/>
        </w:rPr>
        <w:t>]</w:t>
      </w:r>
      <w:r w:rsidRPr="005134A4">
        <w:rPr>
          <w:noProof/>
        </w:rPr>
        <w:tab/>
        <w:t>3GPP TS 23.216: "Single Radio Voice Call Continuity (SRVCC); Stage 2".</w:t>
      </w:r>
    </w:p>
    <w:p w14:paraId="3F5FA4AB" w14:textId="77777777" w:rsidR="00552468" w:rsidRPr="001D2E49" w:rsidRDefault="00552468" w:rsidP="00552468">
      <w:pPr>
        <w:pStyle w:val="EX"/>
      </w:pPr>
      <w:r>
        <w:t>[32]</w:t>
      </w:r>
      <w:r w:rsidRPr="0051433A">
        <w:tab/>
        <w:t>3GPP TS 37.340: " Evolved Universal Terrestrial Radio Access (E-UTRA) and NR; Multi-connectivity; Stage 2".</w:t>
      </w:r>
    </w:p>
    <w:p w14:paraId="0B070BA0" w14:textId="0A2E8994" w:rsidR="00C030F0" w:rsidRPr="00B70F93" w:rsidRDefault="00C030F0" w:rsidP="0088157B">
      <w:pPr>
        <w:pStyle w:val="EX"/>
        <w:rPr>
          <w:ins w:id="5" w:author="R3-197771" w:date="2019-11-28T09:30:00Z"/>
          <w:lang w:eastAsia="zh-CN"/>
        </w:rPr>
      </w:pPr>
      <w:ins w:id="6" w:author="Jian (James) Xu_LGE" w:date="2020-02-04T11:01:00Z">
        <w:r w:rsidRPr="00B70F93">
          <w:t>[</w:t>
        </w:r>
        <w:r w:rsidRPr="00B70F93">
          <w:rPr>
            <w:rFonts w:hint="eastAsia"/>
          </w:rPr>
          <w:t>xx</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ins>
    </w:p>
    <w:p w14:paraId="5104A3FC" w14:textId="77777777" w:rsidR="0088157B" w:rsidRDefault="0088157B" w:rsidP="0088157B">
      <w:pPr>
        <w:rPr>
          <w:b/>
          <w:highlight w:val="yellow"/>
        </w:rPr>
      </w:pPr>
    </w:p>
    <w:p w14:paraId="3A13CE64" w14:textId="77777777" w:rsidR="0088157B" w:rsidRDefault="0088157B" w:rsidP="0088157B">
      <w:pPr>
        <w:rPr>
          <w:b/>
        </w:rPr>
      </w:pPr>
      <w:r>
        <w:rPr>
          <w:b/>
          <w:highlight w:val="yellow"/>
        </w:rPr>
        <w:t>NEXT</w:t>
      </w:r>
      <w:r w:rsidRPr="004802F1">
        <w:rPr>
          <w:b/>
          <w:highlight w:val="yellow"/>
        </w:rPr>
        <w:t xml:space="preserve"> CHANGE</w:t>
      </w:r>
    </w:p>
    <w:p w14:paraId="24E1B5FC" w14:textId="77777777" w:rsidR="0088157B" w:rsidRPr="0088157B" w:rsidRDefault="0088157B" w:rsidP="0088157B">
      <w:pPr>
        <w:pStyle w:val="EX"/>
      </w:pPr>
    </w:p>
    <w:p w14:paraId="020F4E5B" w14:textId="77777777" w:rsidR="00EC4331" w:rsidRPr="00FA22D3" w:rsidRDefault="00EC4331" w:rsidP="00EC4331">
      <w:pPr>
        <w:pStyle w:val="20"/>
      </w:pPr>
      <w:bookmarkStart w:id="7" w:name="_Toc14165502"/>
      <w:r w:rsidRPr="00FA22D3">
        <w:t>3.2</w:t>
      </w:r>
      <w:r w:rsidRPr="00FA22D3">
        <w:tab/>
        <w:t>Abbreviations</w:t>
      </w:r>
      <w:bookmarkEnd w:id="7"/>
    </w:p>
    <w:p w14:paraId="203DA951" w14:textId="77777777" w:rsidR="00EC4331" w:rsidRPr="00FA22D3" w:rsidRDefault="00EC4331" w:rsidP="00EC4331">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14:paraId="323842FA" w14:textId="77777777" w:rsidR="00F772FE" w:rsidRPr="001D2E49" w:rsidRDefault="00F772FE" w:rsidP="00F772FE">
      <w:pPr>
        <w:pStyle w:val="EW"/>
        <w:ind w:left="1800" w:hanging="1516"/>
      </w:pPr>
      <w:r w:rsidRPr="001D2E49">
        <w:t>5GC</w:t>
      </w:r>
      <w:r w:rsidRPr="001D2E49">
        <w:tab/>
        <w:t>5G Core Network</w:t>
      </w:r>
    </w:p>
    <w:p w14:paraId="336E3408" w14:textId="77777777" w:rsidR="00F772FE" w:rsidRDefault="00F772FE" w:rsidP="00F772FE">
      <w:pPr>
        <w:pStyle w:val="EW"/>
        <w:ind w:left="1800" w:hanging="1516"/>
      </w:pPr>
      <w:r w:rsidRPr="001D2E49">
        <w:t>5QI</w:t>
      </w:r>
      <w:r w:rsidRPr="001D2E49">
        <w:tab/>
        <w:t>5G QoS Identifier</w:t>
      </w:r>
    </w:p>
    <w:p w14:paraId="25CEEE20" w14:textId="77777777" w:rsidR="00F772FE" w:rsidRPr="001D2E49" w:rsidRDefault="00F772FE" w:rsidP="00F772FE">
      <w:pPr>
        <w:pStyle w:val="EW"/>
        <w:ind w:left="1800" w:hanging="1516"/>
      </w:pPr>
      <w:r>
        <w:t>ACL</w:t>
      </w:r>
      <w:r>
        <w:tab/>
        <w:t>Access Control List</w:t>
      </w:r>
    </w:p>
    <w:p w14:paraId="0E920597" w14:textId="77777777" w:rsidR="00F772FE" w:rsidRPr="001D2E49" w:rsidRDefault="00F772FE" w:rsidP="00F772FE">
      <w:pPr>
        <w:pStyle w:val="EW"/>
        <w:ind w:left="1800" w:hanging="1516"/>
      </w:pPr>
      <w:r w:rsidRPr="001D2E49">
        <w:t>AMF</w:t>
      </w:r>
      <w:r w:rsidRPr="001D2E49">
        <w:tab/>
        <w:t>Access and Mobility Management Function</w:t>
      </w:r>
    </w:p>
    <w:p w14:paraId="12ED1BAB" w14:textId="77777777" w:rsidR="00F772FE" w:rsidRPr="001D2E49" w:rsidRDefault="00F772FE" w:rsidP="00F772FE">
      <w:pPr>
        <w:pStyle w:val="EW"/>
        <w:ind w:left="1800" w:hanging="1516"/>
      </w:pPr>
      <w:r w:rsidRPr="001D2E49">
        <w:t>CGI</w:t>
      </w:r>
      <w:r w:rsidRPr="001D2E49">
        <w:tab/>
        <w:t>Cell Global Identifier</w:t>
      </w:r>
    </w:p>
    <w:p w14:paraId="2D4B303C" w14:textId="77777777" w:rsidR="00F772FE" w:rsidRDefault="00F772FE" w:rsidP="00F772FE">
      <w:pPr>
        <w:pStyle w:val="EW"/>
        <w:ind w:left="1800" w:hanging="1516"/>
      </w:pPr>
      <w:r w:rsidRPr="001D2E49">
        <w:t>CP</w:t>
      </w:r>
      <w:r w:rsidRPr="001D2E49">
        <w:tab/>
        <w:t>Control Plane</w:t>
      </w:r>
    </w:p>
    <w:p w14:paraId="388641B8" w14:textId="77777777" w:rsidR="00F772FE" w:rsidRPr="001D2E49" w:rsidRDefault="00F772FE" w:rsidP="00F772FE">
      <w:pPr>
        <w:pStyle w:val="EW"/>
        <w:ind w:left="1800" w:hanging="1516"/>
      </w:pPr>
      <w:r>
        <w:t>DC</w:t>
      </w:r>
      <w:r>
        <w:tab/>
        <w:t>Dual Connectivity</w:t>
      </w:r>
    </w:p>
    <w:p w14:paraId="1193F41B" w14:textId="77777777" w:rsidR="00F772FE" w:rsidRPr="001D2E49" w:rsidRDefault="00F772FE" w:rsidP="00F772FE">
      <w:pPr>
        <w:pStyle w:val="EW"/>
        <w:ind w:left="1800" w:hanging="1516"/>
      </w:pPr>
      <w:r w:rsidRPr="001D2E49">
        <w:t>DL</w:t>
      </w:r>
      <w:r w:rsidRPr="001D2E49">
        <w:tab/>
        <w:t>Downlink</w:t>
      </w:r>
    </w:p>
    <w:p w14:paraId="7408757D" w14:textId="77777777" w:rsidR="00F772FE" w:rsidRPr="001D2E49" w:rsidRDefault="00F772FE" w:rsidP="00F772FE">
      <w:pPr>
        <w:pStyle w:val="EW"/>
        <w:ind w:left="1800" w:hanging="1516"/>
      </w:pPr>
      <w:r w:rsidRPr="001D2E49">
        <w:t>EPC</w:t>
      </w:r>
      <w:r w:rsidRPr="001D2E49">
        <w:tab/>
        <w:t>Evolved Packet Core</w:t>
      </w:r>
    </w:p>
    <w:p w14:paraId="039039C5" w14:textId="77777777" w:rsidR="00F772FE" w:rsidRPr="001D2E49" w:rsidRDefault="00F772FE" w:rsidP="00F772FE">
      <w:pPr>
        <w:pStyle w:val="EW"/>
        <w:ind w:left="1800" w:hanging="1516"/>
      </w:pPr>
      <w:r w:rsidRPr="001D2E49">
        <w:t>GUAMI</w:t>
      </w:r>
      <w:r w:rsidRPr="001D2E49">
        <w:tab/>
        <w:t>Globally Unique AMF Identifier</w:t>
      </w:r>
    </w:p>
    <w:p w14:paraId="4F04E9B2" w14:textId="77777777" w:rsidR="00F772FE" w:rsidRPr="001D2E49" w:rsidRDefault="00F772FE" w:rsidP="00F772FE">
      <w:pPr>
        <w:pStyle w:val="EW"/>
        <w:ind w:left="1800" w:hanging="1516"/>
      </w:pPr>
      <w:r w:rsidRPr="001D2E49">
        <w:t>IMEISV</w:t>
      </w:r>
      <w:r w:rsidRPr="001D2E49">
        <w:tab/>
        <w:t>International Mobile station Equipment Identity and Software Version number</w:t>
      </w:r>
    </w:p>
    <w:p w14:paraId="0A86352C" w14:textId="77777777" w:rsidR="00F772FE" w:rsidRPr="001D2E49" w:rsidRDefault="00F772FE" w:rsidP="00F772FE">
      <w:pPr>
        <w:pStyle w:val="EW"/>
        <w:ind w:left="1800" w:hanging="1516"/>
      </w:pPr>
      <w:r w:rsidRPr="001D2E49">
        <w:t>LMF</w:t>
      </w:r>
      <w:r w:rsidRPr="001D2E49">
        <w:tab/>
        <w:t>Location Management Function</w:t>
      </w:r>
    </w:p>
    <w:p w14:paraId="59B294DA" w14:textId="77777777" w:rsidR="00F772FE" w:rsidRPr="001D2E49" w:rsidRDefault="00F772FE" w:rsidP="00F772FE">
      <w:pPr>
        <w:pStyle w:val="EW"/>
        <w:ind w:left="1800" w:hanging="1516"/>
      </w:pPr>
      <w:r w:rsidRPr="001D2E49">
        <w:t>N3IWF</w:t>
      </w:r>
      <w:r w:rsidRPr="001D2E49">
        <w:tab/>
        <w:t>Non 3GPP InterWorking Function</w:t>
      </w:r>
    </w:p>
    <w:p w14:paraId="33054E0E" w14:textId="77777777" w:rsidR="00F772FE" w:rsidRPr="001D2E49" w:rsidRDefault="00F772FE" w:rsidP="00F772FE">
      <w:pPr>
        <w:pStyle w:val="EW"/>
        <w:ind w:left="1800" w:hanging="1516"/>
      </w:pPr>
      <w:r w:rsidRPr="001D2E49">
        <w:t>NGAP</w:t>
      </w:r>
      <w:r w:rsidRPr="001D2E49">
        <w:tab/>
        <w:t>NG Application Protocol</w:t>
      </w:r>
    </w:p>
    <w:p w14:paraId="6D904746" w14:textId="77777777" w:rsidR="00F772FE" w:rsidRPr="001D2E49" w:rsidRDefault="00F772FE" w:rsidP="00F772FE">
      <w:pPr>
        <w:pStyle w:val="EW"/>
        <w:ind w:left="1800" w:hanging="1516"/>
      </w:pPr>
      <w:r w:rsidRPr="001D2E49">
        <w:t>NRPPa</w:t>
      </w:r>
      <w:r w:rsidRPr="001D2E49">
        <w:tab/>
        <w:t>NR Positioning Protocol Annex</w:t>
      </w:r>
    </w:p>
    <w:p w14:paraId="530B409D" w14:textId="77777777" w:rsidR="00F772FE" w:rsidRPr="001D2E49" w:rsidRDefault="00F772FE" w:rsidP="00F772FE">
      <w:pPr>
        <w:pStyle w:val="EW"/>
        <w:ind w:left="1800" w:hanging="1516"/>
      </w:pPr>
      <w:r w:rsidRPr="001D2E49">
        <w:t>NSCI</w:t>
      </w:r>
      <w:r w:rsidRPr="001D2E49">
        <w:tab/>
        <w:t>New Security Context Indicator</w:t>
      </w:r>
    </w:p>
    <w:p w14:paraId="71BAAE5C" w14:textId="77777777" w:rsidR="00F772FE" w:rsidRPr="001D2E49" w:rsidRDefault="00F772FE" w:rsidP="00F772FE">
      <w:pPr>
        <w:pStyle w:val="EW"/>
        <w:ind w:left="1800" w:hanging="1516"/>
      </w:pPr>
      <w:r w:rsidRPr="001D2E49">
        <w:t>NSSAI</w:t>
      </w:r>
      <w:r w:rsidRPr="001D2E49">
        <w:tab/>
        <w:t>Network Slice Selection Assistance Information</w:t>
      </w:r>
    </w:p>
    <w:p w14:paraId="21BFEBC5" w14:textId="77777777" w:rsidR="00F772FE" w:rsidRPr="001D2E49" w:rsidRDefault="00F772FE" w:rsidP="00F772FE">
      <w:pPr>
        <w:pStyle w:val="EW"/>
        <w:ind w:left="1800" w:hanging="1516"/>
      </w:pPr>
      <w:r w:rsidRPr="001D2E49">
        <w:rPr>
          <w:lang w:eastAsia="ja-JP"/>
        </w:rPr>
        <w:t>OTDOA</w:t>
      </w:r>
      <w:r w:rsidRPr="001D2E49">
        <w:tab/>
        <w:t>Observed Time Difference of Arrival</w:t>
      </w:r>
    </w:p>
    <w:p w14:paraId="5AC4B137" w14:textId="77777777" w:rsidR="00F772FE" w:rsidRPr="001D2E49" w:rsidRDefault="00F772FE" w:rsidP="00F772FE">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14:paraId="46CF8437" w14:textId="77777777" w:rsidR="00F772FE" w:rsidRPr="001D2E49" w:rsidRDefault="00F772FE" w:rsidP="00F772FE">
      <w:pPr>
        <w:pStyle w:val="EW"/>
        <w:ind w:left="1800" w:hanging="1516"/>
        <w:rPr>
          <w:lang w:eastAsia="ja-JP"/>
        </w:rPr>
      </w:pPr>
      <w:r w:rsidRPr="001D2E49">
        <w:rPr>
          <w:lang w:eastAsia="ja-JP"/>
        </w:rPr>
        <w:t>RIM</w:t>
      </w:r>
      <w:r w:rsidRPr="001D2E49">
        <w:rPr>
          <w:lang w:eastAsia="ja-JP"/>
        </w:rPr>
        <w:tab/>
        <w:t>Remote Interference Management</w:t>
      </w:r>
    </w:p>
    <w:p w14:paraId="221007C7" w14:textId="77777777" w:rsidR="00F772FE" w:rsidRPr="001D2E49" w:rsidRDefault="00F772FE" w:rsidP="00F772FE">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5C070FF1" w14:textId="77777777" w:rsidR="00F772FE" w:rsidRPr="001D2E49" w:rsidRDefault="00F772FE" w:rsidP="00F772FE">
      <w:pPr>
        <w:pStyle w:val="EW"/>
        <w:ind w:left="1800" w:hanging="1516"/>
        <w:rPr>
          <w:lang w:eastAsia="ja-JP"/>
        </w:rPr>
      </w:pPr>
      <w:r w:rsidRPr="001D2E49">
        <w:t>SCG</w:t>
      </w:r>
      <w:r w:rsidRPr="001D2E49">
        <w:tab/>
        <w:t>Secondary Cell Group</w:t>
      </w:r>
    </w:p>
    <w:p w14:paraId="15FB88AA" w14:textId="77777777" w:rsidR="00F772FE" w:rsidRPr="001D2E49" w:rsidRDefault="00F772FE" w:rsidP="00F772FE">
      <w:pPr>
        <w:pStyle w:val="EW"/>
        <w:ind w:left="1800" w:hanging="1516"/>
      </w:pPr>
      <w:r w:rsidRPr="001D2E49">
        <w:t>SCTP</w:t>
      </w:r>
      <w:r w:rsidRPr="001D2E49">
        <w:tab/>
        <w:t>Stream Control Transmission Protocol</w:t>
      </w:r>
    </w:p>
    <w:p w14:paraId="6DB69BC0" w14:textId="77777777" w:rsidR="00F772FE" w:rsidRPr="00AA5DA2" w:rsidRDefault="00F772FE" w:rsidP="00F772FE">
      <w:pPr>
        <w:pStyle w:val="EW"/>
        <w:ind w:left="1800" w:hanging="1516"/>
      </w:pPr>
      <w:r w:rsidRPr="00AA5DA2">
        <w:t>SgNB</w:t>
      </w:r>
      <w:r w:rsidRPr="00AA5DA2">
        <w:tab/>
        <w:t>Secondary gNB</w:t>
      </w:r>
    </w:p>
    <w:p w14:paraId="11820538" w14:textId="77777777" w:rsidR="00F772FE" w:rsidRPr="001D2E49" w:rsidRDefault="00F772FE" w:rsidP="00F772FE">
      <w:pPr>
        <w:pStyle w:val="EW"/>
        <w:ind w:left="1800" w:hanging="1516"/>
      </w:pPr>
      <w:r w:rsidRPr="001D2E49">
        <w:t>SMF</w:t>
      </w:r>
      <w:r w:rsidRPr="001D2E49">
        <w:tab/>
        <w:t>Session Management Function</w:t>
      </w:r>
    </w:p>
    <w:p w14:paraId="440F018C" w14:textId="77777777" w:rsidR="00F772FE" w:rsidRPr="001D2E49" w:rsidRDefault="00F772FE" w:rsidP="00F772FE">
      <w:pPr>
        <w:pStyle w:val="EW"/>
        <w:ind w:left="1800" w:hanging="1516"/>
      </w:pPr>
      <w:r w:rsidRPr="001D2E49">
        <w:lastRenderedPageBreak/>
        <w:t>S-NG-RAN node</w:t>
      </w:r>
      <w:r w:rsidRPr="001D2E49">
        <w:tab/>
        <w:t>Secondary NG-RAN node</w:t>
      </w:r>
    </w:p>
    <w:p w14:paraId="0EBB2749" w14:textId="77777777" w:rsidR="00F772FE" w:rsidRPr="001D2E49" w:rsidRDefault="00F772FE" w:rsidP="00F772FE">
      <w:pPr>
        <w:pStyle w:val="EW"/>
        <w:ind w:left="1800" w:hanging="1516"/>
      </w:pPr>
      <w:r w:rsidRPr="001D2E49">
        <w:t>S-NSSAI</w:t>
      </w:r>
      <w:r w:rsidRPr="001D2E49">
        <w:tab/>
        <w:t>Single Network Slice Selection Assistance Information</w:t>
      </w:r>
    </w:p>
    <w:p w14:paraId="3CDEE3AD" w14:textId="77777777" w:rsidR="00F772FE" w:rsidRPr="001D2E49" w:rsidRDefault="00F772FE" w:rsidP="00F772FE">
      <w:pPr>
        <w:pStyle w:val="EW"/>
        <w:ind w:left="1800" w:hanging="1516"/>
      </w:pPr>
      <w:r w:rsidRPr="001D2E49">
        <w:t>TAC</w:t>
      </w:r>
      <w:r w:rsidRPr="001D2E49">
        <w:tab/>
        <w:t>Tracking Area Code</w:t>
      </w:r>
    </w:p>
    <w:p w14:paraId="4DD13A9D" w14:textId="77777777" w:rsidR="00F772FE" w:rsidRPr="001D2E49" w:rsidRDefault="00F772FE" w:rsidP="00F772FE">
      <w:pPr>
        <w:pStyle w:val="EW"/>
        <w:ind w:left="1800" w:hanging="1516"/>
      </w:pPr>
      <w:r w:rsidRPr="001D2E49">
        <w:t>TAI</w:t>
      </w:r>
      <w:r w:rsidRPr="001D2E49">
        <w:tab/>
        <w:t>Tracking Area Identity</w:t>
      </w:r>
    </w:p>
    <w:p w14:paraId="6EC27FE9" w14:textId="77777777" w:rsidR="00F772FE" w:rsidRDefault="00F772FE" w:rsidP="00F772FE">
      <w:pPr>
        <w:pStyle w:val="EW"/>
        <w:ind w:left="1800" w:hanging="1516"/>
      </w:pPr>
      <w:r w:rsidRPr="001D2E49">
        <w:t>TNLA</w:t>
      </w:r>
      <w:r w:rsidRPr="001D2E49">
        <w:tab/>
        <w:t>Transport Network Layer Association</w:t>
      </w:r>
    </w:p>
    <w:p w14:paraId="36B1F68C" w14:textId="77777777" w:rsidR="00F772FE" w:rsidRPr="001D2E49" w:rsidRDefault="00F772FE" w:rsidP="00F772FE">
      <w:pPr>
        <w:pStyle w:val="EW"/>
        <w:ind w:left="1800" w:hanging="1516"/>
      </w:pPr>
      <w:r>
        <w:t>UL</w:t>
      </w:r>
      <w:r>
        <w:tab/>
        <w:t>Uplink</w:t>
      </w:r>
    </w:p>
    <w:p w14:paraId="644C17B9" w14:textId="77777777" w:rsidR="00F772FE" w:rsidRPr="001D2E49" w:rsidRDefault="00F772FE" w:rsidP="00F772FE">
      <w:pPr>
        <w:pStyle w:val="EW"/>
        <w:ind w:left="1800" w:hanging="1516"/>
      </w:pPr>
      <w:r w:rsidRPr="001D2E49">
        <w:t>UP</w:t>
      </w:r>
      <w:r w:rsidRPr="001D2E49">
        <w:tab/>
        <w:t>User Plane</w:t>
      </w:r>
    </w:p>
    <w:p w14:paraId="541FD852" w14:textId="5636FD41" w:rsidR="001E41F3" w:rsidRDefault="00F772FE" w:rsidP="00F772FE">
      <w:pPr>
        <w:pStyle w:val="EW"/>
        <w:ind w:left="1800" w:hanging="1516"/>
        <w:rPr>
          <w:ins w:id="8" w:author="Jian (James) Xu_LGE" w:date="2020-02-04T09:40:00Z"/>
          <w:rFonts w:eastAsia="맑은 고딕"/>
          <w:lang w:eastAsia="en-GB"/>
        </w:rPr>
      </w:pPr>
      <w:r w:rsidRPr="001D2E49">
        <w:t>UPF</w:t>
      </w:r>
      <w:r w:rsidRPr="001D2E49">
        <w:tab/>
        <w:t>User Plane Function</w:t>
      </w:r>
    </w:p>
    <w:p w14:paraId="33C9EFA0" w14:textId="64FA8CE3" w:rsidR="00020476" w:rsidRDefault="00020476" w:rsidP="00314972">
      <w:pPr>
        <w:pStyle w:val="EW"/>
        <w:ind w:left="1800" w:hanging="1516"/>
        <w:rPr>
          <w:ins w:id="9" w:author="JianXu/책임연구원/차세대표준(연)5G표준Task(james6.xu@lge.com)" w:date="2019-08-08T11:27:00Z"/>
        </w:rPr>
      </w:pPr>
      <w:ins w:id="10" w:author="Jian (James) Xu_LGE" w:date="2020-02-04T09:40:00Z">
        <w:r>
          <w:t>V2X                       Vehicle-to-Everything</w:t>
        </w:r>
      </w:ins>
    </w:p>
    <w:p w14:paraId="650B4B81" w14:textId="77777777" w:rsidR="00F03A95" w:rsidRDefault="00F03A95" w:rsidP="00F03A95">
      <w:pPr>
        <w:pStyle w:val="EW"/>
        <w:ind w:left="1800" w:hanging="1516"/>
      </w:pPr>
    </w:p>
    <w:p w14:paraId="7D5C8407" w14:textId="77777777" w:rsidR="00F03A95" w:rsidRDefault="00F03A95" w:rsidP="00F03A95">
      <w:pPr>
        <w:pStyle w:val="EW"/>
        <w:ind w:left="1800" w:hanging="1516"/>
      </w:pPr>
    </w:p>
    <w:p w14:paraId="6141FD86" w14:textId="77777777" w:rsidR="00F03A95" w:rsidRDefault="00F03A95" w:rsidP="00F03A95">
      <w:pPr>
        <w:rPr>
          <w:b/>
        </w:rPr>
      </w:pPr>
      <w:r>
        <w:rPr>
          <w:b/>
          <w:highlight w:val="yellow"/>
        </w:rPr>
        <w:t>NEXT</w:t>
      </w:r>
      <w:r w:rsidRPr="004802F1">
        <w:rPr>
          <w:b/>
          <w:highlight w:val="yellow"/>
        </w:rPr>
        <w:t xml:space="preserve"> CHANGE</w:t>
      </w:r>
    </w:p>
    <w:p w14:paraId="3BA7D69F" w14:textId="77777777" w:rsidR="00F015FF" w:rsidRPr="00FA22D3" w:rsidRDefault="00F015FF" w:rsidP="00F015FF">
      <w:pPr>
        <w:pStyle w:val="20"/>
      </w:pPr>
      <w:bookmarkStart w:id="11" w:name="_Toc14165537"/>
      <w:r w:rsidRPr="00FA22D3">
        <w:t>8.3</w:t>
      </w:r>
      <w:r w:rsidRPr="00FA22D3">
        <w:tab/>
        <w:t>UE Context Management Procedures</w:t>
      </w:r>
      <w:bookmarkEnd w:id="11"/>
    </w:p>
    <w:p w14:paraId="30E15C8B" w14:textId="77777777" w:rsidR="00F015FF" w:rsidRPr="00FA22D3" w:rsidRDefault="00F015FF" w:rsidP="00F015FF">
      <w:pPr>
        <w:pStyle w:val="3"/>
      </w:pPr>
      <w:bookmarkStart w:id="12" w:name="_Toc14165538"/>
      <w:r w:rsidRPr="00FA22D3">
        <w:t>8.3.1</w:t>
      </w:r>
      <w:r w:rsidRPr="00FA22D3">
        <w:tab/>
        <w:t>Initial Context Setup</w:t>
      </w:r>
      <w:bookmarkEnd w:id="12"/>
    </w:p>
    <w:p w14:paraId="50A7FE9C" w14:textId="77777777" w:rsidR="00F015FF" w:rsidRPr="00FA22D3" w:rsidRDefault="00F015FF" w:rsidP="00F015FF">
      <w:pPr>
        <w:pStyle w:val="4"/>
      </w:pPr>
      <w:bookmarkStart w:id="13" w:name="_Toc14165539"/>
      <w:r w:rsidRPr="00FA22D3">
        <w:t>8.3.1.1</w:t>
      </w:r>
      <w:r w:rsidRPr="00FA22D3">
        <w:tab/>
        <w:t>General</w:t>
      </w:r>
      <w:bookmarkEnd w:id="13"/>
    </w:p>
    <w:p w14:paraId="57DF96C3" w14:textId="77777777" w:rsidR="00F015FF" w:rsidRDefault="00F015FF" w:rsidP="00F015FF">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message or if the NG-RAN node has already </w:t>
      </w:r>
      <w:r w:rsidRPr="00FA22D3">
        <w:t>initiated a UE-associated logical NG-connection by sending an INITIAL UE MESSAGE</w:t>
      </w:r>
      <w:r w:rsidRPr="00FA22D3">
        <w:rPr>
          <w:rFonts w:eastAsia="MS Mincho"/>
        </w:rPr>
        <w:t xml:space="preserve"> message via another NG interface instance</w:t>
      </w:r>
      <w:r w:rsidRPr="00FA22D3">
        <w:t xml:space="preserve">. </w:t>
      </w:r>
      <w:r w:rsidRPr="00FA22D3">
        <w:rPr>
          <w:lang w:eastAsia="zh-CN"/>
        </w:rPr>
        <w:t>The procedure uses UE-associated signalling.</w:t>
      </w:r>
    </w:p>
    <w:p w14:paraId="37A7ACDA" w14:textId="77777777" w:rsidR="001B230F" w:rsidRPr="00FA22D3" w:rsidRDefault="001B230F" w:rsidP="00F015FF">
      <w:pPr>
        <w:rPr>
          <w:lang w:eastAsia="zh-CN"/>
        </w:rPr>
      </w:pPr>
      <w:r w:rsidRPr="001B230F">
        <w:rPr>
          <w:lang w:eastAsia="zh-CN"/>
        </w:rPr>
        <w:t>For signalling only connections and if the UE Context Request IE is not received in the Initial UE Message, the AMF may be configured to trigger the procedure for all NAS procedures or on a per NAS procedure basis depending on operator’s configuration.</w:t>
      </w:r>
    </w:p>
    <w:p w14:paraId="369F0442" w14:textId="77777777" w:rsidR="00F015FF" w:rsidRPr="00FA22D3" w:rsidRDefault="00F015FF" w:rsidP="00F015FF">
      <w:pPr>
        <w:pStyle w:val="4"/>
      </w:pPr>
      <w:bookmarkStart w:id="14" w:name="_Toc14165540"/>
      <w:r w:rsidRPr="00FA22D3">
        <w:t>8.3.1.2</w:t>
      </w:r>
      <w:r w:rsidRPr="00FA22D3">
        <w:tab/>
        <w:t>Successful Operation</w:t>
      </w:r>
      <w:bookmarkEnd w:id="14"/>
    </w:p>
    <w:p w14:paraId="0D732262" w14:textId="77777777" w:rsidR="00F015FF" w:rsidRPr="00FA22D3" w:rsidRDefault="00F015FF" w:rsidP="00F015FF">
      <w:pPr>
        <w:pStyle w:val="TH"/>
      </w:pPr>
      <w:r w:rsidRPr="00FA22D3">
        <w:object w:dxaOrig="6893" w:dyaOrig="2427" w14:anchorId="06CFD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5pt" o:ole="">
            <v:imagedata r:id="rId13" o:title=""/>
          </v:shape>
          <o:OLEObject Type="Embed" ProgID="Visio.Drawing.11" ShapeID="_x0000_i1025" DrawAspect="Content" ObjectID="_1647433218" r:id="rId14"/>
        </w:object>
      </w:r>
    </w:p>
    <w:p w14:paraId="14FACB3E" w14:textId="77777777" w:rsidR="00F015FF" w:rsidRPr="00FA22D3" w:rsidRDefault="00F015FF" w:rsidP="00F015FF">
      <w:pPr>
        <w:pStyle w:val="TF"/>
      </w:pPr>
      <w:r w:rsidRPr="00FA22D3">
        <w:t xml:space="preserve">Figure 8.3.1.2-1: Initial context setup: successful </w:t>
      </w:r>
      <w:r w:rsidRPr="00FA22D3">
        <w:rPr>
          <w:rFonts w:eastAsia="MS Mincho"/>
        </w:rPr>
        <w:t>o</w:t>
      </w:r>
      <w:r w:rsidRPr="00FA22D3">
        <w:t>peration</w:t>
      </w:r>
    </w:p>
    <w:p w14:paraId="7453C17E" w14:textId="77777777" w:rsidR="00F015FF" w:rsidRPr="00FA22D3" w:rsidRDefault="00F015FF" w:rsidP="00F015FF">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14:paraId="4C32F2E9" w14:textId="77777777" w:rsidR="00F015FF" w:rsidRPr="00FA22D3" w:rsidRDefault="00F015FF" w:rsidP="00F015FF">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14:paraId="599DC376" w14:textId="77777777" w:rsidR="00F015FF" w:rsidRPr="00FA22D3" w:rsidRDefault="00F015FF" w:rsidP="00F015FF">
      <w:r w:rsidRPr="00FA22D3">
        <w:t xml:space="preserve">If the </w:t>
      </w:r>
      <w:r w:rsidRPr="00FA22D3">
        <w:rPr>
          <w:i/>
        </w:rPr>
        <w:t>NAS-PDU</w:t>
      </w:r>
      <w:r w:rsidRPr="00FA22D3">
        <w:t xml:space="preserve"> IE is included in the INITIAL CONTEXT SETUP REQUEST message, the NG-RAN node shall pass it transparently towards the UE.</w:t>
      </w:r>
    </w:p>
    <w:p w14:paraId="14607883" w14:textId="77777777" w:rsidR="00F015FF" w:rsidRPr="00FA22D3" w:rsidRDefault="00F015FF" w:rsidP="00F015FF">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14:paraId="53FBE99E" w14:textId="77777777" w:rsidR="00F015FF" w:rsidRPr="00FA22D3" w:rsidRDefault="00F015FF" w:rsidP="00F015FF">
      <w:pPr>
        <w:rPr>
          <w:lang w:eastAsia="zh-CN"/>
        </w:rPr>
      </w:pPr>
      <w:r w:rsidRPr="00FA22D3">
        <w:t xml:space="preserve">Upon receipt of the </w:t>
      </w:r>
      <w:r w:rsidRPr="00FA22D3">
        <w:rPr>
          <w:lang w:eastAsia="zh-CN"/>
        </w:rPr>
        <w:t>INITIAL CONTEXT</w:t>
      </w:r>
      <w:r w:rsidRPr="00FA22D3">
        <w:t xml:space="preserve"> SETUP REQUEST message the NG-RAN node shall</w:t>
      </w:r>
    </w:p>
    <w:p w14:paraId="023E3CCD" w14:textId="77777777" w:rsidR="00F015FF" w:rsidRPr="00FA22D3" w:rsidRDefault="00F015FF" w:rsidP="00F015FF">
      <w:pPr>
        <w:pStyle w:val="B1"/>
      </w:pPr>
      <w:r w:rsidRPr="00FA22D3">
        <w:t>-</w:t>
      </w:r>
      <w:r w:rsidRPr="00FA22D3">
        <w:tab/>
      </w:r>
      <w:proofErr w:type="gramStart"/>
      <w:r w:rsidRPr="00FA22D3">
        <w:t>attempt</w:t>
      </w:r>
      <w:proofErr w:type="gramEnd"/>
      <w:r w:rsidRPr="00FA22D3">
        <w:t xml:space="preserve"> to execute the requested PDU session configuration;</w:t>
      </w:r>
    </w:p>
    <w:p w14:paraId="28AF3541" w14:textId="77777777" w:rsidR="00F015FF" w:rsidRPr="00FA22D3" w:rsidRDefault="00F015FF" w:rsidP="00F015FF">
      <w:pPr>
        <w:pStyle w:val="B1"/>
      </w:pPr>
      <w:r w:rsidRPr="00FA22D3">
        <w:lastRenderedPageBreak/>
        <w:t>-</w:t>
      </w:r>
      <w:r w:rsidRPr="00FA22D3">
        <w:tab/>
        <w:t xml:space="preserve">store the received UE Aggregate Maximum Bit Rate in the UE context, and use the received UE Aggregate Maximum Bit Rate for Non-GBR QoS flows for the concerned UE </w:t>
      </w:r>
      <w:r w:rsidRPr="00FA22D3">
        <w:rPr>
          <w:rFonts w:eastAsia="맑은 고딕"/>
        </w:rPr>
        <w:t>as specified in TS 23.501 [9]</w:t>
      </w:r>
      <w:r w:rsidRPr="00FA22D3">
        <w:t>;</w:t>
      </w:r>
    </w:p>
    <w:p w14:paraId="649ABB9B" w14:textId="77777777" w:rsidR="00F015FF" w:rsidRPr="00FA22D3" w:rsidRDefault="00F015FF" w:rsidP="00F015FF">
      <w:pPr>
        <w:pStyle w:val="B1"/>
      </w:pPr>
      <w:r w:rsidRPr="00FA22D3">
        <w:t>-</w:t>
      </w:r>
      <w:r w:rsidRPr="00FA22D3">
        <w:tab/>
        <w:t>store the received Mobility Restriction List in the UE context;</w:t>
      </w:r>
    </w:p>
    <w:p w14:paraId="1F1C149C" w14:textId="77777777" w:rsidR="00F015FF" w:rsidRPr="00FA22D3" w:rsidRDefault="00F015FF" w:rsidP="00F015FF">
      <w:pPr>
        <w:pStyle w:val="B1"/>
      </w:pPr>
      <w:r w:rsidRPr="00FA22D3">
        <w:t>-</w:t>
      </w:r>
      <w:r w:rsidRPr="00FA22D3">
        <w:tab/>
        <w:t>store the received UE Radio Capability in the UE context;</w:t>
      </w:r>
    </w:p>
    <w:p w14:paraId="134F5C59" w14:textId="77777777" w:rsidR="00F015FF" w:rsidRPr="00FA22D3" w:rsidRDefault="00F015FF" w:rsidP="00F015FF">
      <w:pPr>
        <w:pStyle w:val="B1"/>
      </w:pPr>
      <w:r w:rsidRPr="00FA22D3">
        <w:t>-</w:t>
      </w:r>
      <w:r w:rsidRPr="00FA22D3">
        <w:tab/>
        <w:t>store the received Index to RAT/Frequency Selection Priority in the UE context and use it as defined in TS 23.501 [9];</w:t>
      </w:r>
    </w:p>
    <w:p w14:paraId="6696743B" w14:textId="77777777" w:rsidR="00F015FF" w:rsidRPr="00FA22D3" w:rsidRDefault="00F015FF" w:rsidP="00F015FF">
      <w:pPr>
        <w:pStyle w:val="B1"/>
      </w:pPr>
      <w:r w:rsidRPr="00FA22D3">
        <w:t>-</w:t>
      </w:r>
      <w:r w:rsidRPr="00FA22D3">
        <w:tab/>
        <w:t>store the received UE Security Capabilities in the UE context;</w:t>
      </w:r>
    </w:p>
    <w:p w14:paraId="0019B5F6" w14:textId="70194022" w:rsidR="0088157B" w:rsidRDefault="00F015FF" w:rsidP="00020476">
      <w:pPr>
        <w:pStyle w:val="B1"/>
      </w:pPr>
      <w:r w:rsidRPr="00FA22D3">
        <w:t>-</w:t>
      </w:r>
      <w:r w:rsidRPr="00FA22D3">
        <w:tab/>
        <w:t>store the received Security Key in the UE context and, if the NG-RAN node is required to activate security for the UE, take this security key into use</w:t>
      </w:r>
      <w:r w:rsidR="00420FF8" w:rsidRPr="00FA22D3">
        <w:t>;</w:t>
      </w:r>
    </w:p>
    <w:p w14:paraId="405A14F4" w14:textId="13BE588F" w:rsidR="00420FF8" w:rsidRPr="0093612E" w:rsidRDefault="00420FF8" w:rsidP="00020476">
      <w:pPr>
        <w:pStyle w:val="B1"/>
        <w:rPr>
          <w:ins w:id="15" w:author="JianXu/책임연구원/차세대표준(연)5G표준Task(james6.xu@lge.com)" w:date="2019-08-08T12:36:00Z"/>
          <w:lang w:eastAsia="en-GB"/>
        </w:rPr>
      </w:pPr>
      <w:r w:rsidRPr="0071793B">
        <w:t>-</w:t>
      </w:r>
      <w:r w:rsidRPr="0071793B">
        <w:tab/>
      </w:r>
      <w:proofErr w:type="gramStart"/>
      <w:r>
        <w:t>if</w:t>
      </w:r>
      <w:proofErr w:type="gramEnd"/>
      <w:r>
        <w:t xml:space="preserve"> supported, </w:t>
      </w:r>
      <w:r w:rsidRPr="0071793B">
        <w:t>store the received SRVCC Operation Possible in the UE context and u</w:t>
      </w:r>
      <w:r>
        <w:t>se it as defined in TS</w:t>
      </w:r>
      <w:r w:rsidRPr="001D2E49">
        <w:t> </w:t>
      </w:r>
      <w:r>
        <w:t>23.216</w:t>
      </w:r>
      <w:r w:rsidRPr="001D2E49">
        <w:t> </w:t>
      </w:r>
      <w:r>
        <w:t>[31</w:t>
      </w:r>
      <w:r w:rsidRPr="0071793B">
        <w:t>]</w:t>
      </w:r>
      <w:del w:id="16" w:author="Jian (James) Xu_LGE" w:date="2020-04-03T14:38:00Z">
        <w:r w:rsidRPr="0071793B" w:rsidDel="00420FF8">
          <w:delText>.</w:delText>
        </w:r>
      </w:del>
      <w:ins w:id="17" w:author="Jian (James) Xu_LGE" w:date="2020-04-03T14:38:00Z">
        <w:r>
          <w:t>;</w:t>
        </w:r>
      </w:ins>
    </w:p>
    <w:p w14:paraId="579F6B59" w14:textId="77777777" w:rsidR="00020476" w:rsidRDefault="00020476" w:rsidP="00020476">
      <w:pPr>
        <w:pStyle w:val="B1"/>
        <w:rPr>
          <w:ins w:id="18" w:author="Jian (James) Xu_LGE" w:date="2020-02-04T09:45:00Z"/>
        </w:rPr>
      </w:pPr>
      <w:ins w:id="19" w:author="Jian (James) Xu_LGE" w:date="2020-02-04T09:45:00Z">
        <w:r w:rsidRPr="00FA22D3">
          <w:t>-</w:t>
        </w:r>
        <w:r w:rsidRPr="00FA22D3">
          <w:tab/>
        </w:r>
        <w:r w:rsidRPr="00314EE7">
          <w:t xml:space="preserve">store the received </w:t>
        </w:r>
        <w:r>
          <w:t xml:space="preserve">NR </w:t>
        </w:r>
        <w:r w:rsidRPr="00314EE7">
          <w:t xml:space="preserve">V2X Services Authorization information, if supported, in the </w:t>
        </w:r>
        <w:r>
          <w:t>UE context;</w:t>
        </w:r>
      </w:ins>
    </w:p>
    <w:p w14:paraId="19E6256D" w14:textId="77777777" w:rsidR="00020476" w:rsidRDefault="00020476" w:rsidP="00020476">
      <w:pPr>
        <w:pStyle w:val="B1"/>
        <w:rPr>
          <w:ins w:id="20" w:author="Jian (James) Xu_LGE" w:date="2020-02-04T09:45:00Z"/>
        </w:rPr>
      </w:pPr>
      <w:ins w:id="21" w:author="Jian (James) Xu_LGE" w:date="2020-02-04T09:45:00Z">
        <w:r w:rsidRPr="00FA22D3">
          <w:t>-</w:t>
        </w:r>
        <w:r w:rsidRPr="00FA22D3">
          <w:tab/>
        </w:r>
        <w:r w:rsidRPr="00314EE7">
          <w:t xml:space="preserve">store the received </w:t>
        </w:r>
        <w:r>
          <w:t xml:space="preserve">LTE </w:t>
        </w:r>
        <w:r w:rsidRPr="00314EE7">
          <w:t xml:space="preserve">V2X Services Authorization information, if supported, in the </w:t>
        </w:r>
        <w:r>
          <w:t>UE context;</w:t>
        </w:r>
      </w:ins>
    </w:p>
    <w:p w14:paraId="2D36963F" w14:textId="77777777" w:rsidR="00020476" w:rsidRDefault="00020476" w:rsidP="00020476">
      <w:pPr>
        <w:overflowPunct w:val="0"/>
        <w:autoSpaceDE w:val="0"/>
        <w:autoSpaceDN w:val="0"/>
        <w:adjustRightInd w:val="0"/>
        <w:ind w:left="568" w:hanging="284"/>
        <w:textAlignment w:val="baseline"/>
        <w:rPr>
          <w:ins w:id="22" w:author="Jian (James) Xu_LGE" w:date="2020-02-04T09:45:00Z"/>
          <w:lang w:eastAsia="en-GB"/>
        </w:rPr>
      </w:pPr>
      <w:ins w:id="23" w:author="Jian (James) Xu_LGE" w:date="2020-02-04T09:45:00Z">
        <w:r w:rsidRPr="00013110">
          <w:rPr>
            <w:lang w:eastAsia="en-GB"/>
          </w:rPr>
          <w:t>-</w:t>
        </w:r>
        <w:r w:rsidRPr="00013110">
          <w:rPr>
            <w:lang w:eastAsia="en-GB"/>
          </w:rPr>
          <w:tab/>
          <w:t>store the received</w:t>
        </w:r>
        <w:r>
          <w:rPr>
            <w:rFonts w:hint="eastAsia"/>
            <w:lang w:eastAsia="zh-CN"/>
          </w:rPr>
          <w:t xml:space="preserve"> </w:t>
        </w:r>
        <w:r>
          <w:rPr>
            <w:lang w:eastAsia="zh-CN"/>
          </w:rPr>
          <w:t xml:space="preserve">NR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Pr>
            <w:lang w:eastAsia="en-GB"/>
          </w:rPr>
          <w:t>;</w:t>
        </w:r>
      </w:ins>
    </w:p>
    <w:p w14:paraId="222ECBF3" w14:textId="77777777" w:rsidR="00020476" w:rsidRDefault="00020476" w:rsidP="0093612E">
      <w:pPr>
        <w:pStyle w:val="B1"/>
        <w:rPr>
          <w:ins w:id="24" w:author="Jian (James) Xu_LGE" w:date="2020-02-04T09:45:00Z"/>
          <w:lang w:eastAsia="en-GB"/>
        </w:rPr>
      </w:pPr>
      <w:ins w:id="25" w:author="Jian (James) Xu_LGE" w:date="2020-02-04T09:45:00Z">
        <w:r w:rsidRPr="00013110">
          <w:rPr>
            <w:lang w:eastAsia="en-GB"/>
          </w:rPr>
          <w:t>-</w:t>
        </w:r>
        <w:r w:rsidRPr="00013110">
          <w:rPr>
            <w:lang w:eastAsia="en-GB"/>
          </w:rPr>
          <w:tab/>
          <w:t>store the received</w:t>
        </w:r>
        <w:r>
          <w:rPr>
            <w:rFonts w:hint="eastAsia"/>
            <w:lang w:eastAsia="zh-CN"/>
          </w:rPr>
          <w:t xml:space="preserve"> </w:t>
        </w:r>
        <w:r>
          <w:rPr>
            <w:lang w:eastAsia="zh-CN"/>
          </w:rPr>
          <w:t xml:space="preserve">LTE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013110">
          <w:rPr>
            <w:lang w:eastAsia="en-GB"/>
          </w:rPr>
          <w:t>.</w:t>
        </w:r>
      </w:ins>
    </w:p>
    <w:p w14:paraId="4D8BA69E" w14:textId="77777777" w:rsidR="0093612E" w:rsidRDefault="00020476" w:rsidP="0093612E">
      <w:pPr>
        <w:ind w:firstLine="284"/>
      </w:pPr>
      <w:ins w:id="26" w:author="Jian (James) Xu_LGE" w:date="2020-02-04T09:45:00Z">
        <w:r w:rsidRPr="003D2F48">
          <w:t>-</w:t>
        </w:r>
        <w:r w:rsidRPr="003D2F48">
          <w:tab/>
          <w:t xml:space="preserve">store the received </w:t>
        </w:r>
        <w:r w:rsidRPr="008921C9">
          <w:rPr>
            <w:rFonts w:cs="Arial" w:hint="eastAsia"/>
            <w:lang w:eastAsia="zh-CN"/>
          </w:rPr>
          <w:t>PC5 QoS Parameters</w:t>
        </w:r>
        <w:r w:rsidRPr="008B670B">
          <w:t>, if supported,</w:t>
        </w:r>
        <w:r w:rsidRPr="008B670B">
          <w:rPr>
            <w:rFonts w:hint="eastAsia"/>
            <w:lang w:eastAsia="zh-CN"/>
          </w:rPr>
          <w:t xml:space="preserve"> </w:t>
        </w:r>
        <w:r w:rsidRPr="008B670B">
          <w:t>in</w:t>
        </w:r>
        <w:r w:rsidRPr="008921C9">
          <w:t xml:space="preserve"> the UE context and use it as defined in TS 23.</w:t>
        </w:r>
        <w:r w:rsidRPr="008921C9">
          <w:rPr>
            <w:rFonts w:hint="eastAsia"/>
            <w:lang w:eastAsia="zh-CN"/>
          </w:rPr>
          <w:t>287</w:t>
        </w:r>
        <w:r w:rsidRPr="00917812">
          <w:t xml:space="preserve"> [</w:t>
        </w:r>
        <w:r w:rsidRPr="00787FA4">
          <w:rPr>
            <w:rFonts w:hint="eastAsia"/>
            <w:lang w:eastAsia="zh-CN"/>
          </w:rPr>
          <w:t>xx</w:t>
        </w:r>
        <w:r w:rsidRPr="00787FA4">
          <w:t>].</w:t>
        </w:r>
      </w:ins>
    </w:p>
    <w:p w14:paraId="73024A42" w14:textId="0183C834" w:rsidR="00F015FF" w:rsidRPr="00FA22D3" w:rsidRDefault="00F015FF" w:rsidP="0093612E">
      <w:r w:rsidRPr="00FA22D3">
        <w:t xml:space="preserve">For the Initial Context Setup an initial value for the </w:t>
      </w:r>
      <w:r w:rsidRPr="00FA22D3">
        <w:rPr>
          <w:rFonts w:cs="Arial"/>
          <w:szCs w:val="18"/>
          <w:lang w:eastAsia="zh-CN"/>
        </w:rPr>
        <w:t>Next Hop Chaining Count is stored in the UE context.</w:t>
      </w:r>
    </w:p>
    <w:p w14:paraId="39E7B94B" w14:textId="77777777" w:rsidR="00F015FF" w:rsidRPr="00FA22D3" w:rsidRDefault="00F015FF" w:rsidP="00F015FF">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 xml:space="preserve">The NG-RAN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14:paraId="09BC3AB5" w14:textId="77777777" w:rsidR="00F015FF" w:rsidRPr="00FA22D3" w:rsidRDefault="00F015FF" w:rsidP="00F015FF">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14:paraId="1524D7AC" w14:textId="77777777" w:rsidR="00F015FF" w:rsidRPr="00FA22D3" w:rsidRDefault="00F015FF" w:rsidP="00F015FF">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14:paraId="41729183" w14:textId="77777777" w:rsidR="00F015FF" w:rsidRPr="00FA22D3" w:rsidRDefault="00F015FF" w:rsidP="00F015FF">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14:paraId="634538FC" w14:textId="77777777" w:rsidR="00F015FF" w:rsidRPr="00FA22D3" w:rsidRDefault="00F015FF" w:rsidP="00F015FF">
      <w:pPr>
        <w:pStyle w:val="B1"/>
      </w:pPr>
      <w:r w:rsidRPr="00FA22D3">
        <w:t>-</w:t>
      </w:r>
      <w:r w:rsidRPr="00FA22D3">
        <w:tab/>
        <w:t>select a proper SCG during dual connectivity operation;</w:t>
      </w:r>
    </w:p>
    <w:p w14:paraId="71A8190D" w14:textId="77777777" w:rsidR="00F015FF" w:rsidRPr="00FA22D3" w:rsidRDefault="00F015FF" w:rsidP="00F015FF">
      <w:pPr>
        <w:pStyle w:val="B1"/>
      </w:pPr>
      <w:r w:rsidRPr="00FA22D3">
        <w:t>-</w:t>
      </w:r>
      <w:r w:rsidRPr="00FA22D3">
        <w:tab/>
        <w:t>assign proper RNA(s) for the UE when moving the UE to RRC_INACTIVE state.</w:t>
      </w:r>
    </w:p>
    <w:p w14:paraId="58D5EB14" w14:textId="77777777" w:rsidR="00F015FF" w:rsidRPr="00FA22D3" w:rsidRDefault="00F015FF" w:rsidP="00F015FF">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14:paraId="21A832B6" w14:textId="77777777" w:rsidR="00F015FF" w:rsidRPr="00FA22D3" w:rsidRDefault="00F015FF" w:rsidP="00F015FF">
      <w:pPr>
        <w:pStyle w:val="B1"/>
      </w:pPr>
      <w:r w:rsidRPr="00FA22D3">
        <w:t>-</w:t>
      </w:r>
      <w:r w:rsidRPr="00FA22D3">
        <w:tab/>
      </w:r>
      <w:proofErr w:type="gramStart"/>
      <w:r w:rsidRPr="00FA22D3">
        <w:t>one</w:t>
      </w:r>
      <w:proofErr w:type="gramEnd"/>
      <w:r w:rsidRPr="00FA22D3">
        <w:t xml:space="preserve"> of the QoS flows includes a particular ARP value (TS 23.501 [9]).</w:t>
      </w:r>
    </w:p>
    <w:p w14:paraId="4CAE3ECB" w14:textId="77777777" w:rsidR="00F015FF" w:rsidRPr="00FA22D3" w:rsidRDefault="00F015FF" w:rsidP="00F015FF">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14:paraId="53ABC0F2" w14:textId="77777777" w:rsidR="00F015FF" w:rsidRPr="00FA22D3" w:rsidRDefault="00F015FF" w:rsidP="00F015FF">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14:paraId="7F15DD86" w14:textId="77777777" w:rsidR="00F015FF" w:rsidRPr="00FA22D3" w:rsidRDefault="00F015FF" w:rsidP="00F015FF">
      <w:pPr>
        <w:rPr>
          <w:rFonts w:eastAsia="맑은 고딕"/>
          <w:lang w:eastAsia="ko-KR"/>
        </w:rPr>
      </w:pPr>
      <w:r w:rsidRPr="00FA22D3">
        <w:rPr>
          <w:rFonts w:eastAsia="맑은 고딕" w:hint="eastAsia"/>
          <w:lang w:eastAsia="ko-KR"/>
        </w:rPr>
        <w:lastRenderedPageBreak/>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sidRPr="00FA22D3">
        <w:rPr>
          <w:rFonts w:eastAsia="맑은 고딕" w:hint="eastAsia"/>
          <w:lang w:eastAsia="ko-KR"/>
        </w:rPr>
        <w:t xml:space="preserve"> </w:t>
      </w:r>
      <w:r>
        <w:rPr>
          <w:rFonts w:eastAsia="맑은 고딕"/>
          <w:i/>
          <w:lang w:eastAsia="ko-KR"/>
        </w:rPr>
        <w:t>for RRC INACTIVE</w:t>
      </w:r>
      <w:r w:rsidRPr="00FA22D3">
        <w:rPr>
          <w:rFonts w:eastAsia="맑은 고딕" w:hint="eastAsia"/>
          <w:lang w:eastAsia="ko-KR"/>
        </w:rPr>
        <w:t xml:space="preserve"> IE is included in the </w:t>
      </w:r>
      <w:r w:rsidRPr="00FA22D3">
        <w:rPr>
          <w:rFonts w:eastAsia="맑은 고딕"/>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04E0672D" w14:textId="77777777" w:rsidR="00F015FF" w:rsidRDefault="00F015FF" w:rsidP="00F015FF">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2FE2E8D0" w14:textId="77777777" w:rsidR="00F015FF" w:rsidRPr="00FA22D3" w:rsidRDefault="00F015FF" w:rsidP="00F015FF">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INITIAL CONTEXT SETUP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14:paraId="2F0A47A2" w14:textId="77777777" w:rsidR="00F015FF" w:rsidRPr="00FA22D3" w:rsidRDefault="00F015FF" w:rsidP="00F015FF">
      <w:r w:rsidRPr="00FA22D3">
        <w:rPr>
          <w:lang w:eastAsia="zh-CN"/>
        </w:rPr>
        <w:t xml:space="preserve">If the </w:t>
      </w:r>
      <w:r w:rsidRPr="00FA22D3">
        <w:rPr>
          <w:i/>
          <w:lang w:eastAsia="zh-CN"/>
        </w:rPr>
        <w:t xml:space="preserve">Emergency Fallback Indicator </w:t>
      </w:r>
      <w:r w:rsidRPr="00FA22D3">
        <w:rPr>
          <w:lang w:eastAsia="zh-CN"/>
        </w:rPr>
        <w:t>IE is included in the INITIAL CONTEXT</w:t>
      </w:r>
      <w:r w:rsidRPr="00FA22D3">
        <w:t xml:space="preserve"> SETUP REQUEST message, it indicates that the UE context to be set up is subject to emergency service fallback as described in TS 23.501 [9] and the NG-RAN node may, if supported, take the appropriate mobility actions. </w:t>
      </w:r>
    </w:p>
    <w:p w14:paraId="386AE40C" w14:textId="77777777" w:rsidR="00F015FF" w:rsidRPr="00FA22D3" w:rsidRDefault="00F015FF" w:rsidP="00F015FF">
      <w:r w:rsidRPr="00FA22D3">
        <w:rPr>
          <w:rFonts w:eastAsia="맑은 고딕"/>
        </w:rPr>
        <w:t xml:space="preserve">If the </w:t>
      </w:r>
      <w:r w:rsidRPr="00FA22D3">
        <w:rPr>
          <w:rFonts w:eastAsia="맑은 고딕"/>
          <w:i/>
        </w:rPr>
        <w:t xml:space="preserve">Old AMF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14:paraId="77BB8429" w14:textId="77777777" w:rsidR="00F015FF" w:rsidRDefault="00F015FF" w:rsidP="00F015FF">
      <w:pPr>
        <w:rPr>
          <w:rFonts w:eastAsia="맑은 고딕"/>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if supported, store it and use it in a subsequent decision of EPS fallback for voice as specified in TS 23.502 [10].</w:t>
      </w:r>
    </w:p>
    <w:p w14:paraId="6FCA16FF" w14:textId="77777777" w:rsidR="00F015FF" w:rsidRPr="00FA22D3" w:rsidRDefault="00F015FF" w:rsidP="00F015FF">
      <w:r w:rsidRPr="00E67E0D">
        <w:t xml:space="preserve">If the </w:t>
      </w:r>
      <w:r w:rsidRPr="00E67E0D">
        <w:rPr>
          <w:i/>
        </w:rPr>
        <w:t xml:space="preserve">Location Reporting Request Type </w:t>
      </w:r>
      <w:r w:rsidRPr="00E67E0D">
        <w:t xml:space="preserve">IE is included in the </w:t>
      </w:r>
      <w:r w:rsidRPr="00E67E0D">
        <w:rPr>
          <w:rFonts w:eastAsia="맑은 고딕"/>
          <w:lang w:eastAsia="ko-KR"/>
        </w:rPr>
        <w:t xml:space="preserve">INITIAL CONTEXT SETUP REQUEST </w:t>
      </w:r>
      <w:r w:rsidRPr="00E67E0D">
        <w:t>message, the NG-RAN node should perform the requested location reporting functionality for the UE as described in subclause 8.12.</w:t>
      </w:r>
    </w:p>
    <w:p w14:paraId="36E12973" w14:textId="77777777" w:rsidR="00F015FF" w:rsidRPr="00FA22D3" w:rsidRDefault="00F015FF" w:rsidP="00F015FF">
      <w:pPr>
        <w:rPr>
          <w:b/>
        </w:rPr>
      </w:pPr>
      <w:bookmarkStart w:id="27" w:name="_Hlk512438381"/>
      <w:r w:rsidRPr="00FA22D3">
        <w:rPr>
          <w:b/>
        </w:rPr>
        <w:t>Interactions with Initial UE Message procedure:</w:t>
      </w:r>
    </w:p>
    <w:p w14:paraId="77000182" w14:textId="77777777" w:rsidR="00F015FF" w:rsidRPr="00FA22D3" w:rsidRDefault="00F015FF" w:rsidP="00F015FF">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message sent over a different NG interface instance.</w:t>
      </w:r>
      <w:bookmarkEnd w:id="27"/>
    </w:p>
    <w:p w14:paraId="5646C52C" w14:textId="77777777" w:rsidR="00F015FF" w:rsidRPr="00FA22D3" w:rsidRDefault="00F015FF" w:rsidP="00F015FF">
      <w:pPr>
        <w:rPr>
          <w:b/>
        </w:rPr>
      </w:pPr>
      <w:r w:rsidRPr="00FA22D3">
        <w:rPr>
          <w:b/>
        </w:rPr>
        <w:t>Interactions with RRC Inactive Transition Report procedure:</w:t>
      </w:r>
    </w:p>
    <w:p w14:paraId="74070704" w14:textId="77777777" w:rsidR="00F015FF" w:rsidRPr="00FA22D3" w:rsidRDefault="00F015FF" w:rsidP="00F015FF">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4CA52315" w14:textId="77777777" w:rsidR="003B15F9" w:rsidRDefault="003B15F9" w:rsidP="003B15F9">
      <w:pPr>
        <w:rPr>
          <w:b/>
        </w:rPr>
      </w:pPr>
      <w:r>
        <w:rPr>
          <w:b/>
          <w:highlight w:val="yellow"/>
        </w:rPr>
        <w:t>NEXT</w:t>
      </w:r>
      <w:r w:rsidRPr="004802F1">
        <w:rPr>
          <w:b/>
          <w:highlight w:val="yellow"/>
        </w:rPr>
        <w:t xml:space="preserve"> CHANGE</w:t>
      </w:r>
    </w:p>
    <w:p w14:paraId="763FB591" w14:textId="77777777" w:rsidR="003B15F9" w:rsidRDefault="003B15F9" w:rsidP="003B15F9">
      <w:pPr>
        <w:rPr>
          <w:b/>
        </w:rPr>
      </w:pPr>
    </w:p>
    <w:p w14:paraId="05256CD2" w14:textId="77777777" w:rsidR="003B15F9" w:rsidRPr="00FA22D3" w:rsidRDefault="003B15F9" w:rsidP="003B15F9">
      <w:pPr>
        <w:pStyle w:val="3"/>
      </w:pPr>
      <w:bookmarkStart w:id="28" w:name="_Toc14165552"/>
      <w:r w:rsidRPr="00FA22D3">
        <w:t>8.3.4</w:t>
      </w:r>
      <w:r w:rsidRPr="00FA22D3">
        <w:tab/>
        <w:t>UE Context Modification</w:t>
      </w:r>
      <w:bookmarkEnd w:id="28"/>
    </w:p>
    <w:p w14:paraId="07CC728F" w14:textId="77777777" w:rsidR="003B15F9" w:rsidRPr="00FA22D3" w:rsidRDefault="003B15F9" w:rsidP="003B15F9">
      <w:pPr>
        <w:pStyle w:val="4"/>
      </w:pPr>
      <w:bookmarkStart w:id="29" w:name="_Toc14165553"/>
      <w:r w:rsidRPr="00FA22D3">
        <w:t>8.3.4.1</w:t>
      </w:r>
      <w:r w:rsidRPr="00FA22D3">
        <w:tab/>
        <w:t>General</w:t>
      </w:r>
      <w:bookmarkEnd w:id="29"/>
    </w:p>
    <w:p w14:paraId="49538940" w14:textId="77777777" w:rsidR="003B15F9" w:rsidRPr="00FA22D3" w:rsidRDefault="003B15F9" w:rsidP="003B15F9">
      <w:pPr>
        <w:rPr>
          <w:lang w:eastAsia="zh-CN"/>
        </w:rPr>
      </w:pPr>
      <w:r w:rsidRPr="00FA22D3">
        <w:rPr>
          <w:lang w:eastAsia="zh-CN"/>
        </w:rPr>
        <w:t>The purpose of the UE Context Modification procedure is to partly modify the established</w:t>
      </w:r>
      <w:r w:rsidRPr="00FA22D3">
        <w:t xml:space="preserve"> UE context</w:t>
      </w:r>
      <w:r w:rsidRPr="00FA22D3">
        <w:rPr>
          <w:lang w:eastAsia="zh-CN"/>
        </w:rPr>
        <w:t>.</w:t>
      </w:r>
      <w:r w:rsidRPr="00FA22D3">
        <w:t xml:space="preserve"> </w:t>
      </w:r>
      <w:r w:rsidRPr="00FA22D3">
        <w:rPr>
          <w:lang w:eastAsia="zh-CN"/>
        </w:rPr>
        <w:t>The procedure uses UE-associated signalling.</w:t>
      </w:r>
    </w:p>
    <w:p w14:paraId="24C54A06" w14:textId="77777777" w:rsidR="003B15F9" w:rsidRPr="00FA22D3" w:rsidRDefault="003B15F9" w:rsidP="003B15F9">
      <w:pPr>
        <w:pStyle w:val="4"/>
      </w:pPr>
      <w:bookmarkStart w:id="30" w:name="_Toc14165554"/>
      <w:r w:rsidRPr="00FA22D3">
        <w:t>8.3.4.2</w:t>
      </w:r>
      <w:r w:rsidRPr="00FA22D3">
        <w:tab/>
        <w:t>Successful Operation</w:t>
      </w:r>
      <w:bookmarkEnd w:id="30"/>
    </w:p>
    <w:p w14:paraId="3FB57FA1" w14:textId="77777777" w:rsidR="003B15F9" w:rsidRPr="00FA22D3" w:rsidRDefault="003B15F9" w:rsidP="003B15F9">
      <w:pPr>
        <w:pStyle w:val="TH"/>
      </w:pPr>
      <w:r w:rsidRPr="00FA22D3">
        <w:object w:dxaOrig="6893" w:dyaOrig="2427" w14:anchorId="6DEA20B0">
          <v:shape id="_x0000_i1026" type="#_x0000_t75" style="width:344.5pt;height:120.5pt" o:ole="">
            <v:imagedata r:id="rId15" o:title=""/>
          </v:shape>
          <o:OLEObject Type="Embed" ProgID="Visio.Drawing.11" ShapeID="_x0000_i1026" DrawAspect="Content" ObjectID="_1647433219" r:id="rId16"/>
        </w:object>
      </w:r>
    </w:p>
    <w:p w14:paraId="30EE06DA" w14:textId="77777777" w:rsidR="003B15F9" w:rsidRPr="00FA22D3" w:rsidRDefault="003B15F9" w:rsidP="003B15F9">
      <w:pPr>
        <w:pStyle w:val="TF"/>
      </w:pPr>
      <w:r w:rsidRPr="00FA22D3">
        <w:t>Figure 8.3.4.2-1: UE context modification: successful operation</w:t>
      </w:r>
    </w:p>
    <w:p w14:paraId="368997FC" w14:textId="77777777" w:rsidR="003B15F9" w:rsidRPr="00FA22D3" w:rsidRDefault="003B15F9" w:rsidP="003B15F9">
      <w:pPr>
        <w:rPr>
          <w:lang w:eastAsia="zh-CN"/>
        </w:rPr>
      </w:pPr>
      <w:r w:rsidRPr="00FA22D3">
        <w:lastRenderedPageBreak/>
        <w:t>Upon receipt of the</w:t>
      </w:r>
      <w:r w:rsidRPr="00FA22D3">
        <w:rPr>
          <w:lang w:eastAsia="zh-CN"/>
        </w:rPr>
        <w:t xml:space="preserve"> UE CONTEXT</w:t>
      </w:r>
      <w:r w:rsidRPr="00FA22D3">
        <w:t xml:space="preserve"> MODIFICATION REQUEST message the NG-RAN node shall</w:t>
      </w:r>
    </w:p>
    <w:p w14:paraId="579880A0" w14:textId="77777777" w:rsidR="003B15F9" w:rsidRPr="00FA22D3" w:rsidRDefault="003B15F9" w:rsidP="003B15F9">
      <w:pPr>
        <w:pStyle w:val="B1"/>
        <w:rPr>
          <w:i/>
        </w:rPr>
      </w:pPr>
      <w:r w:rsidRPr="00FA22D3">
        <w:t>-</w:t>
      </w:r>
      <w:r w:rsidRPr="00FA22D3">
        <w:tab/>
        <w:t xml:space="preserve">store the received </w:t>
      </w:r>
      <w:r w:rsidRPr="00FA22D3">
        <w:rPr>
          <w:i/>
        </w:rPr>
        <w:t>Security Key</w:t>
      </w:r>
      <w:r w:rsidRPr="00FA22D3">
        <w:t xml:space="preserve"> IE and, if the NG-RAN node is required to activate security for the UE, take this security key into use.</w:t>
      </w:r>
    </w:p>
    <w:p w14:paraId="108B716A" w14:textId="77777777" w:rsidR="003B15F9" w:rsidRPr="00FA22D3" w:rsidRDefault="003B15F9" w:rsidP="003B15F9">
      <w:pPr>
        <w:pStyle w:val="B1"/>
      </w:pPr>
      <w:r w:rsidRPr="00FA22D3">
        <w:t>-</w:t>
      </w:r>
      <w:r w:rsidRPr="00FA22D3">
        <w:tab/>
        <w:t>store the</w:t>
      </w:r>
      <w:r w:rsidRPr="00FA22D3">
        <w:rPr>
          <w:i/>
        </w:rPr>
        <w:t xml:space="preserve"> UE Security Capabilities</w:t>
      </w:r>
      <w:r w:rsidRPr="00FA22D3">
        <w:t xml:space="preserve"> IE and take them into use together with the received keys according to TS 33.501 [13]. </w:t>
      </w:r>
    </w:p>
    <w:p w14:paraId="508AA994" w14:textId="77777777" w:rsidR="003B15F9" w:rsidRPr="00FA22D3" w:rsidRDefault="003B15F9" w:rsidP="003B15F9">
      <w:pPr>
        <w:pStyle w:val="B1"/>
      </w:pPr>
      <w:r w:rsidRPr="00FA22D3">
        <w:t>-</w:t>
      </w:r>
      <w:r w:rsidRPr="00FA22D3">
        <w:tab/>
        <w:t xml:space="preserve">store the </w:t>
      </w:r>
      <w:r w:rsidRPr="00FA22D3">
        <w:rPr>
          <w:i/>
        </w:rPr>
        <w:t>Index to RAT/Frequency Selection Priority</w:t>
      </w:r>
      <w:r w:rsidRPr="00FA22D3">
        <w:t xml:space="preserve"> IE and use it as defined in TS 23.501 [9].</w:t>
      </w:r>
    </w:p>
    <w:p w14:paraId="729863D6" w14:textId="77777777" w:rsidR="003B15F9" w:rsidRPr="00FA22D3" w:rsidRDefault="003B15F9" w:rsidP="003B15F9">
      <w:pPr>
        <w:rPr>
          <w:rFonts w:eastAsia="SimSun"/>
          <w:lang w:eastAsia="zh-CN"/>
        </w:rPr>
      </w:pPr>
      <w:r w:rsidRPr="00FA22D3">
        <w:t xml:space="preserve">If the </w:t>
      </w:r>
      <w:r w:rsidRPr="00FA22D3">
        <w:rPr>
          <w:i/>
        </w:rPr>
        <w:t>RAN Paging Priority</w:t>
      </w:r>
      <w:r w:rsidRPr="00FA22D3">
        <w:t xml:space="preserve"> IE is included in the UE CONTEXT MODIFICATION REQUEST message, the NG-RAN node may use it to determine a priority for paging the UE in RRC_INACTIVE state.</w:t>
      </w:r>
    </w:p>
    <w:p w14:paraId="5B3AF71C" w14:textId="77777777" w:rsidR="003B15F9" w:rsidRPr="00FA22D3" w:rsidRDefault="003B15F9" w:rsidP="003B15F9">
      <w:pPr>
        <w:rPr>
          <w:lang w:eastAsia="zh-CN"/>
        </w:rPr>
      </w:pPr>
      <w:r w:rsidRPr="00FA22D3">
        <w:t>If the</w:t>
      </w:r>
      <w:r w:rsidRPr="00FA22D3">
        <w:rPr>
          <w:i/>
          <w:snapToGrid w:val="0"/>
        </w:rPr>
        <w:t xml:space="preserve"> UE Aggregate Maximum Bit Rate</w:t>
      </w:r>
      <w:r w:rsidRPr="00FA22D3">
        <w:rPr>
          <w:snapToGrid w:val="0"/>
        </w:rPr>
        <w:t xml:space="preserve"> IE</w:t>
      </w:r>
      <w:r w:rsidRPr="00FA22D3">
        <w:t xml:space="preserve"> is included in the</w:t>
      </w:r>
      <w:r w:rsidRPr="00FA22D3">
        <w:rPr>
          <w:lang w:eastAsia="zh-CN"/>
        </w:rPr>
        <w:t xml:space="preserve"> UE CONTEXT MODIFICATION REQUEST</w:t>
      </w:r>
      <w:r w:rsidRPr="00FA22D3">
        <w:t xml:space="preserve"> message, the NG-RAN node shall</w:t>
      </w:r>
    </w:p>
    <w:p w14:paraId="0026DC72" w14:textId="77777777" w:rsidR="003B15F9" w:rsidRPr="00FA22D3" w:rsidRDefault="003B15F9" w:rsidP="003B15F9">
      <w:pPr>
        <w:pStyle w:val="B1"/>
      </w:pPr>
      <w:r w:rsidRPr="00FA22D3">
        <w:t>-</w:t>
      </w:r>
      <w:r w:rsidRPr="00FA22D3">
        <w:tab/>
        <w:t>replace the previously provided UE Aggregate Maximum Bit Rate by the received UE Aggregate Maximum Bit Rate in the UE context;</w:t>
      </w:r>
    </w:p>
    <w:p w14:paraId="6DE3AAC6" w14:textId="77777777" w:rsidR="003B15F9" w:rsidRPr="00FA22D3" w:rsidRDefault="003B15F9" w:rsidP="003B15F9">
      <w:pPr>
        <w:pStyle w:val="B1"/>
      </w:pPr>
      <w:r w:rsidRPr="00FA22D3">
        <w:t>-</w:t>
      </w:r>
      <w:r w:rsidRPr="00FA22D3">
        <w:tab/>
        <w:t>use the received UE Aggregate Maximum Bit Rate for all Non-GBR QoS flows for the concerned UE as specified in TS 23.501 [9].</w:t>
      </w:r>
    </w:p>
    <w:p w14:paraId="521B51F6" w14:textId="77777777"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UE CONTEXT MODIFICATION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7D241F1C" w14:textId="77777777" w:rsidR="003B15F9" w:rsidRPr="00FA22D3" w:rsidRDefault="003B15F9" w:rsidP="003B15F9">
      <w:pPr>
        <w:rPr>
          <w:snapToGrid w:val="0"/>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 xml:space="preserve">UE </w:t>
      </w:r>
      <w:r w:rsidRPr="00FA22D3">
        <w:rPr>
          <w:lang w:eastAsia="zh-CN"/>
        </w:rPr>
        <w:t>CONTEXT</w:t>
      </w:r>
      <w:r w:rsidRPr="00FA22D3">
        <w:t xml:space="preserve"> </w:t>
      </w:r>
      <w:r>
        <w:t>MODIFICATION</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6DCA5FB8"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UE CONTEXT MODIFICATION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 and report to the </w:t>
      </w:r>
      <w:r w:rsidRPr="00FA22D3">
        <w:rPr>
          <w:rFonts w:eastAsia="SimSun" w:hint="eastAsia"/>
          <w:lang w:eastAsia="zh-CN"/>
        </w:rPr>
        <w:t xml:space="preserve">AMF the </w:t>
      </w:r>
      <w:r w:rsidRPr="00FA22D3">
        <w:rPr>
          <w:i/>
          <w:lang w:eastAsia="zh-CN"/>
        </w:rPr>
        <w:t xml:space="preserve">User Location Information </w:t>
      </w:r>
      <w:r w:rsidRPr="00FA22D3">
        <w:rPr>
          <w:lang w:eastAsia="zh-CN"/>
        </w:rPr>
        <w:t>IE</w:t>
      </w:r>
      <w:r w:rsidRPr="00FA22D3">
        <w:rPr>
          <w:rFonts w:eastAsia="맑은 고딕"/>
          <w:lang w:eastAsia="ko-KR"/>
        </w:rPr>
        <w:t xml:space="preserve"> and </w:t>
      </w:r>
      <w:r w:rsidRPr="00FA22D3">
        <w:rPr>
          <w:lang w:eastAsia="zh-CN"/>
        </w:rPr>
        <w:t xml:space="preserve">the </w:t>
      </w:r>
      <w:r w:rsidRPr="00FA22D3">
        <w:rPr>
          <w:i/>
          <w:lang w:eastAsia="zh-CN"/>
        </w:rPr>
        <w:t xml:space="preserve">RRC State </w:t>
      </w:r>
      <w:r w:rsidRPr="00FA22D3">
        <w:rPr>
          <w:lang w:eastAsia="zh-CN"/>
        </w:rPr>
        <w:t xml:space="preserve">IE in the UE </w:t>
      </w:r>
      <w:r w:rsidRPr="00FA22D3">
        <w:rPr>
          <w:rFonts w:eastAsia="맑은 고딕"/>
          <w:lang w:eastAsia="ko-KR"/>
        </w:rPr>
        <w:t>CONTEXT MODIFICATION RESPONSE message.</w:t>
      </w:r>
    </w:p>
    <w:p w14:paraId="07C6FB13"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"cancel report"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stop reporting to the AMF the RRC state of the UE.</w:t>
      </w:r>
    </w:p>
    <w:p w14:paraId="779ACAA9" w14:textId="77777777" w:rsidR="003B15F9" w:rsidRPr="00FA22D3" w:rsidRDefault="003B15F9" w:rsidP="003B15F9">
      <w:r w:rsidRPr="00FA22D3">
        <w:rPr>
          <w:snapToGrid w:val="0"/>
        </w:rPr>
        <w:t xml:space="preserve">The NG-RAN node shall </w:t>
      </w:r>
      <w:r w:rsidRPr="00FA22D3">
        <w:t xml:space="preserve">report, in the UE </w:t>
      </w:r>
      <w:r w:rsidRPr="00FA22D3">
        <w:rPr>
          <w:lang w:eastAsia="zh-CN"/>
        </w:rPr>
        <w:t xml:space="preserve">CONTEXT MODIFICATION </w:t>
      </w:r>
      <w:r w:rsidRPr="00FA22D3">
        <w:t>RESPONSE message to the AMF, the successful update of the UE context.</w:t>
      </w:r>
    </w:p>
    <w:p w14:paraId="085DAF88" w14:textId="77777777" w:rsidR="003B15F9" w:rsidRPr="00FA22D3" w:rsidRDefault="003B15F9" w:rsidP="003B15F9">
      <w:pPr>
        <w:rPr>
          <w:rFonts w:eastAsia="맑은 고딕"/>
          <w:lang w:eastAsia="ko-KR"/>
        </w:rPr>
      </w:pPr>
      <w:r w:rsidRPr="00FA22D3">
        <w:rPr>
          <w:rFonts w:eastAsia="맑은 고딕"/>
          <w:lang w:eastAsia="ko-KR"/>
        </w:rPr>
        <w:t xml:space="preserve">If the </w:t>
      </w:r>
      <w:r w:rsidRPr="00FA22D3">
        <w:rPr>
          <w:rFonts w:eastAsia="맑은 고딕"/>
          <w:i/>
          <w:lang w:eastAsia="ko-KR"/>
        </w:rPr>
        <w:t>Emergency Fallback Indicator</w:t>
      </w:r>
      <w:r w:rsidRPr="00FA22D3">
        <w:rPr>
          <w:rFonts w:eastAsia="맑은 고딕"/>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22D3">
        <w:t xml:space="preserve"> taking into account the </w:t>
      </w:r>
      <w:r w:rsidRPr="00FA22D3">
        <w:rPr>
          <w:i/>
        </w:rPr>
        <w:t>Emergency Service Target CN</w:t>
      </w:r>
      <w:r w:rsidRPr="00FA22D3">
        <w:t xml:space="preserve"> IE if provided</w:t>
      </w:r>
      <w:r w:rsidRPr="00FA22D3">
        <w:rPr>
          <w:rFonts w:eastAsia="맑은 고딕"/>
          <w:lang w:eastAsia="ko-KR"/>
        </w:rPr>
        <w:t>.</w:t>
      </w:r>
    </w:p>
    <w:p w14:paraId="0D23AAE2" w14:textId="77777777" w:rsidR="003B15F9" w:rsidRDefault="003B15F9" w:rsidP="003B15F9">
      <w:pPr>
        <w:tabs>
          <w:tab w:val="right" w:pos="9641"/>
        </w:tabs>
      </w:pPr>
      <w:r w:rsidRPr="00FA22D3">
        <w:t xml:space="preserve">If the </w:t>
      </w:r>
      <w:r w:rsidRPr="00FA22D3">
        <w:rPr>
          <w:i/>
        </w:rPr>
        <w:t>New AMF UE NGAP ID</w:t>
      </w:r>
      <w:r w:rsidRPr="00FA22D3">
        <w:t xml:space="preserve"> IE is included in the </w:t>
      </w:r>
      <w:r w:rsidRPr="00FA22D3">
        <w:rPr>
          <w:rFonts w:eastAsia="맑은 고딕"/>
          <w:lang w:eastAsia="ko-KR"/>
        </w:rPr>
        <w:t>UE CONTEXT MODIFICATION REQUEST</w:t>
      </w:r>
      <w:r w:rsidRPr="00FA22D3">
        <w:t xml:space="preserve"> message, the NG-RAN node shall use the received value for future signalling with the AMF.</w:t>
      </w:r>
    </w:p>
    <w:p w14:paraId="2C5F559A" w14:textId="77777777" w:rsidR="003B15F9" w:rsidRDefault="003B15F9" w:rsidP="003B15F9">
      <w:pPr>
        <w:tabs>
          <w:tab w:val="right" w:pos="9641"/>
        </w:tabs>
      </w:pPr>
      <w:r w:rsidRPr="00E67E0D">
        <w:t xml:space="preserve">If the </w:t>
      </w:r>
      <w:r w:rsidRPr="00E67E0D">
        <w:rPr>
          <w:i/>
        </w:rPr>
        <w:t xml:space="preserve">New </w:t>
      </w:r>
      <w:r>
        <w:rPr>
          <w:i/>
        </w:rPr>
        <w:t>GUAMI</w:t>
      </w:r>
      <w:r w:rsidRPr="00E67E0D">
        <w:t xml:space="preserve"> IE is included in the </w:t>
      </w:r>
      <w:r w:rsidRPr="00E67E0D">
        <w:rPr>
          <w:rFonts w:eastAsia="맑은 고딕"/>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14:paraId="223E2853" w14:textId="459DC208" w:rsidR="001E6DF4" w:rsidRDefault="001E6DF4" w:rsidP="003B15F9">
      <w:pPr>
        <w:tabs>
          <w:tab w:val="right" w:pos="9641"/>
        </w:tabs>
        <w:rPr>
          <w:ins w:id="31" w:author="JianXu/책임연구원/차세대표준(연)5G표준Task(james6.xu@lge.com)" w:date="2019-08-08T15:07:00Z"/>
        </w:rPr>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6D56BEE7" w14:textId="77777777" w:rsidR="00020476" w:rsidRDefault="00020476" w:rsidP="00020476">
      <w:pPr>
        <w:tabs>
          <w:tab w:val="right" w:pos="9641"/>
        </w:tabs>
        <w:rPr>
          <w:ins w:id="32" w:author="Jian (James) Xu_LGE" w:date="2020-02-04T09:43:00Z"/>
        </w:rPr>
      </w:pPr>
      <w:ins w:id="33" w:author="Jian (James) Xu_LGE" w:date="2020-02-04T09:43:00Z">
        <w:r w:rsidRPr="00C84C3A">
          <w:t xml:space="preserve">If the </w:t>
        </w:r>
        <w:r>
          <w:t xml:space="preserve">NR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r>
          <w:t xml:space="preserve">NR </w:t>
        </w:r>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14:paraId="33E697D5" w14:textId="77777777" w:rsidR="00020476" w:rsidRDefault="00020476" w:rsidP="00020476">
      <w:pPr>
        <w:tabs>
          <w:tab w:val="right" w:pos="9641"/>
        </w:tabs>
        <w:rPr>
          <w:ins w:id="34" w:author="Jian (James) Xu_LGE" w:date="2020-02-04T09:43:00Z"/>
        </w:rPr>
      </w:pPr>
      <w:ins w:id="35" w:author="Jian (James) Xu_LGE" w:date="2020-02-04T09:43:00Z">
        <w:r w:rsidRPr="00C84C3A">
          <w:t xml:space="preserve">If the </w:t>
        </w:r>
        <w:r>
          <w:t xml:space="preserve">LTE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r>
          <w:t xml:space="preserve">LTE </w:t>
        </w:r>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14:paraId="305BA038" w14:textId="77777777" w:rsidR="00020476" w:rsidRPr="00636A0A" w:rsidRDefault="00020476" w:rsidP="00020476">
      <w:pPr>
        <w:rPr>
          <w:ins w:id="36" w:author="Jian (James) Xu_LGE" w:date="2020-02-04T09:43:00Z"/>
          <w:lang w:eastAsia="zh-CN"/>
        </w:rPr>
      </w:pPr>
      <w:ins w:id="37" w:author="Jian (James) Xu_LGE" w:date="2020-02-04T09:43:00Z">
        <w:r w:rsidRPr="00636A0A">
          <w:lastRenderedPageBreak/>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461E5604" w14:textId="77777777" w:rsidR="00020476" w:rsidRPr="00636A0A" w:rsidRDefault="00020476" w:rsidP="00020476">
      <w:pPr>
        <w:pStyle w:val="B1"/>
        <w:rPr>
          <w:ins w:id="38" w:author="Jian (James) Xu_LGE" w:date="2020-02-04T09:43:00Z"/>
          <w:lang w:eastAsia="zh-CN"/>
        </w:rPr>
      </w:pPr>
      <w:ins w:id="39" w:author="Jian (James) Xu_LGE" w:date="2020-02-04T09:43:00Z">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14D6B0D8" w14:textId="77777777" w:rsidR="00020476" w:rsidRPr="0074586F" w:rsidRDefault="00020476" w:rsidP="00020476">
      <w:pPr>
        <w:pStyle w:val="B1"/>
        <w:numPr>
          <w:ilvl w:val="0"/>
          <w:numId w:val="1"/>
        </w:numPr>
        <w:overflowPunct w:val="0"/>
        <w:autoSpaceDE w:val="0"/>
        <w:autoSpaceDN w:val="0"/>
        <w:adjustRightInd w:val="0"/>
        <w:textAlignment w:val="baseline"/>
        <w:rPr>
          <w:ins w:id="40" w:author="Jian (James) Xu_LGE" w:date="2020-02-04T09:43:00Z"/>
        </w:rPr>
      </w:pPr>
      <w:proofErr w:type="gramStart"/>
      <w:ins w:id="41" w:author="Jian (James) Xu_LGE" w:date="2020-02-04T09:43:00Z">
        <w:r w:rsidRPr="00636A0A">
          <w:t>use</w:t>
        </w:r>
        <w:proofErr w:type="gramEnd"/>
        <w:r w:rsidRPr="00636A0A">
          <w:t xml:space="preserv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0B4B1CB3" w14:textId="77777777" w:rsidR="00020476" w:rsidRPr="00636A0A" w:rsidRDefault="00020476" w:rsidP="00020476">
      <w:pPr>
        <w:rPr>
          <w:ins w:id="42" w:author="Jian (James) Xu_LGE" w:date="2020-02-04T09:43:00Z"/>
          <w:lang w:eastAsia="zh-CN"/>
        </w:rPr>
      </w:pPr>
      <w:ins w:id="43" w:author="Jian (James) Xu_LGE" w:date="2020-02-04T09:43: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5B98A46A" w14:textId="77777777" w:rsidR="00020476" w:rsidRPr="00636A0A" w:rsidRDefault="00020476" w:rsidP="00020476">
      <w:pPr>
        <w:pStyle w:val="B1"/>
        <w:rPr>
          <w:ins w:id="44" w:author="Jian (James) Xu_LGE" w:date="2020-02-04T09:43:00Z"/>
          <w:lang w:eastAsia="zh-CN"/>
        </w:rPr>
      </w:pPr>
      <w:ins w:id="45" w:author="Jian (James) Xu_LGE" w:date="2020-02-04T09:43:00Z">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09E868DA" w14:textId="1CA5ECFC" w:rsidR="00020476" w:rsidRPr="00636A0A" w:rsidRDefault="00FA1418" w:rsidP="00FA1418">
      <w:pPr>
        <w:pStyle w:val="B1"/>
        <w:rPr>
          <w:ins w:id="46" w:author="Jian (James) Xu_LGE" w:date="2020-02-04T09:43:00Z"/>
          <w:lang w:eastAsia="zh-CN"/>
        </w:rPr>
      </w:pPr>
      <w:ins w:id="47" w:author="Jian (James) Xu_LGE" w:date="2020-02-04T16:04:00Z">
        <w:r>
          <w:t xml:space="preserve">-    </w:t>
        </w:r>
      </w:ins>
      <w:proofErr w:type="gramStart"/>
      <w:ins w:id="48" w:author="Jian (James) Xu_LGE" w:date="2020-02-04T09:43:00Z">
        <w:r w:rsidR="00020476" w:rsidRPr="00636A0A">
          <w:t>use</w:t>
        </w:r>
        <w:proofErr w:type="gramEnd"/>
        <w:r w:rsidR="00020476" w:rsidRPr="00636A0A">
          <w:t xml:space="preserve"> the received </w:t>
        </w:r>
        <w:r w:rsidR="00020476">
          <w:t>value</w:t>
        </w:r>
        <w:r w:rsidR="00020476" w:rsidRPr="00636A0A">
          <w:t xml:space="preserve"> for the concerned UE</w:t>
        </w:r>
        <w:r w:rsidR="00020476">
          <w:rPr>
            <w:lang w:eastAsia="zh-CN"/>
          </w:rPr>
          <w:t>’</w:t>
        </w:r>
        <w:r w:rsidR="00020476">
          <w:rPr>
            <w:rFonts w:hint="eastAsia"/>
            <w:lang w:eastAsia="zh-CN"/>
          </w:rPr>
          <w:t xml:space="preserve">s sidelink communication in network scheduled mode for </w:t>
        </w:r>
        <w:r w:rsidR="00020476">
          <w:rPr>
            <w:lang w:eastAsia="zh-CN"/>
          </w:rPr>
          <w:t xml:space="preserve">LTE </w:t>
        </w:r>
        <w:r w:rsidR="00020476">
          <w:rPr>
            <w:rFonts w:hint="eastAsia"/>
            <w:lang w:eastAsia="zh-CN"/>
          </w:rPr>
          <w:t>V2X service</w:t>
        </w:r>
        <w:r w:rsidR="00020476">
          <w:rPr>
            <w:lang w:eastAsia="zh-CN"/>
          </w:rPr>
          <w:t>s</w:t>
        </w:r>
        <w:r w:rsidR="00020476" w:rsidRPr="00636A0A">
          <w:t>.</w:t>
        </w:r>
      </w:ins>
    </w:p>
    <w:p w14:paraId="50552419" w14:textId="340B2DB7" w:rsidR="00020476" w:rsidRDefault="00020476" w:rsidP="00020476">
      <w:pPr>
        <w:tabs>
          <w:tab w:val="right" w:pos="9641"/>
        </w:tabs>
        <w:rPr>
          <w:ins w:id="49" w:author="Jian (James) Xu_LGE" w:date="2020-02-04T09:43:00Z"/>
          <w:lang w:eastAsia="zh-CN"/>
        </w:rPr>
      </w:pPr>
      <w:ins w:id="50" w:author="Jian (James) Xu_LGE" w:date="2020-02-04T09:43:00Z">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sidRPr="00D527CE">
          <w:rPr>
            <w:rFonts w:hint="eastAsia"/>
            <w:lang w:eastAsia="zh-CN"/>
          </w:rPr>
          <w:t>xx</w:t>
        </w:r>
        <w:r w:rsidRPr="00D527CE">
          <w:t>]</w:t>
        </w:r>
        <w:r w:rsidRPr="00DD320A">
          <w:rPr>
            <w:rFonts w:hint="eastAsia"/>
            <w:lang w:eastAsia="zh-CN"/>
          </w:rPr>
          <w:t>.</w:t>
        </w:r>
      </w:ins>
    </w:p>
    <w:p w14:paraId="2BE59A00" w14:textId="77777777" w:rsidR="00020476" w:rsidRPr="00861C0C" w:rsidRDefault="00020476" w:rsidP="00020476">
      <w:pPr>
        <w:tabs>
          <w:tab w:val="right" w:pos="9641"/>
        </w:tabs>
      </w:pPr>
    </w:p>
    <w:p w14:paraId="39337B9A" w14:textId="77777777"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14:paraId="071989FB" w14:textId="77777777"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and if the UE is in RRC_INACTIVE state, </w:t>
      </w:r>
      <w:r w:rsidRPr="00FA22D3">
        <w:rPr>
          <w:rFonts w:eastAsia="SimSun" w:hint="eastAsia"/>
          <w:lang w:eastAsia="zh-CN"/>
        </w:rPr>
        <w:t xml:space="preserve">send one subsequent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when the RRC state transitions to RRC_CONNECTED state.</w:t>
      </w:r>
    </w:p>
    <w:p w14:paraId="79CF1D26" w14:textId="77777777"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199E3923" w14:textId="77777777" w:rsidR="00F03A95" w:rsidRDefault="00F03A95" w:rsidP="00F03A95">
      <w:pPr>
        <w:pStyle w:val="EW"/>
        <w:ind w:left="1800" w:hanging="1516"/>
        <w:rPr>
          <w:lang w:eastAsia="ko-KR"/>
        </w:rPr>
      </w:pPr>
    </w:p>
    <w:p w14:paraId="6602B0C8" w14:textId="77777777" w:rsidR="003B15F9" w:rsidRDefault="003B15F9" w:rsidP="00F03A95">
      <w:pPr>
        <w:pStyle w:val="EW"/>
        <w:ind w:left="1800" w:hanging="1516"/>
        <w:rPr>
          <w:lang w:eastAsia="ko-KR"/>
        </w:rPr>
      </w:pPr>
    </w:p>
    <w:p w14:paraId="1044C3EC" w14:textId="77777777" w:rsidR="003B15F9" w:rsidRDefault="003B15F9" w:rsidP="003B15F9">
      <w:pPr>
        <w:rPr>
          <w:b/>
        </w:rPr>
      </w:pPr>
      <w:r>
        <w:rPr>
          <w:b/>
          <w:highlight w:val="yellow"/>
        </w:rPr>
        <w:t>NEXT</w:t>
      </w:r>
      <w:r w:rsidRPr="004802F1">
        <w:rPr>
          <w:b/>
          <w:highlight w:val="yellow"/>
        </w:rPr>
        <w:t xml:space="preserve"> CHANGE</w:t>
      </w:r>
    </w:p>
    <w:p w14:paraId="391CF15A" w14:textId="77777777" w:rsidR="003B15F9" w:rsidRDefault="003B15F9" w:rsidP="00F03A95">
      <w:pPr>
        <w:pStyle w:val="EW"/>
        <w:ind w:left="1800" w:hanging="1516"/>
        <w:rPr>
          <w:lang w:eastAsia="ko-KR"/>
        </w:rPr>
      </w:pPr>
    </w:p>
    <w:p w14:paraId="73265389" w14:textId="77777777" w:rsidR="007C2577" w:rsidRPr="001D2E49" w:rsidRDefault="007C2577" w:rsidP="007C2577">
      <w:pPr>
        <w:pStyle w:val="3"/>
      </w:pPr>
      <w:bookmarkStart w:id="51" w:name="_Toc20954881"/>
      <w:bookmarkStart w:id="52" w:name="_Toc29503318"/>
      <w:bookmarkStart w:id="53" w:name="_Toc29503902"/>
      <w:bookmarkStart w:id="54" w:name="_Toc29504486"/>
      <w:r w:rsidRPr="001D2E49">
        <w:t>8.4.2</w:t>
      </w:r>
      <w:r w:rsidRPr="001D2E49">
        <w:tab/>
        <w:t>Handover Resource Allocation</w:t>
      </w:r>
      <w:bookmarkEnd w:id="51"/>
      <w:bookmarkEnd w:id="52"/>
      <w:bookmarkEnd w:id="53"/>
      <w:bookmarkEnd w:id="54"/>
    </w:p>
    <w:p w14:paraId="205FA1C9" w14:textId="77777777" w:rsidR="007C2577" w:rsidRPr="001D2E49" w:rsidRDefault="007C2577" w:rsidP="007C2577">
      <w:pPr>
        <w:pStyle w:val="4"/>
      </w:pPr>
      <w:bookmarkStart w:id="55" w:name="_Toc20954882"/>
      <w:bookmarkStart w:id="56" w:name="_Toc29503319"/>
      <w:bookmarkStart w:id="57" w:name="_Toc29503903"/>
      <w:bookmarkStart w:id="58" w:name="_Toc29504487"/>
      <w:r w:rsidRPr="001D2E49">
        <w:t>8.4.2.1</w:t>
      </w:r>
      <w:r w:rsidRPr="001D2E49">
        <w:tab/>
        <w:t>General</w:t>
      </w:r>
      <w:bookmarkEnd w:id="55"/>
      <w:bookmarkEnd w:id="56"/>
      <w:bookmarkEnd w:id="57"/>
      <w:bookmarkEnd w:id="58"/>
    </w:p>
    <w:p w14:paraId="0FCE6EF8" w14:textId="77777777" w:rsidR="007C2577" w:rsidRPr="001D2E49" w:rsidRDefault="007C2577" w:rsidP="007C2577">
      <w:r w:rsidRPr="001D2E49">
        <w:t>The purpose of the Handover Resource Allocation procedure is to reserve resources at the target NG-RAN node for the handover of a UE.</w:t>
      </w:r>
    </w:p>
    <w:p w14:paraId="7D83D67D" w14:textId="77777777" w:rsidR="007C2577" w:rsidRPr="001D2E49" w:rsidRDefault="007C2577" w:rsidP="007C2577">
      <w:pPr>
        <w:pStyle w:val="4"/>
      </w:pPr>
      <w:bookmarkStart w:id="59" w:name="_Toc20954883"/>
      <w:bookmarkStart w:id="60" w:name="_Toc29503320"/>
      <w:bookmarkStart w:id="61" w:name="_Toc29503904"/>
      <w:bookmarkStart w:id="62" w:name="_Toc29504488"/>
      <w:r w:rsidRPr="001D2E49">
        <w:t>8.4.2.2</w:t>
      </w:r>
      <w:r w:rsidRPr="001D2E49">
        <w:tab/>
        <w:t>Successful Operation</w:t>
      </w:r>
      <w:bookmarkEnd w:id="59"/>
      <w:bookmarkEnd w:id="60"/>
      <w:bookmarkEnd w:id="61"/>
      <w:bookmarkEnd w:id="62"/>
    </w:p>
    <w:p w14:paraId="45C874AB" w14:textId="77777777" w:rsidR="007C2577" w:rsidRPr="001D2E49" w:rsidRDefault="007C2577" w:rsidP="007C2577">
      <w:pPr>
        <w:pStyle w:val="TH"/>
      </w:pPr>
      <w:r w:rsidRPr="001D2E49">
        <w:object w:dxaOrig="6893" w:dyaOrig="2427" w14:anchorId="19C9F0C4">
          <v:shape id="_x0000_i1027" type="#_x0000_t75" style="width:344.5pt;height:121.5pt" o:ole="">
            <v:imagedata r:id="rId17" o:title=""/>
          </v:shape>
          <o:OLEObject Type="Embed" ProgID="Visio.Drawing.11" ShapeID="_x0000_i1027" DrawAspect="Content" ObjectID="_1647433220" r:id="rId18"/>
        </w:object>
      </w:r>
    </w:p>
    <w:p w14:paraId="36309651" w14:textId="77777777" w:rsidR="007C2577" w:rsidRPr="001D2E49" w:rsidRDefault="007C2577" w:rsidP="007C2577">
      <w:pPr>
        <w:pStyle w:val="TF"/>
      </w:pPr>
      <w:r w:rsidRPr="001D2E49">
        <w:t>Figure 8.4.2.2-1: Handover resource allocation: successful operation</w:t>
      </w:r>
    </w:p>
    <w:p w14:paraId="0103853C" w14:textId="77777777" w:rsidR="007C2577" w:rsidRPr="001D2E49" w:rsidRDefault="007C2577" w:rsidP="007C2577">
      <w:r w:rsidRPr="001D2E49">
        <w:t>The AMF initiates the procedure by sending the HANDOVER REQUEST message to the target NG-RAN node.</w:t>
      </w:r>
    </w:p>
    <w:p w14:paraId="7F1B002C" w14:textId="77777777" w:rsidR="007C2577" w:rsidRPr="001D2E49" w:rsidRDefault="007C2577" w:rsidP="007C2577">
      <w:r w:rsidRPr="001D2E49">
        <w:lastRenderedPageBreak/>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9E28CB9" w14:textId="77777777" w:rsidR="007C2577" w:rsidRPr="001D2E49" w:rsidRDefault="007C2577" w:rsidP="007C2577">
      <w:pPr>
        <w:rPr>
          <w:lang w:eastAsia="zh-CN"/>
        </w:rPr>
      </w:pPr>
      <w:r w:rsidRPr="001D2E49">
        <w:t xml:space="preserve">Upon receipt of the </w:t>
      </w:r>
      <w:r w:rsidRPr="001D2E49">
        <w:rPr>
          <w:lang w:eastAsia="zh-CN"/>
        </w:rPr>
        <w:t xml:space="preserve">HANDOVER </w:t>
      </w:r>
      <w:r w:rsidRPr="001D2E49">
        <w:t>REQUEST message the target NG-RAN node shall</w:t>
      </w:r>
    </w:p>
    <w:p w14:paraId="133D7A70" w14:textId="77777777" w:rsidR="007C2577" w:rsidRPr="001D2E49" w:rsidRDefault="007C2577" w:rsidP="007C2577">
      <w:pPr>
        <w:pStyle w:val="B1"/>
      </w:pPr>
      <w:r w:rsidRPr="001D2E49">
        <w:t>-</w:t>
      </w:r>
      <w:r w:rsidRPr="001D2E49">
        <w:tab/>
      </w:r>
      <w:proofErr w:type="gramStart"/>
      <w:r w:rsidRPr="001D2E49">
        <w:t>attempt</w:t>
      </w:r>
      <w:proofErr w:type="gramEnd"/>
      <w:r w:rsidRPr="001D2E49">
        <w:t xml:space="preserve"> to execute the requested PDU session configuration and associated security;</w:t>
      </w:r>
    </w:p>
    <w:p w14:paraId="388EDD60" w14:textId="77777777" w:rsidR="007C2577" w:rsidRPr="001D2E49" w:rsidRDefault="007C2577" w:rsidP="007C2577">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맑은 고딕"/>
        </w:rPr>
        <w:t xml:space="preserve"> as specified in TS 23.501 [9]</w:t>
      </w:r>
      <w:r w:rsidRPr="001D2E49">
        <w:t>;</w:t>
      </w:r>
    </w:p>
    <w:p w14:paraId="5BCF78AD" w14:textId="77777777" w:rsidR="007C2577" w:rsidRPr="001D2E49" w:rsidRDefault="007C2577" w:rsidP="007C2577">
      <w:pPr>
        <w:pStyle w:val="B1"/>
      </w:pPr>
      <w:r w:rsidRPr="001D2E49">
        <w:t>-</w:t>
      </w:r>
      <w:r w:rsidRPr="001D2E49">
        <w:tab/>
        <w:t>store the received Mobility Restriction List in the UE context;</w:t>
      </w:r>
    </w:p>
    <w:p w14:paraId="415565A8" w14:textId="77777777" w:rsidR="007C2577" w:rsidRPr="001D2E49" w:rsidRDefault="007C2577" w:rsidP="007C2577">
      <w:pPr>
        <w:pStyle w:val="B1"/>
      </w:pPr>
      <w:r w:rsidRPr="001D2E49">
        <w:t>-</w:t>
      </w:r>
      <w:r w:rsidRPr="001D2E49">
        <w:tab/>
        <w:t>store the received UE Security Capabilities in the UE context;</w:t>
      </w:r>
    </w:p>
    <w:p w14:paraId="0429AB96" w14:textId="77777777" w:rsidR="007C2577" w:rsidRPr="001D2E49" w:rsidRDefault="007C2577" w:rsidP="007C2577">
      <w:pPr>
        <w:pStyle w:val="B1"/>
      </w:pPr>
      <w:r w:rsidRPr="001D2E49">
        <w:t>-</w:t>
      </w:r>
      <w:r w:rsidRPr="001D2E49">
        <w:tab/>
        <w:t>store the received Security Context in the UE context and take it into use as defined in TS 33.501 [13].</w:t>
      </w:r>
    </w:p>
    <w:p w14:paraId="4DA84CE4" w14:textId="77777777" w:rsidR="007C2577" w:rsidRPr="001D2E49" w:rsidRDefault="007C2577" w:rsidP="007C2577">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4C9AB7E5" w14:textId="77777777" w:rsidR="007C2577" w:rsidRPr="001D2E49" w:rsidRDefault="007C2577" w:rsidP="007C2577">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668DA9B3" w14:textId="77777777" w:rsidR="007C2577" w:rsidRPr="001D2E49" w:rsidRDefault="007C2577" w:rsidP="007C2577">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63B42C3D" w14:textId="77777777" w:rsidR="007C2577" w:rsidRPr="001D2E49" w:rsidRDefault="007C2577" w:rsidP="007C2577">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21215CD" w14:textId="77777777" w:rsidR="007C2577" w:rsidRPr="001D2E49" w:rsidRDefault="007C2577" w:rsidP="007C2577">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5ADB13B1" w14:textId="77777777" w:rsidR="007C2577" w:rsidRPr="001D2E49" w:rsidRDefault="007C2577" w:rsidP="007C2577">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218F4C50" w14:textId="77777777" w:rsidR="007C2577" w:rsidRPr="001D2E49" w:rsidRDefault="007C2577" w:rsidP="007C2577">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116F58D4" w14:textId="77777777" w:rsidR="007C2577" w:rsidRPr="001D2E49" w:rsidRDefault="007C2577" w:rsidP="007C2577">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14:paraId="77AF8698" w14:textId="77777777" w:rsidR="007C2577" w:rsidRPr="001D2E49" w:rsidRDefault="007C2577" w:rsidP="007C2577">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3CB5D4C" w14:textId="77777777" w:rsidR="007C2577" w:rsidRPr="001D2E49" w:rsidRDefault="007C2577" w:rsidP="007C2577">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4BC6EBA0" w14:textId="77777777" w:rsidR="007C2577" w:rsidRPr="001D2E49" w:rsidRDefault="007C2577" w:rsidP="007C2577">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94A29C0" w14:textId="77777777" w:rsidR="007C2577" w:rsidRPr="001D2E49" w:rsidRDefault="007C2577" w:rsidP="007C2577">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1D306F50" w14:textId="77777777" w:rsidR="007C2577" w:rsidRPr="001D2E49" w:rsidRDefault="007C2577" w:rsidP="007C257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w:t>
      </w:r>
      <w:r w:rsidRPr="001D2E49">
        <w:rPr>
          <w:rFonts w:eastAsia="SimSun"/>
          <w:lang w:eastAsia="ja-JP"/>
        </w:rPr>
        <w:lastRenderedPageBreak/>
        <w:t xml:space="preserve">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662B0B41" w14:textId="77777777" w:rsidR="007C2577" w:rsidRPr="009C502E" w:rsidRDefault="007C2577" w:rsidP="007C257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1C5BA97D" w14:textId="77777777" w:rsidR="007C2577" w:rsidRPr="001D2E49" w:rsidRDefault="007C2577" w:rsidP="007C2577">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바탕"/>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14:paraId="0381D0F8" w14:textId="77777777" w:rsidR="007C2577" w:rsidRPr="001D2E49" w:rsidRDefault="007C2577" w:rsidP="007C2577">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p>
    <w:p w14:paraId="263A622F" w14:textId="77777777" w:rsidR="007C2577" w:rsidRPr="001D2E49" w:rsidRDefault="007C2577" w:rsidP="007C2577">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63"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63"/>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바탕"/>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28D55F5F" w14:textId="77777777" w:rsidR="007C2577" w:rsidRDefault="007C2577" w:rsidP="007C2577">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7D29FBCE" w14:textId="4EAE112F" w:rsidR="002D51A0" w:rsidRPr="001D2E49" w:rsidRDefault="002D51A0" w:rsidP="007C2577">
      <w:pPr>
        <w:rPr>
          <w:rFonts w:eastAsia="SimSun"/>
          <w:lang w:eastAsia="zh-CN"/>
        </w:rPr>
      </w:pPr>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p w14:paraId="1CB87F21" w14:textId="77777777" w:rsidR="007C2577" w:rsidRPr="001D2E49" w:rsidRDefault="007C2577" w:rsidP="007C2577">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6CF1D0A1" w14:textId="77777777" w:rsidR="007C2577" w:rsidRPr="001D2E49" w:rsidRDefault="007C2577" w:rsidP="007C2577">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3DDA0CF" w14:textId="77777777" w:rsidR="007C2577" w:rsidRPr="001D2E49" w:rsidRDefault="007C2577" w:rsidP="007C2577">
      <w:pPr>
        <w:pStyle w:val="B1"/>
      </w:pPr>
      <w:r w:rsidRPr="001D2E49">
        <w:t>-</w:t>
      </w:r>
      <w:r w:rsidRPr="001D2E49">
        <w:tab/>
        <w:t>select a proper SCG during dual connectivity operation;</w:t>
      </w:r>
    </w:p>
    <w:p w14:paraId="386EE377" w14:textId="77777777" w:rsidR="007C2577" w:rsidRPr="001D2E49" w:rsidRDefault="007C2577" w:rsidP="007C2577">
      <w:pPr>
        <w:pStyle w:val="B1"/>
      </w:pPr>
      <w:r w:rsidRPr="001D2E49">
        <w:t>-</w:t>
      </w:r>
      <w:r w:rsidRPr="001D2E49">
        <w:tab/>
        <w:t>assign proper RNA(s) for the UE when moving the UE to RRC_INACTIVE state.</w:t>
      </w:r>
    </w:p>
    <w:p w14:paraId="111923E6" w14:textId="77777777" w:rsidR="007C2577" w:rsidRPr="001D2E49" w:rsidRDefault="007C2577" w:rsidP="007C2577">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0C82F5F7" w14:textId="77777777" w:rsidR="007C2577" w:rsidRPr="001D2E49" w:rsidRDefault="007C2577" w:rsidP="007C2577">
      <w:pPr>
        <w:pStyle w:val="B1"/>
      </w:pPr>
      <w:r w:rsidRPr="001D2E49">
        <w:t>-</w:t>
      </w:r>
      <w:r w:rsidRPr="001D2E49">
        <w:tab/>
      </w:r>
      <w:proofErr w:type="gramStart"/>
      <w:r w:rsidRPr="001D2E49">
        <w:t>one</w:t>
      </w:r>
      <w:proofErr w:type="gramEnd"/>
      <w:r w:rsidRPr="001D2E49">
        <w:t xml:space="preserve"> of the QoS flows includes a particular ARP value (TS 23.501 [9]).</w:t>
      </w:r>
    </w:p>
    <w:p w14:paraId="1722BC2E" w14:textId="77777777" w:rsidR="007C2577" w:rsidRPr="001D2E49" w:rsidRDefault="007C2577" w:rsidP="007C2577">
      <w:r w:rsidRPr="001D2E49">
        <w:t xml:space="preserve">If the </w:t>
      </w:r>
      <w:r w:rsidRPr="001D2E49">
        <w:rPr>
          <w:rFonts w:eastAsia="바탕"/>
          <w:i/>
          <w:iCs/>
        </w:rPr>
        <w:t>Trace Activation</w:t>
      </w:r>
      <w:r w:rsidRPr="001D2E49">
        <w:rPr>
          <w:rFonts w:eastAsia="바탕"/>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2A99F413" w14:textId="77777777" w:rsidR="007C2577" w:rsidRPr="001D2E49" w:rsidRDefault="007C2577" w:rsidP="007C2577">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6F353BB1"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Core Network</w:t>
      </w:r>
      <w:r w:rsidRPr="001D2E49">
        <w:rPr>
          <w:rFonts w:eastAsia="맑은 고딕" w:hint="eastAsia"/>
          <w:i/>
          <w:lang w:eastAsia="ko-KR"/>
        </w:rPr>
        <w:t xml:space="preserve"> </w:t>
      </w:r>
      <w:r w:rsidRPr="001D2E49">
        <w:rPr>
          <w:rFonts w:eastAsia="맑은 고딕"/>
          <w:i/>
          <w:lang w:eastAsia="ko-KR"/>
        </w:rPr>
        <w:t xml:space="preserve">Assistance </w:t>
      </w:r>
      <w:r w:rsidRPr="001D2E49">
        <w:rPr>
          <w:rFonts w:eastAsia="맑은 고딕" w:hint="eastAsia"/>
          <w:i/>
          <w:lang w:eastAsia="ko-KR"/>
        </w:rPr>
        <w:t>Information</w:t>
      </w:r>
      <w:r w:rsidRPr="001D2E49">
        <w:rPr>
          <w:rFonts w:eastAsia="맑은 고딕"/>
          <w:i/>
          <w:lang w:eastAsia="ko-KR"/>
        </w:rPr>
        <w:t xml:space="preserve"> for RRC INACTIVE</w:t>
      </w:r>
      <w:r w:rsidRPr="001D2E49">
        <w:rPr>
          <w:rFonts w:eastAsia="맑은 고딕" w:hint="eastAsia"/>
          <w:lang w:eastAsia="ko-KR"/>
        </w:rPr>
        <w:t xml:space="preserve"> IE is included in the </w:t>
      </w:r>
      <w:r w:rsidRPr="001D2E49">
        <w:rPr>
          <w:rFonts w:eastAsia="맑은 고딕"/>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맑은 고딕"/>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맑은 고딕"/>
          <w:lang w:eastAsia="ko-KR"/>
        </w:rPr>
        <w:t>.</w:t>
      </w:r>
    </w:p>
    <w:p w14:paraId="683FD761" w14:textId="77777777" w:rsidR="007C2577" w:rsidRPr="001D2E49" w:rsidRDefault="007C2577" w:rsidP="007C2577">
      <w:pPr>
        <w:rPr>
          <w:rFonts w:eastAsia="맑은 고딕"/>
          <w:lang w:eastAsia="ko-KR"/>
        </w:rPr>
      </w:pPr>
      <w:r w:rsidRPr="001D2E49">
        <w:t xml:space="preserve">If the </w:t>
      </w:r>
      <w:r w:rsidRPr="001D2E49">
        <w:rPr>
          <w:rFonts w:eastAsia="바탕"/>
          <w:i/>
          <w:iCs/>
        </w:rPr>
        <w:t>CN Assisted RAN Parameters Tuning</w:t>
      </w:r>
      <w:r w:rsidRPr="001D2E49">
        <w:rPr>
          <w:rFonts w:eastAsia="바탕"/>
        </w:rPr>
        <w:t xml:space="preserve"> IE is included in the </w:t>
      </w:r>
      <w:r w:rsidRPr="001D2E49">
        <w:rPr>
          <w:lang w:eastAsia="zh-CN"/>
        </w:rPr>
        <w:t>HANDOVER</w:t>
      </w:r>
      <w:r w:rsidRPr="001D2E49">
        <w:t xml:space="preserve"> REQUEST message, the NG-RAN node may use it as described in TS 23.501 [9].</w:t>
      </w:r>
    </w:p>
    <w:p w14:paraId="74369B99" w14:textId="77777777" w:rsidR="007C2577" w:rsidRPr="001D2E49" w:rsidRDefault="007C2577" w:rsidP="007C2577">
      <w:pPr>
        <w:rPr>
          <w:rFonts w:eastAsia="맑은 고딕"/>
          <w:lang w:eastAsia="ko-KR"/>
        </w:rPr>
      </w:pPr>
      <w:r w:rsidRPr="001D2E49">
        <w:rPr>
          <w:rFonts w:eastAsia="맑은 고딕" w:hint="eastAsia"/>
          <w:lang w:eastAsia="ko-KR"/>
        </w:rPr>
        <w:lastRenderedPageBreak/>
        <w:t xml:space="preserve">If the </w:t>
      </w:r>
      <w:r w:rsidRPr="001D2E49">
        <w:rPr>
          <w:rFonts w:eastAsia="맑은 고딕"/>
          <w:i/>
          <w:lang w:eastAsia="ko-KR"/>
        </w:rPr>
        <w:t>New Security Context Indicator</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6DFC23FB"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NASC</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7CFD477F"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 xml:space="preserve">HANDOVER REQUEST message, the </w:t>
      </w:r>
      <w:r w:rsidRPr="001D2E49">
        <w:rPr>
          <w:rFonts w:eastAsia="SimSun" w:hint="eastAsia"/>
          <w:lang w:eastAsia="zh-CN"/>
        </w:rPr>
        <w:t>NG-RAN node</w:t>
      </w:r>
      <w:r w:rsidRPr="001D2E49">
        <w:rPr>
          <w:rFonts w:eastAsia="맑은 고딕"/>
          <w:lang w:eastAsia="ko-KR"/>
        </w:rPr>
        <w:t xml:space="preserve"> shall, if supported, store this information in the UE context.</w:t>
      </w:r>
    </w:p>
    <w:p w14:paraId="1BACC1F5" w14:textId="77777777" w:rsidR="007C2577" w:rsidRDefault="007C2577" w:rsidP="007C2577">
      <w:pPr>
        <w:rPr>
          <w:rFonts w:eastAsia="맑은 고딕"/>
        </w:rPr>
      </w:pPr>
      <w:r w:rsidRPr="001D2E49">
        <w:rPr>
          <w:rFonts w:eastAsia="맑은 고딕"/>
        </w:rPr>
        <w:t xml:space="preserve">If the </w:t>
      </w:r>
      <w:r w:rsidRPr="001D2E49">
        <w:rPr>
          <w:rFonts w:eastAsia="맑은 고딕"/>
          <w:i/>
        </w:rPr>
        <w:t xml:space="preserve">Redirection for Voice EPS Fallback </w:t>
      </w:r>
      <w:r w:rsidRPr="001D2E49">
        <w:rPr>
          <w:rFonts w:eastAsia="맑은 고딕"/>
        </w:rPr>
        <w:t xml:space="preserve">IE is included in the </w:t>
      </w:r>
      <w:r w:rsidRPr="001D2E49">
        <w:t>HANDOVER REQUEST</w:t>
      </w:r>
      <w:r w:rsidRPr="001D2E49">
        <w:rPr>
          <w:rFonts w:eastAsia="맑은 고딕"/>
        </w:rPr>
        <w:t xml:space="preserve"> message, the NG-RAN node shall, if supported, store it and use it in a subsequent decision of EPS fallback for voice as specified in TS 23.502 [10].</w:t>
      </w:r>
    </w:p>
    <w:p w14:paraId="5D94E433" w14:textId="34037090" w:rsidR="002D51A0" w:rsidRPr="001D2E49" w:rsidRDefault="002D51A0" w:rsidP="007C2577">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바탕"/>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4D99A05B" w14:textId="77777777" w:rsidR="007C2577" w:rsidRDefault="007C2577" w:rsidP="007C2577">
      <w:r w:rsidRPr="001D2E49">
        <w:t>After all necessary resources for the admitted PDU session resources have been allocated, the target NG-RAN node shall generate the HANDOVER REQUEST ACKNOWLEDGE message.</w:t>
      </w:r>
    </w:p>
    <w:p w14:paraId="55A25989" w14:textId="77777777" w:rsidR="007C2577" w:rsidRDefault="007C2577" w:rsidP="007C2577">
      <w:pPr>
        <w:rPr>
          <w:ins w:id="64" w:author="Jian (James) Xu_LGE" w:date="2020-02-03T19:55:00Z"/>
        </w:rPr>
      </w:pPr>
      <w:ins w:id="65" w:author="Jian (James) Xu_LGE" w:date="2020-02-03T19:55:00Z">
        <w:r w:rsidRPr="00C84B8E">
          <w:t xml:space="preserve">If the </w:t>
        </w:r>
        <w:r>
          <w:t xml:space="preserve">NR </w:t>
        </w:r>
        <w:r w:rsidRPr="00C84B8E">
          <w:t xml:space="preserve">V2X Services Authorized IE is contained in the HANDOVER REQUEST message and it contains one or more </w:t>
        </w:r>
        <w:r>
          <w:t>IEs set to “authorized”, the NG-RAN node</w:t>
        </w:r>
        <w:r w:rsidRPr="00C84B8E">
          <w:t xml:space="preserve"> shall, if supported, consider that the UE is authorized for the relevant service(s).</w:t>
        </w:r>
      </w:ins>
    </w:p>
    <w:p w14:paraId="5051C345" w14:textId="77777777" w:rsidR="007C2577" w:rsidRDefault="007C2577" w:rsidP="007C2577">
      <w:pPr>
        <w:rPr>
          <w:ins w:id="66" w:author="Jian (James) Xu_LGE" w:date="2020-02-03T19:55:00Z"/>
        </w:rPr>
      </w:pPr>
      <w:ins w:id="67" w:author="Jian (James) Xu_LGE" w:date="2020-02-03T19:55:00Z">
        <w:r w:rsidRPr="00C84B8E">
          <w:t xml:space="preserve">If the </w:t>
        </w:r>
        <w:r>
          <w:t xml:space="preserve">LTE </w:t>
        </w:r>
        <w:r w:rsidRPr="00C84B8E">
          <w:t xml:space="preserve">V2X Services Authorized IE is contained in the HANDOVER REQUEST message and it contains one or more IEs set to “authorized”, the </w:t>
        </w:r>
        <w:r>
          <w:t>NG-RAN node</w:t>
        </w:r>
        <w:r w:rsidRPr="00C84B8E">
          <w:t xml:space="preserve"> shall, if supported, consider that the UE is authorized for the relevant service(s).</w:t>
        </w:r>
      </w:ins>
    </w:p>
    <w:p w14:paraId="6BBD1A7C" w14:textId="77777777" w:rsidR="007C2577" w:rsidRDefault="007C2577" w:rsidP="007C2577">
      <w:pPr>
        <w:rPr>
          <w:ins w:id="68" w:author="Jian (James) Xu_LGE" w:date="2020-02-03T19:55:00Z"/>
        </w:rPr>
      </w:pPr>
      <w:ins w:id="69" w:author="Jian (James) Xu_LGE" w:date="2020-02-03T19:55: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50AE00E1" w14:textId="77777777" w:rsidR="007C2577" w:rsidRPr="00FA22D3" w:rsidRDefault="007C2577" w:rsidP="007C2577">
      <w:pPr>
        <w:rPr>
          <w:ins w:id="70" w:author="Jian (James) Xu_LGE" w:date="2020-02-03T19:55:00Z"/>
        </w:rPr>
      </w:pPr>
      <w:ins w:id="71" w:author="Jian (James) Xu_LGE" w:date="2020-02-03T19:55: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14:paraId="3E649F11" w14:textId="77777777" w:rsidR="007C2577" w:rsidRPr="00861C0C" w:rsidRDefault="007C2577" w:rsidP="007C2577">
      <w:pPr>
        <w:rPr>
          <w:ins w:id="72" w:author="Jian (James) Xu_LGE" w:date="2020-02-03T19:55:00Z"/>
        </w:rPr>
      </w:pPr>
      <w:ins w:id="73" w:author="Jian (James) Xu_LGE" w:date="2020-02-03T19:55:00Z">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sidRPr="008B670B">
          <w:rPr>
            <w:rFonts w:hint="eastAsia"/>
            <w:lang w:eastAsia="zh-CN"/>
          </w:rPr>
          <w:t>xx</w:t>
        </w:r>
        <w:r w:rsidRPr="008B670B">
          <w:t>]</w:t>
        </w:r>
        <w:r w:rsidRPr="008B670B">
          <w:rPr>
            <w:rFonts w:hint="eastAsia"/>
            <w:lang w:eastAsia="zh-CN"/>
          </w:rPr>
          <w:t>.</w:t>
        </w:r>
      </w:ins>
    </w:p>
    <w:p w14:paraId="7C5E43DF" w14:textId="77777777" w:rsidR="007C2577" w:rsidRPr="007C2577" w:rsidRDefault="007C2577" w:rsidP="007C2577"/>
    <w:p w14:paraId="19A9A06C" w14:textId="77777777" w:rsidR="007C2577" w:rsidRPr="001D2E49" w:rsidRDefault="007C2577" w:rsidP="007C257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B7C0F27" w14:textId="77777777" w:rsidR="007C2577" w:rsidRPr="001D2E49" w:rsidRDefault="007C2577" w:rsidP="007C2577">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맑은 고딕"/>
          <w:lang w:eastAsia="ko-KR"/>
        </w:rPr>
        <w:t xml:space="preserv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AFB6D72" w14:textId="77777777" w:rsidR="003B15F9" w:rsidRPr="007C2577" w:rsidRDefault="003B15F9" w:rsidP="003B15F9">
      <w:pPr>
        <w:rPr>
          <w:b/>
          <w:highlight w:val="yellow"/>
        </w:rPr>
      </w:pPr>
    </w:p>
    <w:p w14:paraId="3AA27DD7" w14:textId="77777777" w:rsidR="003B15F9" w:rsidRDefault="003B15F9" w:rsidP="003B15F9">
      <w:pPr>
        <w:rPr>
          <w:b/>
        </w:rPr>
      </w:pPr>
      <w:r>
        <w:rPr>
          <w:b/>
          <w:highlight w:val="yellow"/>
        </w:rPr>
        <w:t>NEXT</w:t>
      </w:r>
      <w:r w:rsidRPr="004802F1">
        <w:rPr>
          <w:b/>
          <w:highlight w:val="yellow"/>
        </w:rPr>
        <w:t xml:space="preserve"> CHANGE</w:t>
      </w:r>
    </w:p>
    <w:p w14:paraId="7954EFE6" w14:textId="77777777" w:rsidR="007C2577" w:rsidRDefault="007C2577" w:rsidP="007C2577">
      <w:pPr>
        <w:pStyle w:val="EW"/>
        <w:rPr>
          <w:lang w:eastAsia="ko-KR"/>
        </w:rPr>
      </w:pPr>
    </w:p>
    <w:p w14:paraId="643FBDD4" w14:textId="77777777" w:rsidR="007C2577" w:rsidRPr="001D2E49" w:rsidRDefault="007C2577" w:rsidP="007C2577">
      <w:pPr>
        <w:pStyle w:val="3"/>
      </w:pPr>
      <w:bookmarkStart w:id="74" w:name="_Toc20954890"/>
      <w:bookmarkStart w:id="75" w:name="_Toc29503327"/>
      <w:bookmarkStart w:id="76" w:name="_Toc29503911"/>
      <w:bookmarkStart w:id="77" w:name="_Toc29504495"/>
      <w:r w:rsidRPr="001D2E49">
        <w:t>8.4.4</w:t>
      </w:r>
      <w:r w:rsidRPr="001D2E49">
        <w:tab/>
        <w:t>Path Switch Request</w:t>
      </w:r>
      <w:bookmarkEnd w:id="74"/>
      <w:bookmarkEnd w:id="75"/>
      <w:bookmarkEnd w:id="76"/>
      <w:bookmarkEnd w:id="77"/>
    </w:p>
    <w:p w14:paraId="7C6259AF" w14:textId="77777777" w:rsidR="007C2577" w:rsidRPr="001D2E49" w:rsidRDefault="007C2577" w:rsidP="007C2577">
      <w:pPr>
        <w:pStyle w:val="4"/>
      </w:pPr>
      <w:bookmarkStart w:id="78" w:name="_Toc20954891"/>
      <w:bookmarkStart w:id="79" w:name="_Toc29503328"/>
      <w:bookmarkStart w:id="80" w:name="_Toc29503912"/>
      <w:bookmarkStart w:id="81" w:name="_Toc29504496"/>
      <w:r w:rsidRPr="001D2E49">
        <w:t>8.4.4.1</w:t>
      </w:r>
      <w:r w:rsidRPr="001D2E49">
        <w:tab/>
        <w:t>General</w:t>
      </w:r>
      <w:bookmarkEnd w:id="78"/>
      <w:bookmarkEnd w:id="79"/>
      <w:bookmarkEnd w:id="80"/>
      <w:bookmarkEnd w:id="81"/>
    </w:p>
    <w:p w14:paraId="64178F73" w14:textId="77777777" w:rsidR="007C2577" w:rsidRPr="001D2E49" w:rsidRDefault="007C2577" w:rsidP="007C2577">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76E718CC" w14:textId="77777777" w:rsidR="007C2577" w:rsidRPr="001D2E49" w:rsidRDefault="007C2577" w:rsidP="007C2577">
      <w:pPr>
        <w:pStyle w:val="4"/>
      </w:pPr>
      <w:bookmarkStart w:id="82" w:name="_Toc20954892"/>
      <w:bookmarkStart w:id="83" w:name="_Toc29503329"/>
      <w:bookmarkStart w:id="84" w:name="_Toc29503913"/>
      <w:bookmarkStart w:id="85" w:name="_Toc29504497"/>
      <w:r w:rsidRPr="001D2E49">
        <w:lastRenderedPageBreak/>
        <w:t>8.4.4.2</w:t>
      </w:r>
      <w:r w:rsidRPr="001D2E49">
        <w:tab/>
        <w:t>Successful Operation</w:t>
      </w:r>
      <w:bookmarkEnd w:id="82"/>
      <w:bookmarkEnd w:id="83"/>
      <w:bookmarkEnd w:id="84"/>
      <w:bookmarkEnd w:id="85"/>
    </w:p>
    <w:p w14:paraId="1AAF4B23" w14:textId="77777777" w:rsidR="007C2577" w:rsidRPr="001D2E49" w:rsidRDefault="007C2577" w:rsidP="007C2577">
      <w:pPr>
        <w:pStyle w:val="TH"/>
      </w:pPr>
      <w:r w:rsidRPr="001D2E49">
        <w:object w:dxaOrig="6893" w:dyaOrig="2427" w14:anchorId="6B923D1F">
          <v:shape id="_x0000_i1028" type="#_x0000_t75" style="width:344.5pt;height:121.5pt" o:ole="">
            <v:imagedata r:id="rId19" o:title=""/>
          </v:shape>
          <o:OLEObject Type="Embed" ProgID="Visio.Drawing.11" ShapeID="_x0000_i1028" DrawAspect="Content" ObjectID="_1647433221" r:id="rId20"/>
        </w:object>
      </w:r>
    </w:p>
    <w:p w14:paraId="51E24F76" w14:textId="77777777" w:rsidR="007C2577" w:rsidRPr="001D2E49" w:rsidRDefault="007C2577" w:rsidP="007C2577">
      <w:pPr>
        <w:pStyle w:val="TF"/>
      </w:pPr>
      <w:r w:rsidRPr="001D2E49">
        <w:t>Figure 8.4.4.2-1: Path switch request: successful operation</w:t>
      </w:r>
    </w:p>
    <w:p w14:paraId="720F4239" w14:textId="77777777" w:rsidR="007C2577" w:rsidRPr="001D2E49" w:rsidRDefault="007C2577" w:rsidP="007C2577">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E6C752D" w14:textId="77777777" w:rsidR="007C2577" w:rsidRPr="001D2E49" w:rsidRDefault="007C2577" w:rsidP="007C2577">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1D80B8D" w14:textId="77777777" w:rsidR="007C2577" w:rsidRPr="001D2E49" w:rsidRDefault="007C2577" w:rsidP="007C2577">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483FEFA5" w14:textId="77777777" w:rsidR="007C2577" w:rsidRPr="001D2E49" w:rsidRDefault="007C2577" w:rsidP="007C2577">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57D97B76" w14:textId="77777777" w:rsidR="007C2577" w:rsidRPr="001D2E49" w:rsidRDefault="007C2577" w:rsidP="007C2577">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4D6234A2" w14:textId="77777777" w:rsidR="007C2577" w:rsidRPr="001D2E49" w:rsidRDefault="007C2577" w:rsidP="007C2577">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B8A11BA" w14:textId="77777777" w:rsidR="007C2577" w:rsidRPr="001D2E49" w:rsidRDefault="007C2577" w:rsidP="007C2577">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0AD6F579" w14:textId="77777777" w:rsidR="007C2577" w:rsidRPr="001D2E49" w:rsidRDefault="007C2577" w:rsidP="007C2577">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7393E1D2" w14:textId="77777777" w:rsidR="007C2577" w:rsidRPr="001D2E49" w:rsidRDefault="007C2577" w:rsidP="007C2577">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0B4B1E58" w14:textId="77777777" w:rsidR="007C2577" w:rsidRPr="001D2E49" w:rsidRDefault="007C2577" w:rsidP="007C2577">
      <w:pPr>
        <w:rPr>
          <w:rFonts w:eastAsia="맑은 고딕"/>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5BD7BC8E"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Core Network</w:t>
      </w:r>
      <w:r w:rsidRPr="001D2E49">
        <w:rPr>
          <w:rFonts w:eastAsia="맑은 고딕" w:hint="eastAsia"/>
          <w:i/>
          <w:lang w:eastAsia="ko-KR"/>
        </w:rPr>
        <w:t xml:space="preserve"> </w:t>
      </w:r>
      <w:r w:rsidRPr="001D2E49">
        <w:rPr>
          <w:rFonts w:eastAsia="맑은 고딕"/>
          <w:i/>
          <w:lang w:eastAsia="ko-KR"/>
        </w:rPr>
        <w:t xml:space="preserve">Assistance </w:t>
      </w:r>
      <w:r w:rsidRPr="001D2E49">
        <w:rPr>
          <w:rFonts w:eastAsia="맑은 고딕" w:hint="eastAsia"/>
          <w:i/>
          <w:lang w:eastAsia="ko-KR"/>
        </w:rPr>
        <w:t>Information</w:t>
      </w:r>
      <w:r w:rsidRPr="001D2E49">
        <w:rPr>
          <w:rFonts w:eastAsia="맑은 고딕"/>
          <w:i/>
          <w:lang w:eastAsia="ko-KR"/>
        </w:rPr>
        <w:t xml:space="preserve"> for RRC INACTIVE</w:t>
      </w:r>
      <w:r w:rsidRPr="001D2E49">
        <w:rPr>
          <w:rFonts w:eastAsia="맑은 고딕" w:hint="eastAsia"/>
          <w:lang w:eastAsia="ko-KR"/>
        </w:rPr>
        <w:t xml:space="preserve"> IE is included in the </w:t>
      </w:r>
      <w:r w:rsidRPr="001D2E49">
        <w:rPr>
          <w:rFonts w:eastAsia="맑은 고딕"/>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맑은 고딕"/>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맑은 고딕"/>
          <w:lang w:eastAsia="ko-KR"/>
        </w:rPr>
        <w:t>.</w:t>
      </w:r>
    </w:p>
    <w:p w14:paraId="7E698254" w14:textId="77777777" w:rsidR="007C2577" w:rsidRPr="001D2E49" w:rsidRDefault="007C2577" w:rsidP="007C2577">
      <w:pPr>
        <w:rPr>
          <w:rFonts w:eastAsia="맑은 고딕"/>
          <w:lang w:eastAsia="ko-KR"/>
        </w:rPr>
      </w:pPr>
      <w:r w:rsidRPr="001D2E49">
        <w:t xml:space="preserve">If the </w:t>
      </w:r>
      <w:r w:rsidRPr="001D2E49">
        <w:rPr>
          <w:rFonts w:eastAsia="바탕"/>
          <w:i/>
          <w:iCs/>
        </w:rPr>
        <w:t>CN Assisted RAN Parameters Tuning</w:t>
      </w:r>
      <w:r w:rsidRPr="001D2E49">
        <w:rPr>
          <w:rFonts w:eastAsia="바탕"/>
        </w:rPr>
        <w:t xml:space="preserve"> IE is included in the PATH SWITCH REQUEST ACKNOWLEDGE</w:t>
      </w:r>
      <w:r w:rsidRPr="001D2E49">
        <w:t xml:space="preserve"> message, the NG-RAN node may use it as described in TS 23.501 [9].</w:t>
      </w:r>
    </w:p>
    <w:p w14:paraId="30B9BC30" w14:textId="77777777" w:rsidR="007C2577" w:rsidRPr="001D2E49" w:rsidRDefault="007C2577" w:rsidP="007C2577">
      <w:pPr>
        <w:rPr>
          <w:rFonts w:eastAsia="SimSun"/>
          <w:lang w:eastAsia="zh-CN"/>
        </w:rPr>
      </w:pPr>
      <w:r w:rsidRPr="001D2E49">
        <w:rPr>
          <w:rFonts w:eastAsia="맑은 고딕" w:hint="eastAsia"/>
          <w:lang w:eastAsia="ko-KR"/>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 xml:space="preserve">PATH SWITCH REQUEST ACKNOWLEDGE message, the </w:t>
      </w:r>
      <w:r w:rsidRPr="001D2E49">
        <w:rPr>
          <w:rFonts w:eastAsia="SimSun" w:hint="eastAsia"/>
          <w:lang w:eastAsia="zh-CN"/>
        </w:rPr>
        <w:t>NG-RAN node</w:t>
      </w:r>
      <w:r w:rsidRPr="001D2E49">
        <w:rPr>
          <w:rFonts w:eastAsia="맑은 고딕"/>
          <w:lang w:eastAsia="ko-KR"/>
        </w:rPr>
        <w:t xml:space="preserve"> shall, if supported, store this information in the UE context.</w:t>
      </w:r>
    </w:p>
    <w:p w14:paraId="60755806"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New Security Context Indicator</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10BECF2D" w14:textId="77777777" w:rsidR="007C2577" w:rsidRPr="001D2E49" w:rsidRDefault="007C2577" w:rsidP="007C2577">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031EA188" w14:textId="77777777" w:rsidR="007C2577" w:rsidRPr="001D2E49" w:rsidRDefault="007C2577" w:rsidP="007C2577">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49278A04" w14:textId="77777777" w:rsidR="007C2577" w:rsidRPr="001D2E49" w:rsidRDefault="007C2577" w:rsidP="007C2577">
      <w:r w:rsidRPr="001D2E49">
        <w:rPr>
          <w:rFonts w:eastAsia="맑은 고딕"/>
        </w:rPr>
        <w:t xml:space="preserve">If the </w:t>
      </w:r>
      <w:r w:rsidRPr="001D2E49">
        <w:rPr>
          <w:rFonts w:eastAsia="맑은 고딕"/>
          <w:i/>
        </w:rPr>
        <w:t xml:space="preserve">Redirection for Voice EPS Fallback </w:t>
      </w:r>
      <w:r w:rsidRPr="001D2E49">
        <w:rPr>
          <w:rFonts w:eastAsia="맑은 고딕"/>
        </w:rPr>
        <w:t xml:space="preserve">IE is included in the </w:t>
      </w:r>
      <w:r w:rsidRPr="001D2E49">
        <w:t>PATH SWITCH REQUEST ACKNOWLEDGE</w:t>
      </w:r>
      <w:r w:rsidRPr="001D2E49">
        <w:rPr>
          <w:rFonts w:eastAsia="맑은 고딕"/>
        </w:rPr>
        <w:t xml:space="preserve"> message, the NG-RAN node shall, if supported, store it and use it in a subsequent decision of EPS fallback for voice as specified in TS 23.502 [10].</w:t>
      </w:r>
    </w:p>
    <w:p w14:paraId="0CE68A5C" w14:textId="77777777" w:rsidR="007C2577" w:rsidRDefault="007C2577" w:rsidP="007C2577">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6F338927" w14:textId="27218025" w:rsidR="002D51A0" w:rsidRDefault="002D51A0" w:rsidP="007C2577">
      <w:pPr>
        <w:rPr>
          <w:ins w:id="86" w:author="Jian (James) Xu_LGE" w:date="2020-02-03T20:02:00Z"/>
        </w:rPr>
      </w:pPr>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315A85BC" w14:textId="77777777" w:rsidR="007C2577" w:rsidRDefault="007C2577" w:rsidP="007C2577">
      <w:pPr>
        <w:rPr>
          <w:ins w:id="87" w:author="Jian (James) Xu_LGE" w:date="2020-02-03T20:02:00Z"/>
        </w:rPr>
      </w:pPr>
      <w:ins w:id="88" w:author="Jian (James) Xu_LGE" w:date="2020-02-03T20:02:00Z">
        <w:r w:rsidRPr="009D17E0">
          <w:t xml:space="preserve">If the </w:t>
        </w:r>
        <w:r>
          <w:t xml:space="preserve">NR </w:t>
        </w:r>
        <w:r w:rsidRPr="009D17E0">
          <w:t>V2X Services Authorized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t xml:space="preserve">NR </w:t>
        </w:r>
        <w:r w:rsidRPr="009D17E0">
          <w:t xml:space="preserve">V2X Services Authorized IE includes one or more IEs set to “not authorized”, the </w:t>
        </w:r>
        <w:r>
          <w:t>NG-RAN node</w:t>
        </w:r>
        <w:r w:rsidRPr="009D17E0">
          <w:t xml:space="preserve"> shall, if supported, initiate actions to ensure that the UE is no longer accessing the relevant service(s).</w:t>
        </w:r>
      </w:ins>
    </w:p>
    <w:p w14:paraId="78C94BF8" w14:textId="77777777" w:rsidR="007C2577" w:rsidRDefault="007C2577" w:rsidP="007C2577">
      <w:pPr>
        <w:rPr>
          <w:ins w:id="89" w:author="Jian (James) Xu_LGE" w:date="2020-02-03T20:02:00Z"/>
        </w:rPr>
      </w:pPr>
      <w:ins w:id="90" w:author="Jian (James) Xu_LGE" w:date="2020-02-03T20:02:00Z">
        <w:r w:rsidRPr="009D17E0">
          <w:t xml:space="preserve">If the </w:t>
        </w:r>
        <w:r>
          <w:t xml:space="preserve">LTE </w:t>
        </w:r>
        <w:r w:rsidRPr="009D17E0">
          <w:t>V2X Services Authorized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t xml:space="preserve">LTE </w:t>
        </w:r>
        <w:r w:rsidRPr="009D17E0">
          <w:t xml:space="preserve">V2X Services Authorized IE includes one or more IEs set to “not authorized”, the </w:t>
        </w:r>
        <w:r>
          <w:t>NG-RAN node</w:t>
        </w:r>
        <w:r w:rsidRPr="009D17E0">
          <w:t xml:space="preserve"> shall, if supported, initiate actions to ensure that the UE is no longer accessing the relevant service(s).</w:t>
        </w:r>
      </w:ins>
    </w:p>
    <w:p w14:paraId="5D745EA8" w14:textId="77777777" w:rsidR="007C2577" w:rsidRPr="00636A0A" w:rsidRDefault="007C2577" w:rsidP="007C2577">
      <w:pPr>
        <w:rPr>
          <w:ins w:id="91" w:author="Jian (James) Xu_LGE" w:date="2020-02-03T20:02:00Z"/>
          <w:lang w:eastAsia="zh-CN"/>
        </w:rPr>
      </w:pPr>
      <w:ins w:id="92" w:author="Jian (James) Xu_LGE" w:date="2020-02-03T20:02: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54602CB8" w14:textId="77777777" w:rsidR="007C2577" w:rsidRPr="00636A0A" w:rsidRDefault="007C2577" w:rsidP="007C2577">
      <w:pPr>
        <w:pStyle w:val="B1"/>
        <w:rPr>
          <w:ins w:id="93" w:author="Jian (James) Xu_LGE" w:date="2020-02-03T20:02:00Z"/>
          <w:lang w:eastAsia="zh-CN"/>
        </w:rPr>
      </w:pPr>
      <w:ins w:id="94" w:author="Jian (James) Xu_LGE" w:date="2020-02-03T20:02: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08A078F2" w14:textId="6EA70F27" w:rsidR="007C2577" w:rsidRPr="00FA1418" w:rsidRDefault="00FA1418">
      <w:pPr>
        <w:ind w:firstLineChars="150" w:firstLine="300"/>
        <w:rPr>
          <w:ins w:id="95" w:author="Jian (James) Xu_LGE" w:date="2020-02-03T20:02:00Z"/>
          <w:snapToGrid w:val="0"/>
        </w:rPr>
        <w:pPrChange w:id="96" w:author="Jian (James) Xu_LGE" w:date="2020-02-04T16:06:00Z">
          <w:pPr/>
        </w:pPrChange>
      </w:pPr>
      <w:ins w:id="97" w:author="Jian (James) Xu_LGE" w:date="2020-02-04T16:05:00Z">
        <w:r>
          <w:t>-</w:t>
        </w:r>
      </w:ins>
      <w:ins w:id="98" w:author="Jian (James) Xu_LGE" w:date="2020-02-04T16:06:00Z">
        <w:r>
          <w:t xml:space="preserve">    </w:t>
        </w:r>
      </w:ins>
      <w:proofErr w:type="gramStart"/>
      <w:ins w:id="99" w:author="Jian (James) Xu_LGE" w:date="2020-02-03T20:02:00Z">
        <w:r w:rsidR="007C2577" w:rsidRPr="00636A0A">
          <w:t>use</w:t>
        </w:r>
        <w:proofErr w:type="gramEnd"/>
        <w:r w:rsidR="007C2577" w:rsidRPr="00636A0A">
          <w:t xml:space="preserve"> the received </w:t>
        </w:r>
        <w:r w:rsidR="007C2577">
          <w:t>value</w:t>
        </w:r>
        <w:r w:rsidR="007C2577" w:rsidRPr="00636A0A">
          <w:t xml:space="preserve"> </w:t>
        </w:r>
        <w:r w:rsidR="007C2577" w:rsidRPr="008D05D0">
          <w:rPr>
            <w:snapToGrid w:val="0"/>
          </w:rPr>
          <w:t>for the concerned UE</w:t>
        </w:r>
        <w:r w:rsidR="007C2577" w:rsidRPr="008D05D0">
          <w:rPr>
            <w:snapToGrid w:val="0"/>
            <w:lang w:eastAsia="zh-CN"/>
          </w:rPr>
          <w:t>’</w:t>
        </w:r>
        <w:r w:rsidR="007C2577" w:rsidRPr="008D05D0">
          <w:rPr>
            <w:rFonts w:hint="eastAsia"/>
            <w:snapToGrid w:val="0"/>
            <w:lang w:eastAsia="zh-CN"/>
          </w:rPr>
          <w:t xml:space="preserve">s sidelink communication </w:t>
        </w:r>
        <w:r w:rsidR="007C2577">
          <w:rPr>
            <w:rFonts w:hint="eastAsia"/>
            <w:lang w:eastAsia="zh-CN"/>
          </w:rPr>
          <w:t xml:space="preserve">in network scheduled mode for </w:t>
        </w:r>
        <w:r w:rsidR="007C2577">
          <w:rPr>
            <w:lang w:eastAsia="zh-CN"/>
          </w:rPr>
          <w:t xml:space="preserve">NR </w:t>
        </w:r>
        <w:r w:rsidR="007C2577">
          <w:rPr>
            <w:rFonts w:hint="eastAsia"/>
            <w:lang w:eastAsia="zh-CN"/>
          </w:rPr>
          <w:t>V2X service</w:t>
        </w:r>
        <w:r w:rsidR="007C2577">
          <w:rPr>
            <w:lang w:eastAsia="zh-CN"/>
          </w:rPr>
          <w:t>s</w:t>
        </w:r>
        <w:r w:rsidR="007C2577" w:rsidRPr="008D05D0">
          <w:rPr>
            <w:snapToGrid w:val="0"/>
          </w:rPr>
          <w:t>.</w:t>
        </w:r>
      </w:ins>
    </w:p>
    <w:p w14:paraId="0F4C9730" w14:textId="77777777" w:rsidR="007C2577" w:rsidRPr="00636A0A" w:rsidRDefault="007C2577" w:rsidP="007C2577">
      <w:pPr>
        <w:rPr>
          <w:ins w:id="100" w:author="Jian (James) Xu_LGE" w:date="2020-02-03T20:02:00Z"/>
          <w:lang w:eastAsia="zh-CN"/>
        </w:rPr>
      </w:pPr>
      <w:ins w:id="101" w:author="Jian (James) Xu_LGE" w:date="2020-02-03T20:02: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0850B38E" w14:textId="77777777" w:rsidR="007C2577" w:rsidRPr="00636A0A" w:rsidRDefault="007C2577" w:rsidP="007C2577">
      <w:pPr>
        <w:pStyle w:val="B1"/>
        <w:rPr>
          <w:ins w:id="102" w:author="Jian (James) Xu_LGE" w:date="2020-02-03T20:02:00Z"/>
          <w:lang w:eastAsia="zh-CN"/>
        </w:rPr>
      </w:pPr>
      <w:ins w:id="103" w:author="Jian (James) Xu_LGE" w:date="2020-02-03T20:02: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1B04FB05" w14:textId="25584C3A" w:rsidR="007C2577" w:rsidRPr="00FA22D3" w:rsidRDefault="00FA1418">
      <w:pPr>
        <w:ind w:firstLineChars="150" w:firstLine="300"/>
        <w:rPr>
          <w:ins w:id="104" w:author="Jian (James) Xu_LGE" w:date="2020-02-03T20:02:00Z"/>
        </w:rPr>
        <w:pPrChange w:id="105" w:author="Jian (James) Xu_LGE" w:date="2020-02-04T16:07:00Z">
          <w:pPr/>
        </w:pPrChange>
      </w:pPr>
      <w:ins w:id="106" w:author="Jian (James) Xu_LGE" w:date="2020-02-04T16:07:00Z">
        <w:r>
          <w:t xml:space="preserve">-    </w:t>
        </w:r>
      </w:ins>
      <w:proofErr w:type="gramStart"/>
      <w:ins w:id="107" w:author="Jian (James) Xu_LGE" w:date="2020-02-03T20:02:00Z">
        <w:r w:rsidR="007C2577" w:rsidRPr="00636A0A">
          <w:t>use</w:t>
        </w:r>
        <w:proofErr w:type="gramEnd"/>
        <w:r w:rsidR="007C2577" w:rsidRPr="00636A0A">
          <w:t xml:space="preserve"> the received </w:t>
        </w:r>
        <w:r w:rsidR="007C2577">
          <w:t>value</w:t>
        </w:r>
        <w:r w:rsidR="007C2577" w:rsidRPr="00636A0A">
          <w:t xml:space="preserve"> </w:t>
        </w:r>
        <w:r w:rsidR="007C2577" w:rsidRPr="008D05D0">
          <w:rPr>
            <w:snapToGrid w:val="0"/>
          </w:rPr>
          <w:t>for the concerned UE</w:t>
        </w:r>
        <w:r w:rsidR="007C2577" w:rsidRPr="008D05D0">
          <w:rPr>
            <w:snapToGrid w:val="0"/>
            <w:lang w:eastAsia="zh-CN"/>
          </w:rPr>
          <w:t>’</w:t>
        </w:r>
        <w:r w:rsidR="007C2577" w:rsidRPr="008D05D0">
          <w:rPr>
            <w:rFonts w:hint="eastAsia"/>
            <w:snapToGrid w:val="0"/>
            <w:lang w:eastAsia="zh-CN"/>
          </w:rPr>
          <w:t xml:space="preserve">s sidelink communication </w:t>
        </w:r>
        <w:r w:rsidR="007C2577">
          <w:rPr>
            <w:rFonts w:hint="eastAsia"/>
            <w:lang w:eastAsia="zh-CN"/>
          </w:rPr>
          <w:t xml:space="preserve">in network scheduled mode for </w:t>
        </w:r>
        <w:r w:rsidR="007C2577">
          <w:rPr>
            <w:lang w:eastAsia="zh-CN"/>
          </w:rPr>
          <w:t xml:space="preserve">LTE </w:t>
        </w:r>
        <w:r w:rsidR="007C2577">
          <w:rPr>
            <w:rFonts w:hint="eastAsia"/>
            <w:lang w:eastAsia="zh-CN"/>
          </w:rPr>
          <w:t>V2X service</w:t>
        </w:r>
        <w:r w:rsidR="007C2577">
          <w:rPr>
            <w:lang w:eastAsia="zh-CN"/>
          </w:rPr>
          <w:t>s</w:t>
        </w:r>
        <w:r w:rsidR="007C2577" w:rsidRPr="008D05D0">
          <w:rPr>
            <w:snapToGrid w:val="0"/>
          </w:rPr>
          <w:t>.</w:t>
        </w:r>
      </w:ins>
    </w:p>
    <w:p w14:paraId="291EBDA5" w14:textId="77777777" w:rsidR="007C2577" w:rsidRPr="003B4C9E" w:rsidRDefault="007C2577" w:rsidP="007C2577">
      <w:pPr>
        <w:rPr>
          <w:ins w:id="108" w:author="Jian (James) Xu_LGE" w:date="2020-02-03T20:02:00Z"/>
        </w:rPr>
      </w:pPr>
      <w:ins w:id="109" w:author="Jian (James) Xu_LGE" w:date="2020-02-03T20:02:00Z">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맑은 고딕"/>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sidRPr="00787FA4">
          <w:rPr>
            <w:rFonts w:hint="eastAsia"/>
            <w:lang w:eastAsia="zh-CN"/>
          </w:rPr>
          <w:t>xx</w:t>
        </w:r>
        <w:r w:rsidRPr="00B70F93">
          <w:t>]</w:t>
        </w:r>
        <w:r w:rsidRPr="00B70F93">
          <w:rPr>
            <w:rFonts w:hint="eastAsia"/>
            <w:lang w:eastAsia="zh-CN"/>
          </w:rPr>
          <w:t>.</w:t>
        </w:r>
      </w:ins>
    </w:p>
    <w:p w14:paraId="3A718DD2" w14:textId="77777777" w:rsidR="007C2577" w:rsidRPr="007C2577" w:rsidRDefault="007C2577" w:rsidP="007C2577"/>
    <w:p w14:paraId="035699CE" w14:textId="77777777" w:rsidR="007C2577" w:rsidRPr="001D2E49" w:rsidRDefault="007C2577" w:rsidP="007C257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C573806" w14:textId="77777777" w:rsidR="007C2577" w:rsidRPr="001D2E49" w:rsidRDefault="007C2577" w:rsidP="007C2577">
      <w:pPr>
        <w:rPr>
          <w:rFonts w:eastAsia="SimSun"/>
          <w:lang w:eastAsia="zh-CN"/>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맑은 고딕"/>
          <w:lang w:eastAsia="ko-KR"/>
        </w:rPr>
        <w:t>the UE is in RRC</w:t>
      </w:r>
      <w:r w:rsidRPr="001D2E49">
        <w:rPr>
          <w:rFonts w:hint="eastAsia"/>
          <w:lang w:eastAsia="zh-CN"/>
        </w:rPr>
        <w:t>_CONNECTED</w:t>
      </w:r>
      <w:r w:rsidRPr="001D2E49">
        <w:rPr>
          <w:rFonts w:eastAsia="맑은 고딕"/>
          <w:lang w:eastAsia="ko-KR"/>
        </w:rPr>
        <w:t xml:space="preserve"> state,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290CFCE5" w14:textId="77777777" w:rsidR="007C2577" w:rsidRPr="001D2E49" w:rsidRDefault="007C2577" w:rsidP="007C2577">
      <w:pPr>
        <w:rPr>
          <w:rFonts w:eastAsia="SimSun"/>
          <w:lang w:eastAsia="zh-CN"/>
        </w:rPr>
      </w:pPr>
      <w:r w:rsidRPr="001D2E49">
        <w:rPr>
          <w:rFonts w:eastAsia="맑은 고딕" w:hint="eastAsia"/>
          <w:lang w:eastAsia="ko-KR"/>
        </w:rPr>
        <w:lastRenderedPageBreak/>
        <w:t xml:space="preserve">If the </w:t>
      </w:r>
      <w:r w:rsidRPr="001D2E49">
        <w:rPr>
          <w:rFonts w:hint="eastAsia"/>
          <w:i/>
          <w:lang w:eastAsia="zh-CN"/>
        </w:rPr>
        <w:t>RRC Inactive Transition Report Request</w:t>
      </w:r>
      <w:r w:rsidRPr="001D2E49">
        <w:rPr>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맑은 고딕"/>
          <w:lang w:eastAsia="ko-KR"/>
        </w:rPr>
        <w:t>the UE is in RRC</w:t>
      </w:r>
      <w:r w:rsidRPr="001D2E49">
        <w:rPr>
          <w:rFonts w:hint="eastAsia"/>
          <w:lang w:eastAsia="zh-CN"/>
        </w:rPr>
        <w:t>_INACTIVE</w:t>
      </w:r>
      <w:r w:rsidRPr="001D2E49">
        <w:rPr>
          <w:rFonts w:eastAsia="맑은 고딕"/>
          <w:lang w:eastAsia="ko-KR"/>
        </w:rPr>
        <w:t xml:space="preserve"> state, the </w:t>
      </w:r>
      <w:r w:rsidRPr="001D2E49">
        <w:rPr>
          <w:rFonts w:hint="eastAsia"/>
          <w:lang w:eastAsia="zh-CN"/>
        </w:rPr>
        <w:t>NG-RAN node</w:t>
      </w:r>
      <w:r w:rsidRPr="001D2E49">
        <w:rPr>
          <w:rFonts w:eastAsia="맑은 고딕"/>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24EB84D" w14:textId="77777777" w:rsidR="007C2577" w:rsidRPr="001D2E49" w:rsidRDefault="007C2577" w:rsidP="007C2577">
      <w:r w:rsidRPr="001D2E49">
        <w:rPr>
          <w:rFonts w:eastAsia="맑은 고딕"/>
          <w:lang w:eastAsia="ko-KR"/>
        </w:rPr>
        <w:t>I</w:t>
      </w:r>
      <w:r w:rsidRPr="001D2E49">
        <w:rPr>
          <w:rFonts w:eastAsia="맑은 고딕"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맑은 고딕"/>
          <w:lang w:eastAsia="ko-KR"/>
        </w:rPr>
        <w:t xml:space="preserv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맑은 고딕"/>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BD9BF71" w14:textId="77777777" w:rsidR="007C2577" w:rsidRPr="007C2577" w:rsidRDefault="007C2577" w:rsidP="00F03A95">
      <w:pPr>
        <w:pStyle w:val="EW"/>
        <w:ind w:left="1800" w:hanging="1516"/>
        <w:rPr>
          <w:lang w:eastAsia="ko-KR"/>
        </w:rPr>
      </w:pPr>
    </w:p>
    <w:p w14:paraId="102774CA" w14:textId="77777777" w:rsidR="003B15F9" w:rsidRDefault="003B15F9" w:rsidP="00F03A95">
      <w:pPr>
        <w:pStyle w:val="EW"/>
        <w:ind w:left="1800" w:hanging="1516"/>
        <w:rPr>
          <w:lang w:eastAsia="ko-KR"/>
        </w:rPr>
      </w:pPr>
    </w:p>
    <w:p w14:paraId="54B81883" w14:textId="77777777" w:rsidR="003B15F9" w:rsidRDefault="003B15F9" w:rsidP="003B15F9">
      <w:pPr>
        <w:rPr>
          <w:b/>
        </w:rPr>
      </w:pPr>
      <w:r>
        <w:rPr>
          <w:b/>
          <w:highlight w:val="yellow"/>
        </w:rPr>
        <w:t>NEXT</w:t>
      </w:r>
      <w:r w:rsidRPr="004802F1">
        <w:rPr>
          <w:b/>
          <w:highlight w:val="yellow"/>
        </w:rPr>
        <w:t xml:space="preserve"> CHANGE</w:t>
      </w:r>
    </w:p>
    <w:p w14:paraId="4D85126F" w14:textId="77777777" w:rsidR="00944A3D" w:rsidRDefault="00944A3D" w:rsidP="005C627C">
      <w:pPr>
        <w:rPr>
          <w:rFonts w:eastAsia="SimSun"/>
          <w:lang w:eastAsia="zh-CN"/>
        </w:rPr>
      </w:pPr>
    </w:p>
    <w:p w14:paraId="2F5A120B" w14:textId="77777777" w:rsidR="00944A3D" w:rsidRPr="001D2E49" w:rsidRDefault="00944A3D" w:rsidP="00944A3D">
      <w:pPr>
        <w:pStyle w:val="4"/>
        <w:rPr>
          <w:lang w:eastAsia="zh-CN"/>
        </w:rPr>
      </w:pPr>
      <w:bookmarkStart w:id="110" w:name="_Toc20955082"/>
      <w:r w:rsidRPr="001D2E49">
        <w:t>9.</w:t>
      </w:r>
      <w:r w:rsidRPr="001D2E49">
        <w:rPr>
          <w:lang w:eastAsia="zh-CN"/>
        </w:rPr>
        <w:t>2.2.1</w:t>
      </w:r>
      <w:r w:rsidRPr="001D2E49">
        <w:tab/>
      </w:r>
      <w:r w:rsidRPr="001D2E49">
        <w:rPr>
          <w:lang w:eastAsia="zh-CN"/>
        </w:rPr>
        <w:t>INITIAL CONTEXT SETUP REQUEST</w:t>
      </w:r>
      <w:bookmarkEnd w:id="110"/>
    </w:p>
    <w:p w14:paraId="2D730052" w14:textId="77777777" w:rsidR="00944A3D" w:rsidRPr="001D2E49" w:rsidRDefault="00944A3D" w:rsidP="00944A3D">
      <w:pPr>
        <w:rPr>
          <w:rFonts w:eastAsia="바탕"/>
        </w:rPr>
      </w:pPr>
      <w:r w:rsidRPr="001D2E49">
        <w:t>This message is sent by the AMF to request the setup of a UE context.</w:t>
      </w:r>
    </w:p>
    <w:p w14:paraId="2FE018D7" w14:textId="77777777" w:rsidR="00944A3D" w:rsidRPr="001D2E49" w:rsidRDefault="00944A3D" w:rsidP="00944A3D">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4A3D" w:rsidRPr="001D2E49" w14:paraId="591511FE" w14:textId="77777777" w:rsidTr="00CA0696">
        <w:tc>
          <w:tcPr>
            <w:tcW w:w="2160" w:type="dxa"/>
          </w:tcPr>
          <w:p w14:paraId="4325BBC8" w14:textId="77777777" w:rsidR="00944A3D" w:rsidRPr="001D2E49" w:rsidRDefault="00944A3D" w:rsidP="00CA0696">
            <w:pPr>
              <w:pStyle w:val="TAH"/>
              <w:rPr>
                <w:rFonts w:cs="Arial"/>
                <w:lang w:eastAsia="ja-JP"/>
              </w:rPr>
            </w:pPr>
            <w:r w:rsidRPr="001D2E49">
              <w:rPr>
                <w:rFonts w:cs="Arial"/>
                <w:lang w:eastAsia="ja-JP"/>
              </w:rPr>
              <w:lastRenderedPageBreak/>
              <w:t>IE/Group Name</w:t>
            </w:r>
          </w:p>
        </w:tc>
        <w:tc>
          <w:tcPr>
            <w:tcW w:w="1080" w:type="dxa"/>
          </w:tcPr>
          <w:p w14:paraId="19A1D308" w14:textId="77777777" w:rsidR="00944A3D" w:rsidRPr="001D2E49" w:rsidRDefault="00944A3D" w:rsidP="00CA0696">
            <w:pPr>
              <w:pStyle w:val="TAH"/>
              <w:rPr>
                <w:rFonts w:cs="Arial"/>
                <w:lang w:eastAsia="ja-JP"/>
              </w:rPr>
            </w:pPr>
            <w:r w:rsidRPr="001D2E49">
              <w:rPr>
                <w:rFonts w:cs="Arial"/>
                <w:lang w:eastAsia="ja-JP"/>
              </w:rPr>
              <w:t>Presence</w:t>
            </w:r>
          </w:p>
        </w:tc>
        <w:tc>
          <w:tcPr>
            <w:tcW w:w="1080" w:type="dxa"/>
          </w:tcPr>
          <w:p w14:paraId="7029988B" w14:textId="77777777" w:rsidR="00944A3D" w:rsidRPr="001D2E49" w:rsidRDefault="00944A3D" w:rsidP="00CA0696">
            <w:pPr>
              <w:pStyle w:val="TAH"/>
              <w:rPr>
                <w:rFonts w:cs="Arial"/>
                <w:lang w:eastAsia="ja-JP"/>
              </w:rPr>
            </w:pPr>
            <w:r w:rsidRPr="001D2E49">
              <w:rPr>
                <w:rFonts w:cs="Arial"/>
                <w:lang w:eastAsia="ja-JP"/>
              </w:rPr>
              <w:t>Range</w:t>
            </w:r>
          </w:p>
        </w:tc>
        <w:tc>
          <w:tcPr>
            <w:tcW w:w="1512" w:type="dxa"/>
          </w:tcPr>
          <w:p w14:paraId="06CE0702" w14:textId="77777777" w:rsidR="00944A3D" w:rsidRPr="001D2E49" w:rsidRDefault="00944A3D" w:rsidP="00CA0696">
            <w:pPr>
              <w:pStyle w:val="TAH"/>
              <w:rPr>
                <w:rFonts w:cs="Arial"/>
                <w:lang w:eastAsia="ja-JP"/>
              </w:rPr>
            </w:pPr>
            <w:r w:rsidRPr="001D2E49">
              <w:rPr>
                <w:rFonts w:cs="Arial"/>
                <w:lang w:eastAsia="ja-JP"/>
              </w:rPr>
              <w:t>IE type and reference</w:t>
            </w:r>
          </w:p>
        </w:tc>
        <w:tc>
          <w:tcPr>
            <w:tcW w:w="1728" w:type="dxa"/>
          </w:tcPr>
          <w:p w14:paraId="28EF8A9B" w14:textId="77777777" w:rsidR="00944A3D" w:rsidRPr="001D2E49" w:rsidRDefault="00944A3D" w:rsidP="00CA0696">
            <w:pPr>
              <w:pStyle w:val="TAH"/>
              <w:rPr>
                <w:rFonts w:cs="Arial"/>
                <w:lang w:eastAsia="ja-JP"/>
              </w:rPr>
            </w:pPr>
            <w:r w:rsidRPr="001D2E49">
              <w:rPr>
                <w:rFonts w:cs="Arial"/>
                <w:lang w:eastAsia="ja-JP"/>
              </w:rPr>
              <w:t>Semantics description</w:t>
            </w:r>
          </w:p>
        </w:tc>
        <w:tc>
          <w:tcPr>
            <w:tcW w:w="1080" w:type="dxa"/>
          </w:tcPr>
          <w:p w14:paraId="08A51C9A" w14:textId="77777777" w:rsidR="00944A3D" w:rsidRPr="001D2E49" w:rsidRDefault="00944A3D" w:rsidP="00CA0696">
            <w:pPr>
              <w:pStyle w:val="TAH"/>
              <w:rPr>
                <w:rFonts w:cs="Arial"/>
                <w:lang w:eastAsia="ja-JP"/>
              </w:rPr>
            </w:pPr>
            <w:r w:rsidRPr="001D2E49">
              <w:rPr>
                <w:rFonts w:cs="Arial"/>
                <w:lang w:eastAsia="ja-JP"/>
              </w:rPr>
              <w:t>Criticality</w:t>
            </w:r>
          </w:p>
        </w:tc>
        <w:tc>
          <w:tcPr>
            <w:tcW w:w="1080" w:type="dxa"/>
          </w:tcPr>
          <w:p w14:paraId="4146ED94" w14:textId="77777777" w:rsidR="00944A3D" w:rsidRPr="001D2E49" w:rsidRDefault="00944A3D" w:rsidP="00CA0696">
            <w:pPr>
              <w:pStyle w:val="TAH"/>
              <w:rPr>
                <w:rFonts w:cs="Arial"/>
                <w:b w:val="0"/>
                <w:lang w:eastAsia="ja-JP"/>
              </w:rPr>
            </w:pPr>
            <w:r w:rsidRPr="001D2E49">
              <w:rPr>
                <w:rFonts w:cs="Arial"/>
                <w:lang w:eastAsia="ja-JP"/>
              </w:rPr>
              <w:t>Assigned Criticality</w:t>
            </w:r>
          </w:p>
        </w:tc>
      </w:tr>
      <w:tr w:rsidR="00944A3D" w:rsidRPr="001D2E49" w14:paraId="53F70354" w14:textId="77777777" w:rsidTr="00CA0696">
        <w:tc>
          <w:tcPr>
            <w:tcW w:w="2160" w:type="dxa"/>
          </w:tcPr>
          <w:p w14:paraId="18602534" w14:textId="77777777" w:rsidR="00944A3D" w:rsidRPr="001D2E49" w:rsidRDefault="00944A3D" w:rsidP="00CA0696">
            <w:pPr>
              <w:pStyle w:val="TAL"/>
              <w:rPr>
                <w:rFonts w:cs="Arial"/>
                <w:lang w:eastAsia="ja-JP"/>
              </w:rPr>
            </w:pPr>
            <w:r w:rsidRPr="001D2E49">
              <w:rPr>
                <w:rFonts w:cs="Arial"/>
                <w:lang w:eastAsia="ja-JP"/>
              </w:rPr>
              <w:t>Message Type</w:t>
            </w:r>
          </w:p>
        </w:tc>
        <w:tc>
          <w:tcPr>
            <w:tcW w:w="1080" w:type="dxa"/>
          </w:tcPr>
          <w:p w14:paraId="3B7FECE5" w14:textId="77777777" w:rsidR="00944A3D" w:rsidRPr="001D2E49" w:rsidRDefault="00944A3D" w:rsidP="00CA0696">
            <w:pPr>
              <w:pStyle w:val="TAL"/>
              <w:rPr>
                <w:rFonts w:cs="Arial"/>
                <w:lang w:eastAsia="ja-JP"/>
              </w:rPr>
            </w:pPr>
            <w:r w:rsidRPr="001D2E49">
              <w:rPr>
                <w:rFonts w:cs="Arial"/>
                <w:lang w:eastAsia="ja-JP"/>
              </w:rPr>
              <w:t>M</w:t>
            </w:r>
          </w:p>
        </w:tc>
        <w:tc>
          <w:tcPr>
            <w:tcW w:w="1080" w:type="dxa"/>
          </w:tcPr>
          <w:p w14:paraId="35AFDF17" w14:textId="77777777" w:rsidR="00944A3D" w:rsidRPr="001D2E49" w:rsidRDefault="00944A3D" w:rsidP="00CA0696">
            <w:pPr>
              <w:pStyle w:val="TAL"/>
              <w:rPr>
                <w:rFonts w:cs="Arial"/>
                <w:lang w:eastAsia="ja-JP"/>
              </w:rPr>
            </w:pPr>
          </w:p>
        </w:tc>
        <w:tc>
          <w:tcPr>
            <w:tcW w:w="1512" w:type="dxa"/>
          </w:tcPr>
          <w:p w14:paraId="370E3D4A" w14:textId="77777777" w:rsidR="00944A3D" w:rsidRPr="001D2E49" w:rsidRDefault="00944A3D" w:rsidP="00CA0696">
            <w:pPr>
              <w:pStyle w:val="TAL"/>
              <w:rPr>
                <w:rFonts w:cs="Arial"/>
                <w:lang w:eastAsia="ja-JP"/>
              </w:rPr>
            </w:pPr>
            <w:r w:rsidRPr="001D2E49">
              <w:rPr>
                <w:lang w:eastAsia="ja-JP"/>
              </w:rPr>
              <w:t>9.3.1.1</w:t>
            </w:r>
          </w:p>
        </w:tc>
        <w:tc>
          <w:tcPr>
            <w:tcW w:w="1728" w:type="dxa"/>
          </w:tcPr>
          <w:p w14:paraId="385201BF" w14:textId="77777777" w:rsidR="00944A3D" w:rsidRPr="001D2E49" w:rsidRDefault="00944A3D" w:rsidP="00CA0696">
            <w:pPr>
              <w:pStyle w:val="TAL"/>
              <w:rPr>
                <w:rFonts w:cs="Arial"/>
                <w:lang w:eastAsia="ja-JP"/>
              </w:rPr>
            </w:pPr>
          </w:p>
        </w:tc>
        <w:tc>
          <w:tcPr>
            <w:tcW w:w="1080" w:type="dxa"/>
          </w:tcPr>
          <w:p w14:paraId="3D19C943"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214AF71E"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0B987A75" w14:textId="77777777" w:rsidTr="00CA0696">
        <w:tc>
          <w:tcPr>
            <w:tcW w:w="2160" w:type="dxa"/>
          </w:tcPr>
          <w:p w14:paraId="464787A8" w14:textId="77777777" w:rsidR="00944A3D" w:rsidRPr="001D2E49" w:rsidRDefault="00944A3D" w:rsidP="00CA0696">
            <w:pPr>
              <w:pStyle w:val="TAL"/>
              <w:rPr>
                <w:rFonts w:eastAsia="MS Mincho" w:cs="Arial"/>
                <w:lang w:eastAsia="ja-JP"/>
              </w:rPr>
            </w:pPr>
            <w:r w:rsidRPr="001D2E49">
              <w:rPr>
                <w:rFonts w:eastAsia="바탕" w:cs="Arial"/>
                <w:bCs/>
                <w:lang w:eastAsia="ja-JP"/>
              </w:rPr>
              <w:t>AMF</w:t>
            </w:r>
            <w:r w:rsidRPr="001D2E49">
              <w:rPr>
                <w:rFonts w:cs="Arial"/>
                <w:bCs/>
                <w:lang w:eastAsia="ja-JP"/>
              </w:rPr>
              <w:t xml:space="preserve"> UE NGAP ID</w:t>
            </w:r>
          </w:p>
        </w:tc>
        <w:tc>
          <w:tcPr>
            <w:tcW w:w="1080" w:type="dxa"/>
          </w:tcPr>
          <w:p w14:paraId="412BFF37" w14:textId="77777777" w:rsidR="00944A3D" w:rsidRPr="001D2E49" w:rsidRDefault="00944A3D" w:rsidP="00CA0696">
            <w:pPr>
              <w:pStyle w:val="TAL"/>
              <w:rPr>
                <w:rFonts w:eastAsia="MS Mincho" w:cs="Arial"/>
                <w:lang w:eastAsia="ja-JP"/>
              </w:rPr>
            </w:pPr>
            <w:r w:rsidRPr="001D2E49">
              <w:rPr>
                <w:rFonts w:cs="Arial"/>
                <w:lang w:eastAsia="zh-CN"/>
              </w:rPr>
              <w:t>M</w:t>
            </w:r>
          </w:p>
        </w:tc>
        <w:tc>
          <w:tcPr>
            <w:tcW w:w="1080" w:type="dxa"/>
          </w:tcPr>
          <w:p w14:paraId="4FEAA9E3" w14:textId="77777777" w:rsidR="00944A3D" w:rsidRPr="001D2E49" w:rsidRDefault="00944A3D" w:rsidP="00CA0696">
            <w:pPr>
              <w:pStyle w:val="TAL"/>
              <w:rPr>
                <w:rFonts w:cs="Arial"/>
                <w:lang w:eastAsia="ja-JP"/>
              </w:rPr>
            </w:pPr>
          </w:p>
        </w:tc>
        <w:tc>
          <w:tcPr>
            <w:tcW w:w="1512" w:type="dxa"/>
          </w:tcPr>
          <w:p w14:paraId="7884392F" w14:textId="77777777" w:rsidR="00944A3D" w:rsidRPr="001D2E49" w:rsidRDefault="00944A3D" w:rsidP="00CA0696">
            <w:pPr>
              <w:pStyle w:val="TAL"/>
              <w:rPr>
                <w:rFonts w:cs="Arial"/>
                <w:lang w:eastAsia="ja-JP"/>
              </w:rPr>
            </w:pPr>
            <w:r w:rsidRPr="001D2E49">
              <w:rPr>
                <w:lang w:eastAsia="ja-JP"/>
              </w:rPr>
              <w:t>9.3.3.1</w:t>
            </w:r>
          </w:p>
        </w:tc>
        <w:tc>
          <w:tcPr>
            <w:tcW w:w="1728" w:type="dxa"/>
          </w:tcPr>
          <w:p w14:paraId="0392CA79" w14:textId="77777777" w:rsidR="00944A3D" w:rsidRPr="001D2E49" w:rsidRDefault="00944A3D" w:rsidP="00CA0696">
            <w:pPr>
              <w:pStyle w:val="TAL"/>
              <w:rPr>
                <w:rFonts w:cs="Arial"/>
                <w:lang w:eastAsia="ja-JP"/>
              </w:rPr>
            </w:pPr>
          </w:p>
        </w:tc>
        <w:tc>
          <w:tcPr>
            <w:tcW w:w="1080" w:type="dxa"/>
          </w:tcPr>
          <w:p w14:paraId="316E23F4"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6966109E"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C9E41BF" w14:textId="77777777" w:rsidTr="00CA0696">
        <w:tc>
          <w:tcPr>
            <w:tcW w:w="2160" w:type="dxa"/>
          </w:tcPr>
          <w:p w14:paraId="739E940C" w14:textId="77777777" w:rsidR="00944A3D" w:rsidRPr="001D2E49" w:rsidRDefault="00944A3D" w:rsidP="00CA0696">
            <w:pPr>
              <w:pStyle w:val="TAL"/>
              <w:rPr>
                <w:rFonts w:eastAsia="MS Mincho" w:cs="Arial"/>
                <w:lang w:eastAsia="ja-JP"/>
              </w:rPr>
            </w:pPr>
            <w:r w:rsidRPr="001D2E49">
              <w:rPr>
                <w:rFonts w:eastAsia="바탕" w:cs="Arial"/>
                <w:bCs/>
                <w:lang w:eastAsia="ja-JP"/>
              </w:rPr>
              <w:t>RAN</w:t>
            </w:r>
            <w:r w:rsidRPr="001D2E49">
              <w:rPr>
                <w:rFonts w:cs="Arial"/>
                <w:bCs/>
                <w:lang w:eastAsia="ja-JP"/>
              </w:rPr>
              <w:t xml:space="preserve"> UE NGAP ID</w:t>
            </w:r>
          </w:p>
        </w:tc>
        <w:tc>
          <w:tcPr>
            <w:tcW w:w="1080" w:type="dxa"/>
          </w:tcPr>
          <w:p w14:paraId="25A27D62" w14:textId="77777777" w:rsidR="00944A3D" w:rsidRPr="001D2E49" w:rsidRDefault="00944A3D" w:rsidP="00CA0696">
            <w:pPr>
              <w:pStyle w:val="TAL"/>
              <w:rPr>
                <w:rFonts w:eastAsia="MS Mincho" w:cs="Arial"/>
                <w:lang w:eastAsia="ja-JP"/>
              </w:rPr>
            </w:pPr>
            <w:r w:rsidRPr="001D2E49">
              <w:rPr>
                <w:rFonts w:cs="Arial"/>
                <w:lang w:eastAsia="zh-CN"/>
              </w:rPr>
              <w:t>M</w:t>
            </w:r>
          </w:p>
        </w:tc>
        <w:tc>
          <w:tcPr>
            <w:tcW w:w="1080" w:type="dxa"/>
          </w:tcPr>
          <w:p w14:paraId="65B0D72A" w14:textId="77777777" w:rsidR="00944A3D" w:rsidRPr="001D2E49" w:rsidRDefault="00944A3D" w:rsidP="00CA0696">
            <w:pPr>
              <w:pStyle w:val="TAL"/>
              <w:rPr>
                <w:rFonts w:cs="Arial"/>
                <w:lang w:eastAsia="ja-JP"/>
              </w:rPr>
            </w:pPr>
          </w:p>
        </w:tc>
        <w:tc>
          <w:tcPr>
            <w:tcW w:w="1512" w:type="dxa"/>
          </w:tcPr>
          <w:p w14:paraId="4C3B59CC" w14:textId="77777777" w:rsidR="00944A3D" w:rsidRPr="001D2E49" w:rsidRDefault="00944A3D" w:rsidP="00CA0696">
            <w:pPr>
              <w:pStyle w:val="TAL"/>
              <w:rPr>
                <w:rFonts w:cs="Arial"/>
                <w:lang w:eastAsia="ja-JP"/>
              </w:rPr>
            </w:pPr>
            <w:r w:rsidRPr="001D2E49">
              <w:rPr>
                <w:lang w:eastAsia="ja-JP"/>
              </w:rPr>
              <w:t>9.3.3.2</w:t>
            </w:r>
          </w:p>
        </w:tc>
        <w:tc>
          <w:tcPr>
            <w:tcW w:w="1728" w:type="dxa"/>
          </w:tcPr>
          <w:p w14:paraId="1BF0C466" w14:textId="77777777" w:rsidR="00944A3D" w:rsidRPr="001D2E49" w:rsidRDefault="00944A3D" w:rsidP="00CA0696">
            <w:pPr>
              <w:pStyle w:val="TAL"/>
              <w:rPr>
                <w:rFonts w:cs="Arial"/>
                <w:lang w:eastAsia="ja-JP"/>
              </w:rPr>
            </w:pPr>
          </w:p>
        </w:tc>
        <w:tc>
          <w:tcPr>
            <w:tcW w:w="1080" w:type="dxa"/>
          </w:tcPr>
          <w:p w14:paraId="7EAB35FF"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094379A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384057C" w14:textId="77777777" w:rsidTr="00CA0696">
        <w:tc>
          <w:tcPr>
            <w:tcW w:w="2160" w:type="dxa"/>
          </w:tcPr>
          <w:p w14:paraId="5E4D2CED" w14:textId="77777777" w:rsidR="00944A3D" w:rsidRPr="001D2E49" w:rsidRDefault="00944A3D" w:rsidP="00CA0696">
            <w:pPr>
              <w:pStyle w:val="TAL"/>
              <w:rPr>
                <w:rFonts w:eastAsia="바탕" w:cs="Arial"/>
                <w:bCs/>
                <w:lang w:eastAsia="ja-JP"/>
              </w:rPr>
            </w:pPr>
            <w:r w:rsidRPr="001D2E49">
              <w:rPr>
                <w:rFonts w:eastAsia="바탕" w:cs="Arial"/>
                <w:bCs/>
                <w:lang w:eastAsia="ja-JP"/>
              </w:rPr>
              <w:t>Old AMF</w:t>
            </w:r>
          </w:p>
        </w:tc>
        <w:tc>
          <w:tcPr>
            <w:tcW w:w="1080" w:type="dxa"/>
          </w:tcPr>
          <w:p w14:paraId="51C179B5"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0666E707" w14:textId="77777777" w:rsidR="00944A3D" w:rsidRPr="001D2E49" w:rsidRDefault="00944A3D" w:rsidP="00CA0696">
            <w:pPr>
              <w:pStyle w:val="TAL"/>
              <w:rPr>
                <w:rFonts w:cs="Arial"/>
                <w:lang w:eastAsia="ja-JP"/>
              </w:rPr>
            </w:pPr>
          </w:p>
        </w:tc>
        <w:tc>
          <w:tcPr>
            <w:tcW w:w="1512" w:type="dxa"/>
          </w:tcPr>
          <w:p w14:paraId="34B9BBF4" w14:textId="77777777" w:rsidR="00944A3D" w:rsidRPr="001D2E49" w:rsidRDefault="00944A3D" w:rsidP="00CA0696">
            <w:pPr>
              <w:pStyle w:val="TAL"/>
              <w:rPr>
                <w:lang w:eastAsia="ja-JP"/>
              </w:rPr>
            </w:pPr>
            <w:r w:rsidRPr="001D2E49">
              <w:rPr>
                <w:lang w:eastAsia="ja-JP"/>
              </w:rPr>
              <w:t>AMF Name</w:t>
            </w:r>
          </w:p>
          <w:p w14:paraId="546C5342" w14:textId="77777777" w:rsidR="00944A3D" w:rsidRPr="001D2E49" w:rsidRDefault="00944A3D" w:rsidP="00CA0696">
            <w:pPr>
              <w:pStyle w:val="TAL"/>
              <w:rPr>
                <w:lang w:eastAsia="ja-JP"/>
              </w:rPr>
            </w:pPr>
            <w:r w:rsidRPr="001D2E49">
              <w:rPr>
                <w:lang w:eastAsia="ja-JP"/>
              </w:rPr>
              <w:t>9.3.3.21</w:t>
            </w:r>
          </w:p>
        </w:tc>
        <w:tc>
          <w:tcPr>
            <w:tcW w:w="1728" w:type="dxa"/>
          </w:tcPr>
          <w:p w14:paraId="5AC30017" w14:textId="77777777" w:rsidR="00944A3D" w:rsidRPr="001D2E49" w:rsidRDefault="00944A3D" w:rsidP="00CA0696">
            <w:pPr>
              <w:pStyle w:val="TAL"/>
              <w:rPr>
                <w:rFonts w:cs="Arial"/>
                <w:lang w:eastAsia="ja-JP"/>
              </w:rPr>
            </w:pPr>
          </w:p>
        </w:tc>
        <w:tc>
          <w:tcPr>
            <w:tcW w:w="1080" w:type="dxa"/>
          </w:tcPr>
          <w:p w14:paraId="05E74887"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14D6122D"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4BC89811" w14:textId="77777777" w:rsidTr="00CA0696">
        <w:tc>
          <w:tcPr>
            <w:tcW w:w="2160" w:type="dxa"/>
          </w:tcPr>
          <w:p w14:paraId="2AD36EA5" w14:textId="77777777" w:rsidR="00944A3D" w:rsidRPr="001D2E49" w:rsidRDefault="00944A3D" w:rsidP="00CA0696">
            <w:pPr>
              <w:pStyle w:val="TAL"/>
              <w:rPr>
                <w:rFonts w:eastAsia="MS Mincho" w:cs="Arial"/>
                <w:lang w:eastAsia="ja-JP"/>
              </w:rPr>
            </w:pPr>
            <w:r w:rsidRPr="001D2E49">
              <w:rPr>
                <w:rFonts w:cs="Arial"/>
                <w:lang w:eastAsia="ja-JP"/>
              </w:rPr>
              <w:t>UE Aggregate Maximum Bit Rate</w:t>
            </w:r>
          </w:p>
        </w:tc>
        <w:tc>
          <w:tcPr>
            <w:tcW w:w="1080" w:type="dxa"/>
          </w:tcPr>
          <w:p w14:paraId="0C486884" w14:textId="77777777" w:rsidR="00944A3D" w:rsidRPr="001D2E49" w:rsidRDefault="00944A3D" w:rsidP="00CA0696">
            <w:pPr>
              <w:pStyle w:val="TAL"/>
              <w:rPr>
                <w:rFonts w:eastAsia="MS Mincho" w:cs="Arial"/>
                <w:lang w:eastAsia="ja-JP"/>
              </w:rPr>
            </w:pPr>
            <w:r w:rsidRPr="001D2E49">
              <w:rPr>
                <w:rFonts w:cs="Arial"/>
                <w:lang w:eastAsia="zh-CN"/>
              </w:rPr>
              <w:t>C-ifPDUsessionResourceSetup</w:t>
            </w:r>
          </w:p>
        </w:tc>
        <w:tc>
          <w:tcPr>
            <w:tcW w:w="1080" w:type="dxa"/>
          </w:tcPr>
          <w:p w14:paraId="50DE48C0" w14:textId="77777777" w:rsidR="00944A3D" w:rsidRPr="001D2E49" w:rsidRDefault="00944A3D" w:rsidP="00CA0696">
            <w:pPr>
              <w:pStyle w:val="TAL"/>
              <w:rPr>
                <w:rFonts w:cs="Arial"/>
                <w:lang w:eastAsia="ja-JP"/>
              </w:rPr>
            </w:pPr>
          </w:p>
        </w:tc>
        <w:tc>
          <w:tcPr>
            <w:tcW w:w="1512" w:type="dxa"/>
          </w:tcPr>
          <w:p w14:paraId="7A99BB73" w14:textId="77777777" w:rsidR="00944A3D" w:rsidRPr="001D2E49" w:rsidRDefault="00944A3D" w:rsidP="00CA0696">
            <w:pPr>
              <w:pStyle w:val="TAL"/>
              <w:rPr>
                <w:rFonts w:cs="Arial"/>
                <w:lang w:eastAsia="ja-JP"/>
              </w:rPr>
            </w:pPr>
            <w:r w:rsidRPr="001D2E49">
              <w:rPr>
                <w:lang w:eastAsia="ja-JP"/>
              </w:rPr>
              <w:t>9.3.1.58</w:t>
            </w:r>
          </w:p>
        </w:tc>
        <w:tc>
          <w:tcPr>
            <w:tcW w:w="1728" w:type="dxa"/>
          </w:tcPr>
          <w:p w14:paraId="76B9127A" w14:textId="77777777" w:rsidR="00944A3D" w:rsidRPr="001D2E49" w:rsidRDefault="00944A3D" w:rsidP="00CA0696">
            <w:pPr>
              <w:pStyle w:val="TAL"/>
              <w:rPr>
                <w:rFonts w:cs="Arial"/>
                <w:lang w:eastAsia="ja-JP"/>
              </w:rPr>
            </w:pPr>
          </w:p>
        </w:tc>
        <w:tc>
          <w:tcPr>
            <w:tcW w:w="1080" w:type="dxa"/>
          </w:tcPr>
          <w:p w14:paraId="3506BB25"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E4658C6"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3D1C285B" w14:textId="77777777" w:rsidTr="00CA0696">
        <w:tc>
          <w:tcPr>
            <w:tcW w:w="2160" w:type="dxa"/>
          </w:tcPr>
          <w:p w14:paraId="697EB2D8" w14:textId="77777777" w:rsidR="00944A3D" w:rsidRPr="001D2E49" w:rsidRDefault="00944A3D" w:rsidP="00CA0696">
            <w:pPr>
              <w:pStyle w:val="TAL"/>
              <w:rPr>
                <w:rFonts w:cs="Arial"/>
                <w:lang w:eastAsia="ja-JP"/>
              </w:rPr>
            </w:pPr>
            <w:r w:rsidRPr="001D2E49">
              <w:rPr>
                <w:rFonts w:eastAsia="바탕" w:cs="Arial"/>
                <w:lang w:eastAsia="ja-JP"/>
              </w:rPr>
              <w:t>Core Network Assistance Information for RRC INACTIVE</w:t>
            </w:r>
          </w:p>
        </w:tc>
        <w:tc>
          <w:tcPr>
            <w:tcW w:w="1080" w:type="dxa"/>
          </w:tcPr>
          <w:p w14:paraId="3C9FED2C"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5E5A8F9E" w14:textId="77777777" w:rsidR="00944A3D" w:rsidRPr="001D2E49" w:rsidRDefault="00944A3D" w:rsidP="00CA0696">
            <w:pPr>
              <w:pStyle w:val="TAL"/>
              <w:rPr>
                <w:rFonts w:cs="Arial"/>
                <w:lang w:eastAsia="ja-JP"/>
              </w:rPr>
            </w:pPr>
          </w:p>
        </w:tc>
        <w:tc>
          <w:tcPr>
            <w:tcW w:w="1512" w:type="dxa"/>
          </w:tcPr>
          <w:p w14:paraId="53448A0C" w14:textId="77777777" w:rsidR="00944A3D" w:rsidRPr="001D2E49" w:rsidRDefault="00944A3D" w:rsidP="00CA0696">
            <w:pPr>
              <w:pStyle w:val="TAL"/>
              <w:rPr>
                <w:lang w:eastAsia="ja-JP"/>
              </w:rPr>
            </w:pPr>
            <w:r w:rsidRPr="001D2E49">
              <w:rPr>
                <w:lang w:eastAsia="ja-JP"/>
              </w:rPr>
              <w:t>9.3.1.</w:t>
            </w:r>
            <w:r w:rsidRPr="001D2E49">
              <w:rPr>
                <w:rFonts w:eastAsia="SimSun"/>
                <w:lang w:eastAsia="zh-CN"/>
              </w:rPr>
              <w:t>15</w:t>
            </w:r>
          </w:p>
        </w:tc>
        <w:tc>
          <w:tcPr>
            <w:tcW w:w="1728" w:type="dxa"/>
          </w:tcPr>
          <w:p w14:paraId="0770CC8C" w14:textId="77777777" w:rsidR="00944A3D" w:rsidRPr="001D2E49" w:rsidRDefault="00944A3D" w:rsidP="00CA0696">
            <w:pPr>
              <w:pStyle w:val="TAL"/>
              <w:rPr>
                <w:rFonts w:cs="Arial"/>
                <w:lang w:eastAsia="ja-JP"/>
              </w:rPr>
            </w:pPr>
          </w:p>
        </w:tc>
        <w:tc>
          <w:tcPr>
            <w:tcW w:w="1080" w:type="dxa"/>
          </w:tcPr>
          <w:p w14:paraId="0D63D6B4"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4A306193"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2F0B5F40" w14:textId="77777777" w:rsidTr="00CA0696">
        <w:tc>
          <w:tcPr>
            <w:tcW w:w="2160" w:type="dxa"/>
          </w:tcPr>
          <w:p w14:paraId="7C4510BC" w14:textId="77777777" w:rsidR="00944A3D" w:rsidRPr="001D2E49" w:rsidRDefault="00944A3D" w:rsidP="00CA0696">
            <w:pPr>
              <w:pStyle w:val="TAL"/>
              <w:rPr>
                <w:rFonts w:eastAsia="바탕" w:cs="Arial"/>
                <w:lang w:eastAsia="ja-JP"/>
              </w:rPr>
            </w:pPr>
            <w:r w:rsidRPr="001D2E49">
              <w:rPr>
                <w:rFonts w:eastAsia="바탕" w:cs="Arial"/>
                <w:lang w:eastAsia="ja-JP"/>
              </w:rPr>
              <w:t>GUAMI</w:t>
            </w:r>
          </w:p>
        </w:tc>
        <w:tc>
          <w:tcPr>
            <w:tcW w:w="1080" w:type="dxa"/>
          </w:tcPr>
          <w:p w14:paraId="009FE8CC" w14:textId="77777777" w:rsidR="00944A3D" w:rsidRPr="001D2E49" w:rsidRDefault="00944A3D" w:rsidP="00CA0696">
            <w:pPr>
              <w:pStyle w:val="TAL"/>
              <w:rPr>
                <w:rFonts w:cs="Arial"/>
                <w:lang w:eastAsia="zh-CN"/>
              </w:rPr>
            </w:pPr>
            <w:r w:rsidRPr="001D2E49">
              <w:rPr>
                <w:rFonts w:cs="Arial"/>
                <w:lang w:eastAsia="zh-CN"/>
              </w:rPr>
              <w:t>M</w:t>
            </w:r>
          </w:p>
        </w:tc>
        <w:tc>
          <w:tcPr>
            <w:tcW w:w="1080" w:type="dxa"/>
          </w:tcPr>
          <w:p w14:paraId="11B28E30" w14:textId="77777777" w:rsidR="00944A3D" w:rsidRPr="001D2E49" w:rsidRDefault="00944A3D" w:rsidP="00CA0696">
            <w:pPr>
              <w:pStyle w:val="TAL"/>
              <w:rPr>
                <w:rFonts w:cs="Arial"/>
                <w:lang w:eastAsia="ja-JP"/>
              </w:rPr>
            </w:pPr>
          </w:p>
        </w:tc>
        <w:tc>
          <w:tcPr>
            <w:tcW w:w="1512" w:type="dxa"/>
          </w:tcPr>
          <w:p w14:paraId="0A058422" w14:textId="77777777" w:rsidR="00944A3D" w:rsidRPr="001D2E49" w:rsidRDefault="00944A3D" w:rsidP="00CA0696">
            <w:pPr>
              <w:pStyle w:val="TAL"/>
              <w:rPr>
                <w:lang w:eastAsia="ja-JP"/>
              </w:rPr>
            </w:pPr>
            <w:r w:rsidRPr="001D2E49">
              <w:rPr>
                <w:lang w:eastAsia="ja-JP"/>
              </w:rPr>
              <w:t>9.3.3.3</w:t>
            </w:r>
          </w:p>
        </w:tc>
        <w:tc>
          <w:tcPr>
            <w:tcW w:w="1728" w:type="dxa"/>
          </w:tcPr>
          <w:p w14:paraId="10AAD047" w14:textId="77777777" w:rsidR="00944A3D" w:rsidRPr="001D2E49" w:rsidRDefault="00944A3D" w:rsidP="00CA0696">
            <w:pPr>
              <w:pStyle w:val="TAL"/>
              <w:rPr>
                <w:rFonts w:cs="Arial"/>
                <w:lang w:eastAsia="ja-JP"/>
              </w:rPr>
            </w:pPr>
          </w:p>
        </w:tc>
        <w:tc>
          <w:tcPr>
            <w:tcW w:w="1080" w:type="dxa"/>
          </w:tcPr>
          <w:p w14:paraId="0404ED4E"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4C10795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3F8E9BE0" w14:textId="77777777" w:rsidTr="00CA0696">
        <w:tc>
          <w:tcPr>
            <w:tcW w:w="2160" w:type="dxa"/>
          </w:tcPr>
          <w:p w14:paraId="6251E03B" w14:textId="77777777" w:rsidR="00944A3D" w:rsidRPr="001D2E49" w:rsidRDefault="00944A3D" w:rsidP="00CA0696">
            <w:pPr>
              <w:pStyle w:val="TAL"/>
              <w:rPr>
                <w:rFonts w:eastAsia="MS Mincho" w:cs="Arial"/>
                <w:b/>
                <w:lang w:eastAsia="ja-JP"/>
              </w:rPr>
            </w:pPr>
            <w:r w:rsidRPr="001D2E49">
              <w:rPr>
                <w:rFonts w:cs="Arial"/>
                <w:b/>
                <w:bCs/>
                <w:iCs/>
                <w:lang w:eastAsia="ja-JP"/>
              </w:rPr>
              <w:t>PDU Session Resource Setup Request List</w:t>
            </w:r>
          </w:p>
        </w:tc>
        <w:tc>
          <w:tcPr>
            <w:tcW w:w="1080" w:type="dxa"/>
          </w:tcPr>
          <w:p w14:paraId="7A142A4C" w14:textId="77777777" w:rsidR="00944A3D" w:rsidRPr="001D2E49" w:rsidRDefault="00944A3D" w:rsidP="00CA0696">
            <w:pPr>
              <w:pStyle w:val="TAL"/>
              <w:rPr>
                <w:rFonts w:eastAsia="MS Mincho" w:cs="Arial"/>
                <w:lang w:eastAsia="ja-JP"/>
              </w:rPr>
            </w:pPr>
          </w:p>
        </w:tc>
        <w:tc>
          <w:tcPr>
            <w:tcW w:w="1080" w:type="dxa"/>
          </w:tcPr>
          <w:p w14:paraId="72A790E7" w14:textId="77777777" w:rsidR="00944A3D" w:rsidRPr="001D2E49" w:rsidRDefault="00944A3D" w:rsidP="00CA0696">
            <w:pPr>
              <w:pStyle w:val="TAL"/>
              <w:rPr>
                <w:rFonts w:cs="Arial"/>
                <w:lang w:eastAsia="ja-JP"/>
              </w:rPr>
            </w:pPr>
            <w:r w:rsidRPr="001D2E49">
              <w:rPr>
                <w:rFonts w:cs="Arial"/>
                <w:i/>
                <w:lang w:eastAsia="ja-JP"/>
              </w:rPr>
              <w:t>0..1</w:t>
            </w:r>
          </w:p>
        </w:tc>
        <w:tc>
          <w:tcPr>
            <w:tcW w:w="1512" w:type="dxa"/>
          </w:tcPr>
          <w:p w14:paraId="216EF252" w14:textId="77777777" w:rsidR="00944A3D" w:rsidRPr="001D2E49" w:rsidRDefault="00944A3D" w:rsidP="00CA0696">
            <w:pPr>
              <w:pStyle w:val="TAL"/>
              <w:rPr>
                <w:rFonts w:cs="Arial"/>
                <w:lang w:eastAsia="ja-JP"/>
              </w:rPr>
            </w:pPr>
          </w:p>
        </w:tc>
        <w:tc>
          <w:tcPr>
            <w:tcW w:w="1728" w:type="dxa"/>
          </w:tcPr>
          <w:p w14:paraId="3852E5C4" w14:textId="77777777" w:rsidR="00944A3D" w:rsidRPr="001D2E49" w:rsidRDefault="00944A3D" w:rsidP="00CA0696">
            <w:pPr>
              <w:pStyle w:val="TAL"/>
              <w:rPr>
                <w:rFonts w:cs="Arial"/>
                <w:lang w:eastAsia="ja-JP"/>
              </w:rPr>
            </w:pPr>
          </w:p>
        </w:tc>
        <w:tc>
          <w:tcPr>
            <w:tcW w:w="1080" w:type="dxa"/>
          </w:tcPr>
          <w:p w14:paraId="5F456FF6" w14:textId="77777777" w:rsidR="00944A3D" w:rsidRPr="001D2E49" w:rsidRDefault="00944A3D" w:rsidP="00CA0696">
            <w:pPr>
              <w:pStyle w:val="TAL"/>
              <w:jc w:val="center"/>
              <w:rPr>
                <w:rFonts w:eastAsia="MS Mincho" w:cs="Arial"/>
                <w:lang w:eastAsia="ja-JP"/>
              </w:rPr>
            </w:pPr>
            <w:r w:rsidRPr="001D2E49">
              <w:rPr>
                <w:rFonts w:eastAsia="MS Mincho" w:cs="Arial"/>
                <w:lang w:eastAsia="ja-JP"/>
              </w:rPr>
              <w:t>YES</w:t>
            </w:r>
          </w:p>
        </w:tc>
        <w:tc>
          <w:tcPr>
            <w:tcW w:w="1080" w:type="dxa"/>
          </w:tcPr>
          <w:p w14:paraId="05E50F7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4024B1D5" w14:textId="77777777" w:rsidTr="00CA0696">
        <w:tc>
          <w:tcPr>
            <w:tcW w:w="2160" w:type="dxa"/>
          </w:tcPr>
          <w:p w14:paraId="5CFEA5D5" w14:textId="77777777" w:rsidR="00944A3D" w:rsidRPr="001D2E49" w:rsidRDefault="00944A3D" w:rsidP="00CA0696">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302CC4D5" w14:textId="77777777" w:rsidR="00944A3D" w:rsidRPr="001D2E49" w:rsidDel="00DB51C0" w:rsidRDefault="00944A3D" w:rsidP="00CA0696">
            <w:pPr>
              <w:pStyle w:val="TAL"/>
              <w:rPr>
                <w:rFonts w:cs="Arial"/>
                <w:lang w:eastAsia="ja-JP"/>
              </w:rPr>
            </w:pPr>
          </w:p>
        </w:tc>
        <w:tc>
          <w:tcPr>
            <w:tcW w:w="1080" w:type="dxa"/>
          </w:tcPr>
          <w:p w14:paraId="4087DACC" w14:textId="77777777" w:rsidR="00944A3D" w:rsidRPr="001D2E49" w:rsidRDefault="00944A3D" w:rsidP="00CA0696">
            <w:pPr>
              <w:pStyle w:val="TAL"/>
              <w:rPr>
                <w:rFonts w:cs="Arial"/>
                <w:i/>
                <w:lang w:eastAsia="ja-JP"/>
              </w:rPr>
            </w:pPr>
            <w:r w:rsidRPr="001D2E49">
              <w:rPr>
                <w:bCs/>
                <w:i/>
                <w:szCs w:val="18"/>
                <w:lang w:eastAsia="ja-JP"/>
              </w:rPr>
              <w:t>1..&lt;maxnoofPDUSessions&gt;</w:t>
            </w:r>
          </w:p>
        </w:tc>
        <w:tc>
          <w:tcPr>
            <w:tcW w:w="1512" w:type="dxa"/>
          </w:tcPr>
          <w:p w14:paraId="36E19F86" w14:textId="77777777" w:rsidR="00944A3D" w:rsidRPr="001D2E49" w:rsidDel="00DB51C0" w:rsidRDefault="00944A3D" w:rsidP="00CA0696">
            <w:pPr>
              <w:pStyle w:val="TAL"/>
              <w:rPr>
                <w:rFonts w:cs="Arial"/>
                <w:lang w:eastAsia="ja-JP"/>
              </w:rPr>
            </w:pPr>
          </w:p>
        </w:tc>
        <w:tc>
          <w:tcPr>
            <w:tcW w:w="1728" w:type="dxa"/>
          </w:tcPr>
          <w:p w14:paraId="08B1A23D" w14:textId="77777777" w:rsidR="00944A3D" w:rsidRPr="001D2E49" w:rsidRDefault="00944A3D" w:rsidP="00CA0696">
            <w:pPr>
              <w:pStyle w:val="TAL"/>
              <w:rPr>
                <w:rFonts w:cs="Arial"/>
                <w:lang w:eastAsia="ja-JP"/>
              </w:rPr>
            </w:pPr>
          </w:p>
        </w:tc>
        <w:tc>
          <w:tcPr>
            <w:tcW w:w="1080" w:type="dxa"/>
          </w:tcPr>
          <w:p w14:paraId="21A9A75F"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0486BD9C" w14:textId="77777777" w:rsidR="00944A3D" w:rsidRPr="001D2E49" w:rsidRDefault="00944A3D" w:rsidP="00CA0696">
            <w:pPr>
              <w:pStyle w:val="TAR"/>
              <w:jc w:val="center"/>
              <w:rPr>
                <w:rFonts w:cs="Arial"/>
                <w:lang w:eastAsia="ja-JP"/>
              </w:rPr>
            </w:pPr>
          </w:p>
        </w:tc>
      </w:tr>
      <w:tr w:rsidR="00944A3D" w:rsidRPr="001D2E49" w14:paraId="42283DDA" w14:textId="77777777" w:rsidTr="00CA0696">
        <w:tc>
          <w:tcPr>
            <w:tcW w:w="2160" w:type="dxa"/>
          </w:tcPr>
          <w:p w14:paraId="5AC72001" w14:textId="77777777" w:rsidR="00944A3D" w:rsidRPr="001D2E49" w:rsidRDefault="00944A3D" w:rsidP="00CA0696">
            <w:pPr>
              <w:pStyle w:val="TAL"/>
              <w:ind w:left="163"/>
              <w:rPr>
                <w:rFonts w:cs="Arial"/>
                <w:bCs/>
                <w:iCs/>
                <w:lang w:eastAsia="ja-JP"/>
              </w:rPr>
            </w:pPr>
            <w:r w:rsidRPr="001D2E49">
              <w:rPr>
                <w:rFonts w:cs="Arial"/>
                <w:bCs/>
                <w:iCs/>
                <w:lang w:eastAsia="ja-JP"/>
              </w:rPr>
              <w:t>&gt;&gt;PDU Session ID</w:t>
            </w:r>
          </w:p>
        </w:tc>
        <w:tc>
          <w:tcPr>
            <w:tcW w:w="1080" w:type="dxa"/>
          </w:tcPr>
          <w:p w14:paraId="2423A839"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06F94EBA" w14:textId="77777777" w:rsidR="00944A3D" w:rsidRPr="001D2E49" w:rsidRDefault="00944A3D" w:rsidP="00CA0696">
            <w:pPr>
              <w:pStyle w:val="TAL"/>
              <w:rPr>
                <w:rFonts w:cs="Arial"/>
                <w:i/>
                <w:lang w:eastAsia="ja-JP"/>
              </w:rPr>
            </w:pPr>
          </w:p>
        </w:tc>
        <w:tc>
          <w:tcPr>
            <w:tcW w:w="1512" w:type="dxa"/>
          </w:tcPr>
          <w:p w14:paraId="254DFC01" w14:textId="77777777" w:rsidR="00944A3D" w:rsidRPr="001D2E49" w:rsidDel="00DB51C0" w:rsidRDefault="00944A3D" w:rsidP="00CA0696">
            <w:pPr>
              <w:pStyle w:val="TAL"/>
              <w:rPr>
                <w:rFonts w:cs="Arial"/>
                <w:lang w:eastAsia="ja-JP"/>
              </w:rPr>
            </w:pPr>
            <w:r w:rsidRPr="001D2E49">
              <w:rPr>
                <w:rFonts w:cs="Arial"/>
                <w:lang w:eastAsia="ja-JP"/>
              </w:rPr>
              <w:t>9.3.1.50</w:t>
            </w:r>
          </w:p>
        </w:tc>
        <w:tc>
          <w:tcPr>
            <w:tcW w:w="1728" w:type="dxa"/>
          </w:tcPr>
          <w:p w14:paraId="3BC98250" w14:textId="77777777" w:rsidR="00944A3D" w:rsidRPr="001D2E49" w:rsidRDefault="00944A3D" w:rsidP="00CA0696">
            <w:pPr>
              <w:pStyle w:val="TAL"/>
              <w:rPr>
                <w:rFonts w:cs="Arial"/>
                <w:lang w:eastAsia="ja-JP"/>
              </w:rPr>
            </w:pPr>
          </w:p>
        </w:tc>
        <w:tc>
          <w:tcPr>
            <w:tcW w:w="1080" w:type="dxa"/>
          </w:tcPr>
          <w:p w14:paraId="3C9909A2"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56136C22" w14:textId="77777777" w:rsidR="00944A3D" w:rsidRPr="001D2E49" w:rsidRDefault="00944A3D" w:rsidP="00CA0696">
            <w:pPr>
              <w:pStyle w:val="TAR"/>
              <w:jc w:val="center"/>
              <w:rPr>
                <w:rFonts w:cs="Arial"/>
                <w:lang w:eastAsia="ja-JP"/>
              </w:rPr>
            </w:pPr>
          </w:p>
        </w:tc>
      </w:tr>
      <w:tr w:rsidR="00944A3D" w:rsidRPr="001D2E49" w14:paraId="2776E9F7" w14:textId="77777777" w:rsidTr="00CA0696">
        <w:tc>
          <w:tcPr>
            <w:tcW w:w="2160" w:type="dxa"/>
          </w:tcPr>
          <w:p w14:paraId="1CD9A472" w14:textId="77777777" w:rsidR="00944A3D" w:rsidRPr="001D2E49" w:rsidRDefault="00944A3D" w:rsidP="00CA0696">
            <w:pPr>
              <w:pStyle w:val="TAL"/>
              <w:ind w:left="163"/>
              <w:rPr>
                <w:rFonts w:cs="Arial"/>
                <w:bCs/>
                <w:iCs/>
                <w:lang w:eastAsia="ja-JP"/>
              </w:rPr>
            </w:pPr>
            <w:r w:rsidRPr="001D2E49">
              <w:rPr>
                <w:rFonts w:cs="Arial"/>
                <w:bCs/>
                <w:iCs/>
                <w:lang w:eastAsia="ja-JP"/>
              </w:rPr>
              <w:t>&gt;&gt;PDU Session NAS-PDU</w:t>
            </w:r>
          </w:p>
        </w:tc>
        <w:tc>
          <w:tcPr>
            <w:tcW w:w="1080" w:type="dxa"/>
          </w:tcPr>
          <w:p w14:paraId="6486717E" w14:textId="77777777" w:rsidR="00944A3D" w:rsidRPr="001D2E49" w:rsidRDefault="00944A3D" w:rsidP="00CA0696">
            <w:pPr>
              <w:pStyle w:val="TAL"/>
              <w:rPr>
                <w:rFonts w:cs="Arial"/>
                <w:lang w:eastAsia="ja-JP"/>
              </w:rPr>
            </w:pPr>
            <w:r w:rsidRPr="001D2E49">
              <w:rPr>
                <w:rFonts w:cs="Arial"/>
                <w:lang w:eastAsia="ja-JP"/>
              </w:rPr>
              <w:t>O</w:t>
            </w:r>
          </w:p>
        </w:tc>
        <w:tc>
          <w:tcPr>
            <w:tcW w:w="1080" w:type="dxa"/>
          </w:tcPr>
          <w:p w14:paraId="14BCE4F0" w14:textId="77777777" w:rsidR="00944A3D" w:rsidRPr="001D2E49" w:rsidRDefault="00944A3D" w:rsidP="00CA0696">
            <w:pPr>
              <w:pStyle w:val="TAL"/>
              <w:rPr>
                <w:rFonts w:cs="Arial"/>
                <w:i/>
                <w:lang w:eastAsia="ja-JP"/>
              </w:rPr>
            </w:pPr>
          </w:p>
        </w:tc>
        <w:tc>
          <w:tcPr>
            <w:tcW w:w="1512" w:type="dxa"/>
          </w:tcPr>
          <w:p w14:paraId="2DA78FD3" w14:textId="77777777" w:rsidR="00944A3D" w:rsidRPr="001D2E49" w:rsidRDefault="00944A3D" w:rsidP="00CA0696">
            <w:pPr>
              <w:pStyle w:val="TAL"/>
              <w:rPr>
                <w:rFonts w:cs="Arial"/>
                <w:lang w:eastAsia="ja-JP"/>
              </w:rPr>
            </w:pPr>
            <w:r w:rsidRPr="001D2E49">
              <w:rPr>
                <w:rFonts w:cs="Arial"/>
                <w:lang w:eastAsia="ja-JP"/>
              </w:rPr>
              <w:t>NAS-PDU</w:t>
            </w:r>
          </w:p>
          <w:p w14:paraId="104553D1" w14:textId="77777777" w:rsidR="00944A3D" w:rsidRPr="001D2E49" w:rsidRDefault="00944A3D" w:rsidP="00CA0696">
            <w:pPr>
              <w:pStyle w:val="TAL"/>
              <w:rPr>
                <w:rFonts w:cs="Arial"/>
                <w:lang w:eastAsia="ja-JP"/>
              </w:rPr>
            </w:pPr>
            <w:r w:rsidRPr="001D2E49">
              <w:rPr>
                <w:rFonts w:cs="Arial"/>
                <w:lang w:eastAsia="ja-JP"/>
              </w:rPr>
              <w:t>9.3.3.4</w:t>
            </w:r>
          </w:p>
        </w:tc>
        <w:tc>
          <w:tcPr>
            <w:tcW w:w="1728" w:type="dxa"/>
          </w:tcPr>
          <w:p w14:paraId="4EAD3B50" w14:textId="77777777" w:rsidR="00944A3D" w:rsidRPr="001D2E49" w:rsidRDefault="00944A3D" w:rsidP="00CA0696">
            <w:pPr>
              <w:pStyle w:val="TAL"/>
              <w:rPr>
                <w:rFonts w:cs="Arial"/>
                <w:lang w:eastAsia="ja-JP"/>
              </w:rPr>
            </w:pPr>
          </w:p>
        </w:tc>
        <w:tc>
          <w:tcPr>
            <w:tcW w:w="1080" w:type="dxa"/>
          </w:tcPr>
          <w:p w14:paraId="66C9435A"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5229C4FC" w14:textId="77777777" w:rsidR="00944A3D" w:rsidRPr="001D2E49" w:rsidRDefault="00944A3D" w:rsidP="00CA0696">
            <w:pPr>
              <w:pStyle w:val="TAR"/>
              <w:jc w:val="center"/>
              <w:rPr>
                <w:rFonts w:cs="Arial"/>
                <w:lang w:eastAsia="ja-JP"/>
              </w:rPr>
            </w:pPr>
          </w:p>
        </w:tc>
      </w:tr>
      <w:tr w:rsidR="00944A3D" w:rsidRPr="001D2E49" w14:paraId="7FE1695F" w14:textId="77777777" w:rsidTr="00CA0696">
        <w:tc>
          <w:tcPr>
            <w:tcW w:w="2160" w:type="dxa"/>
          </w:tcPr>
          <w:p w14:paraId="17FA6A38" w14:textId="77777777" w:rsidR="00944A3D" w:rsidRPr="001D2E49" w:rsidRDefault="00944A3D" w:rsidP="00CA0696">
            <w:pPr>
              <w:pStyle w:val="TAL"/>
              <w:ind w:left="163"/>
              <w:rPr>
                <w:rFonts w:cs="Arial"/>
                <w:bCs/>
                <w:iCs/>
                <w:lang w:eastAsia="ja-JP"/>
              </w:rPr>
            </w:pPr>
            <w:r w:rsidRPr="001D2E49">
              <w:rPr>
                <w:rFonts w:cs="Arial"/>
                <w:bCs/>
                <w:iCs/>
                <w:lang w:eastAsia="ja-JP"/>
              </w:rPr>
              <w:t xml:space="preserve">&gt;&gt;S-NSSAI </w:t>
            </w:r>
          </w:p>
        </w:tc>
        <w:tc>
          <w:tcPr>
            <w:tcW w:w="1080" w:type="dxa"/>
          </w:tcPr>
          <w:p w14:paraId="7CC9B6BD"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61746D0A" w14:textId="77777777" w:rsidR="00944A3D" w:rsidRPr="001D2E49" w:rsidRDefault="00944A3D" w:rsidP="00CA0696">
            <w:pPr>
              <w:pStyle w:val="TAL"/>
              <w:rPr>
                <w:rFonts w:cs="Arial"/>
                <w:i/>
                <w:lang w:eastAsia="ja-JP"/>
              </w:rPr>
            </w:pPr>
          </w:p>
        </w:tc>
        <w:tc>
          <w:tcPr>
            <w:tcW w:w="1512" w:type="dxa"/>
          </w:tcPr>
          <w:p w14:paraId="4A88068D" w14:textId="77777777" w:rsidR="00944A3D" w:rsidRPr="001D2E49" w:rsidDel="00DB51C0" w:rsidRDefault="00944A3D" w:rsidP="00CA0696">
            <w:pPr>
              <w:pStyle w:val="TAL"/>
              <w:rPr>
                <w:rFonts w:cs="Arial"/>
                <w:lang w:eastAsia="ja-JP"/>
              </w:rPr>
            </w:pPr>
            <w:r w:rsidRPr="001D2E49">
              <w:rPr>
                <w:rFonts w:cs="Arial"/>
                <w:lang w:eastAsia="ja-JP"/>
              </w:rPr>
              <w:t>9.3.1.24</w:t>
            </w:r>
          </w:p>
        </w:tc>
        <w:tc>
          <w:tcPr>
            <w:tcW w:w="1728" w:type="dxa"/>
          </w:tcPr>
          <w:p w14:paraId="5F703AF8" w14:textId="77777777" w:rsidR="00944A3D" w:rsidRPr="001D2E49" w:rsidRDefault="00944A3D" w:rsidP="00CA0696">
            <w:pPr>
              <w:pStyle w:val="TAL"/>
              <w:rPr>
                <w:rFonts w:cs="Arial"/>
                <w:lang w:eastAsia="ja-JP"/>
              </w:rPr>
            </w:pPr>
          </w:p>
        </w:tc>
        <w:tc>
          <w:tcPr>
            <w:tcW w:w="1080" w:type="dxa"/>
          </w:tcPr>
          <w:p w14:paraId="6F931D93"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79E2764D" w14:textId="77777777" w:rsidR="00944A3D" w:rsidRPr="001D2E49" w:rsidRDefault="00944A3D" w:rsidP="00CA0696">
            <w:pPr>
              <w:pStyle w:val="TAR"/>
              <w:jc w:val="center"/>
              <w:rPr>
                <w:rFonts w:cs="Arial"/>
                <w:lang w:eastAsia="ja-JP"/>
              </w:rPr>
            </w:pPr>
          </w:p>
        </w:tc>
      </w:tr>
      <w:tr w:rsidR="00944A3D" w:rsidRPr="001D2E49" w14:paraId="36E144FA" w14:textId="77777777" w:rsidTr="00CA0696">
        <w:tc>
          <w:tcPr>
            <w:tcW w:w="2160" w:type="dxa"/>
          </w:tcPr>
          <w:p w14:paraId="05945607" w14:textId="77777777" w:rsidR="00944A3D" w:rsidRPr="001D2E49" w:rsidRDefault="00944A3D" w:rsidP="00CA0696">
            <w:pPr>
              <w:pStyle w:val="TAL"/>
              <w:ind w:left="165"/>
              <w:rPr>
                <w:rFonts w:cs="Arial"/>
                <w:lang w:eastAsia="ja-JP"/>
              </w:rPr>
            </w:pPr>
            <w:r w:rsidRPr="001D2E49">
              <w:rPr>
                <w:rFonts w:cs="Arial"/>
                <w:bCs/>
                <w:iCs/>
                <w:lang w:eastAsia="ja-JP"/>
              </w:rPr>
              <w:t>&gt;&gt;PDU Session Resource Setup Request Transfer</w:t>
            </w:r>
          </w:p>
          <w:p w14:paraId="26B50F67" w14:textId="77777777" w:rsidR="00944A3D" w:rsidRPr="001D2E49" w:rsidRDefault="00944A3D" w:rsidP="00CA0696">
            <w:pPr>
              <w:pStyle w:val="TAL"/>
              <w:ind w:left="163"/>
              <w:rPr>
                <w:rFonts w:cs="Arial"/>
                <w:bCs/>
                <w:iCs/>
                <w:lang w:eastAsia="ja-JP"/>
              </w:rPr>
            </w:pPr>
          </w:p>
        </w:tc>
        <w:tc>
          <w:tcPr>
            <w:tcW w:w="1080" w:type="dxa"/>
          </w:tcPr>
          <w:p w14:paraId="0B1CB97D"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6804A66E" w14:textId="77777777" w:rsidR="00944A3D" w:rsidRPr="001D2E49" w:rsidRDefault="00944A3D" w:rsidP="00CA0696">
            <w:pPr>
              <w:pStyle w:val="TAL"/>
              <w:rPr>
                <w:rFonts w:cs="Arial"/>
                <w:i/>
                <w:lang w:eastAsia="ja-JP"/>
              </w:rPr>
            </w:pPr>
          </w:p>
        </w:tc>
        <w:tc>
          <w:tcPr>
            <w:tcW w:w="1512" w:type="dxa"/>
          </w:tcPr>
          <w:p w14:paraId="1571C8BE" w14:textId="77777777" w:rsidR="00944A3D" w:rsidRPr="001D2E49" w:rsidDel="00DB51C0" w:rsidRDefault="00944A3D" w:rsidP="00CA0696">
            <w:pPr>
              <w:pStyle w:val="TAL"/>
              <w:rPr>
                <w:rFonts w:cs="Arial"/>
                <w:lang w:eastAsia="ja-JP"/>
              </w:rPr>
            </w:pPr>
            <w:r w:rsidRPr="001D2E49">
              <w:rPr>
                <w:rFonts w:cs="Arial"/>
                <w:lang w:eastAsia="ja-JP"/>
              </w:rPr>
              <w:t>OCTET STRING</w:t>
            </w:r>
          </w:p>
        </w:tc>
        <w:tc>
          <w:tcPr>
            <w:tcW w:w="1728" w:type="dxa"/>
          </w:tcPr>
          <w:p w14:paraId="492EE163" w14:textId="77777777" w:rsidR="00944A3D" w:rsidRPr="001D2E49" w:rsidRDefault="00944A3D" w:rsidP="00CA069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26896DEE"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014B0A92" w14:textId="77777777" w:rsidR="00944A3D" w:rsidRPr="001D2E49" w:rsidRDefault="00944A3D" w:rsidP="00CA0696">
            <w:pPr>
              <w:pStyle w:val="TAR"/>
              <w:jc w:val="center"/>
              <w:rPr>
                <w:rFonts w:cs="Arial"/>
                <w:lang w:eastAsia="ja-JP"/>
              </w:rPr>
            </w:pPr>
          </w:p>
        </w:tc>
      </w:tr>
      <w:tr w:rsidR="00944A3D" w:rsidRPr="001D2E49" w14:paraId="2400675E" w14:textId="77777777" w:rsidTr="00CA0696">
        <w:tc>
          <w:tcPr>
            <w:tcW w:w="2160" w:type="dxa"/>
          </w:tcPr>
          <w:p w14:paraId="7B1FFEAA" w14:textId="77777777" w:rsidR="00944A3D" w:rsidRPr="001D2E49" w:rsidRDefault="00944A3D" w:rsidP="00CA0696">
            <w:pPr>
              <w:pStyle w:val="TAL"/>
              <w:rPr>
                <w:rFonts w:cs="Arial"/>
                <w:bCs/>
                <w:iCs/>
                <w:lang w:eastAsia="ja-JP"/>
              </w:rPr>
            </w:pPr>
            <w:r w:rsidRPr="001D2E49">
              <w:rPr>
                <w:rFonts w:cs="Arial"/>
                <w:bCs/>
                <w:iCs/>
                <w:lang w:eastAsia="ja-JP"/>
              </w:rPr>
              <w:t>Allowed NSSAI</w:t>
            </w:r>
          </w:p>
        </w:tc>
        <w:tc>
          <w:tcPr>
            <w:tcW w:w="1080" w:type="dxa"/>
          </w:tcPr>
          <w:p w14:paraId="1579AEE1" w14:textId="77777777" w:rsidR="00944A3D" w:rsidRPr="001D2E49" w:rsidRDefault="00944A3D" w:rsidP="00CA0696">
            <w:pPr>
              <w:pStyle w:val="TAL"/>
              <w:rPr>
                <w:rFonts w:cs="Arial"/>
                <w:lang w:eastAsia="ja-JP"/>
              </w:rPr>
            </w:pPr>
            <w:r w:rsidRPr="001D2E49">
              <w:rPr>
                <w:rFonts w:cs="Arial"/>
                <w:lang w:eastAsia="ja-JP"/>
              </w:rPr>
              <w:t>M</w:t>
            </w:r>
          </w:p>
        </w:tc>
        <w:tc>
          <w:tcPr>
            <w:tcW w:w="1080" w:type="dxa"/>
          </w:tcPr>
          <w:p w14:paraId="7836AF99" w14:textId="77777777" w:rsidR="00944A3D" w:rsidRPr="001D2E49" w:rsidRDefault="00944A3D" w:rsidP="00CA0696">
            <w:pPr>
              <w:pStyle w:val="TAL"/>
              <w:rPr>
                <w:rFonts w:cs="Arial"/>
                <w:i/>
                <w:lang w:eastAsia="ja-JP"/>
              </w:rPr>
            </w:pPr>
          </w:p>
        </w:tc>
        <w:tc>
          <w:tcPr>
            <w:tcW w:w="1512" w:type="dxa"/>
          </w:tcPr>
          <w:p w14:paraId="64FB73D2" w14:textId="77777777" w:rsidR="00944A3D" w:rsidRPr="001D2E49" w:rsidRDefault="00944A3D" w:rsidP="00CA0696">
            <w:pPr>
              <w:pStyle w:val="TAL"/>
              <w:rPr>
                <w:rFonts w:cs="Arial"/>
                <w:lang w:eastAsia="ja-JP"/>
              </w:rPr>
            </w:pPr>
            <w:r w:rsidRPr="001D2E49">
              <w:rPr>
                <w:rFonts w:cs="Arial"/>
                <w:lang w:eastAsia="ja-JP"/>
              </w:rPr>
              <w:t>9.3.1.31</w:t>
            </w:r>
          </w:p>
        </w:tc>
        <w:tc>
          <w:tcPr>
            <w:tcW w:w="1728" w:type="dxa"/>
          </w:tcPr>
          <w:p w14:paraId="1D972738" w14:textId="77777777" w:rsidR="00944A3D" w:rsidRPr="001D2E49" w:rsidRDefault="00944A3D" w:rsidP="00CA0696">
            <w:pPr>
              <w:pStyle w:val="TAL"/>
              <w:rPr>
                <w:iCs/>
                <w:lang w:eastAsia="ja-JP"/>
              </w:rPr>
            </w:pPr>
            <w:r w:rsidRPr="001D2E49">
              <w:rPr>
                <w:iCs/>
                <w:lang w:eastAsia="ja-JP"/>
              </w:rPr>
              <w:t>Indicates the S-NSSAIs permitted by the network</w:t>
            </w:r>
          </w:p>
        </w:tc>
        <w:tc>
          <w:tcPr>
            <w:tcW w:w="1080" w:type="dxa"/>
            <w:shd w:val="clear" w:color="auto" w:fill="auto"/>
          </w:tcPr>
          <w:p w14:paraId="4AC84059" w14:textId="77777777" w:rsidR="00944A3D" w:rsidRPr="001D2E49" w:rsidRDefault="00944A3D" w:rsidP="00CA0696">
            <w:pPr>
              <w:pStyle w:val="TAR"/>
              <w:jc w:val="center"/>
              <w:rPr>
                <w:rFonts w:cs="Arial"/>
                <w:lang w:eastAsia="ja-JP"/>
              </w:rPr>
            </w:pPr>
            <w:r w:rsidRPr="001D2E49">
              <w:rPr>
                <w:rFonts w:cs="Arial"/>
                <w:lang w:eastAsia="ja-JP"/>
              </w:rPr>
              <w:t>YES</w:t>
            </w:r>
          </w:p>
        </w:tc>
        <w:tc>
          <w:tcPr>
            <w:tcW w:w="1080" w:type="dxa"/>
          </w:tcPr>
          <w:p w14:paraId="7F59683A" w14:textId="77777777" w:rsidR="00944A3D" w:rsidRPr="001D2E49" w:rsidRDefault="00944A3D" w:rsidP="00CA0696">
            <w:pPr>
              <w:pStyle w:val="TAR"/>
              <w:jc w:val="center"/>
              <w:rPr>
                <w:rFonts w:cs="Arial"/>
                <w:lang w:eastAsia="ja-JP"/>
              </w:rPr>
            </w:pPr>
            <w:r w:rsidRPr="001D2E49">
              <w:rPr>
                <w:rFonts w:cs="Arial"/>
                <w:lang w:eastAsia="ja-JP"/>
              </w:rPr>
              <w:t>reject</w:t>
            </w:r>
          </w:p>
        </w:tc>
      </w:tr>
      <w:tr w:rsidR="00944A3D" w:rsidRPr="001D2E49" w14:paraId="5D458FD7" w14:textId="77777777" w:rsidTr="00CA0696">
        <w:tc>
          <w:tcPr>
            <w:tcW w:w="2160" w:type="dxa"/>
          </w:tcPr>
          <w:p w14:paraId="3E8A4303" w14:textId="77777777" w:rsidR="00944A3D" w:rsidRPr="001D2E49" w:rsidRDefault="00944A3D" w:rsidP="00CA0696">
            <w:pPr>
              <w:pStyle w:val="TAL"/>
              <w:rPr>
                <w:rFonts w:eastAsia="MS Mincho" w:cs="Arial"/>
                <w:lang w:eastAsia="ja-JP"/>
              </w:rPr>
            </w:pPr>
            <w:r w:rsidRPr="001D2E49">
              <w:rPr>
                <w:rFonts w:cs="Arial"/>
                <w:bCs/>
                <w:lang w:eastAsia="zh-CN"/>
              </w:rPr>
              <w:t>UE Security Capabilities</w:t>
            </w:r>
          </w:p>
        </w:tc>
        <w:tc>
          <w:tcPr>
            <w:tcW w:w="1080" w:type="dxa"/>
          </w:tcPr>
          <w:p w14:paraId="593996F7" w14:textId="77777777" w:rsidR="00944A3D" w:rsidRPr="001D2E49" w:rsidRDefault="00944A3D" w:rsidP="00CA0696">
            <w:pPr>
              <w:pStyle w:val="TAL"/>
              <w:rPr>
                <w:rFonts w:eastAsia="MS Mincho" w:cs="Arial"/>
                <w:lang w:eastAsia="ja-JP"/>
              </w:rPr>
            </w:pPr>
            <w:r w:rsidRPr="001D2E49">
              <w:rPr>
                <w:rFonts w:cs="Arial"/>
                <w:lang w:eastAsia="ja-JP"/>
              </w:rPr>
              <w:t>M</w:t>
            </w:r>
          </w:p>
        </w:tc>
        <w:tc>
          <w:tcPr>
            <w:tcW w:w="1080" w:type="dxa"/>
          </w:tcPr>
          <w:p w14:paraId="11616982" w14:textId="77777777" w:rsidR="00944A3D" w:rsidRPr="001D2E49" w:rsidRDefault="00944A3D" w:rsidP="00CA0696">
            <w:pPr>
              <w:pStyle w:val="TAL"/>
              <w:rPr>
                <w:rFonts w:cs="Arial"/>
                <w:lang w:eastAsia="ja-JP"/>
              </w:rPr>
            </w:pPr>
          </w:p>
        </w:tc>
        <w:tc>
          <w:tcPr>
            <w:tcW w:w="1512" w:type="dxa"/>
          </w:tcPr>
          <w:p w14:paraId="611969A8" w14:textId="77777777" w:rsidR="00944A3D" w:rsidRPr="001D2E49" w:rsidRDefault="00944A3D" w:rsidP="00CA0696">
            <w:pPr>
              <w:pStyle w:val="TAL"/>
              <w:rPr>
                <w:rFonts w:cs="Arial"/>
                <w:lang w:eastAsia="ja-JP"/>
              </w:rPr>
            </w:pPr>
            <w:r w:rsidRPr="001D2E49">
              <w:rPr>
                <w:lang w:eastAsia="ja-JP"/>
              </w:rPr>
              <w:t>9.3.1.86</w:t>
            </w:r>
          </w:p>
        </w:tc>
        <w:tc>
          <w:tcPr>
            <w:tcW w:w="1728" w:type="dxa"/>
          </w:tcPr>
          <w:p w14:paraId="26F72C2C" w14:textId="77777777" w:rsidR="00944A3D" w:rsidRPr="001D2E49" w:rsidRDefault="00944A3D" w:rsidP="00CA0696">
            <w:pPr>
              <w:pStyle w:val="TAL"/>
              <w:rPr>
                <w:rFonts w:cs="Arial"/>
                <w:lang w:eastAsia="ja-JP"/>
              </w:rPr>
            </w:pPr>
          </w:p>
        </w:tc>
        <w:tc>
          <w:tcPr>
            <w:tcW w:w="1080" w:type="dxa"/>
          </w:tcPr>
          <w:p w14:paraId="73665B2A"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38C44987"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ADAA162" w14:textId="77777777" w:rsidTr="00CA0696">
        <w:tc>
          <w:tcPr>
            <w:tcW w:w="2160" w:type="dxa"/>
          </w:tcPr>
          <w:p w14:paraId="50AC161A" w14:textId="77777777" w:rsidR="00944A3D" w:rsidRPr="001D2E49" w:rsidRDefault="00944A3D" w:rsidP="00CA0696">
            <w:pPr>
              <w:pStyle w:val="TAL"/>
              <w:rPr>
                <w:rFonts w:eastAsia="MS Mincho" w:cs="Arial"/>
                <w:lang w:eastAsia="ja-JP"/>
              </w:rPr>
            </w:pPr>
            <w:r w:rsidRPr="001D2E49">
              <w:rPr>
                <w:rFonts w:cs="Arial"/>
                <w:lang w:eastAsia="zh-CN"/>
              </w:rPr>
              <w:t>Security Key</w:t>
            </w:r>
          </w:p>
        </w:tc>
        <w:tc>
          <w:tcPr>
            <w:tcW w:w="1080" w:type="dxa"/>
          </w:tcPr>
          <w:p w14:paraId="74D8CBF8" w14:textId="77777777" w:rsidR="00944A3D" w:rsidRPr="001D2E49" w:rsidRDefault="00944A3D" w:rsidP="00CA0696">
            <w:pPr>
              <w:pStyle w:val="TAL"/>
              <w:rPr>
                <w:rFonts w:eastAsia="MS Mincho" w:cs="Arial"/>
                <w:lang w:eastAsia="ja-JP"/>
              </w:rPr>
            </w:pPr>
            <w:r w:rsidRPr="001D2E49">
              <w:rPr>
                <w:rFonts w:cs="Arial"/>
                <w:lang w:eastAsia="ja-JP"/>
              </w:rPr>
              <w:t>M</w:t>
            </w:r>
          </w:p>
        </w:tc>
        <w:tc>
          <w:tcPr>
            <w:tcW w:w="1080" w:type="dxa"/>
          </w:tcPr>
          <w:p w14:paraId="3C15D1D8" w14:textId="77777777" w:rsidR="00944A3D" w:rsidRPr="001D2E49" w:rsidRDefault="00944A3D" w:rsidP="00CA0696">
            <w:pPr>
              <w:pStyle w:val="TAL"/>
              <w:rPr>
                <w:rFonts w:cs="Arial"/>
                <w:lang w:eastAsia="ja-JP"/>
              </w:rPr>
            </w:pPr>
          </w:p>
        </w:tc>
        <w:tc>
          <w:tcPr>
            <w:tcW w:w="1512" w:type="dxa"/>
          </w:tcPr>
          <w:p w14:paraId="2C2022E9" w14:textId="77777777" w:rsidR="00944A3D" w:rsidRPr="001D2E49" w:rsidRDefault="00944A3D" w:rsidP="00CA0696">
            <w:pPr>
              <w:pStyle w:val="TAL"/>
              <w:rPr>
                <w:rFonts w:cs="Arial"/>
                <w:lang w:eastAsia="ja-JP"/>
              </w:rPr>
            </w:pPr>
            <w:r w:rsidRPr="001D2E49">
              <w:rPr>
                <w:lang w:eastAsia="ja-JP"/>
              </w:rPr>
              <w:t>9.3.1.87</w:t>
            </w:r>
          </w:p>
        </w:tc>
        <w:tc>
          <w:tcPr>
            <w:tcW w:w="1728" w:type="dxa"/>
          </w:tcPr>
          <w:p w14:paraId="67E81D82" w14:textId="77777777" w:rsidR="00944A3D" w:rsidRPr="001D2E49" w:rsidRDefault="00944A3D" w:rsidP="00CA0696">
            <w:pPr>
              <w:pStyle w:val="TAL"/>
              <w:rPr>
                <w:rFonts w:cs="Arial"/>
                <w:lang w:eastAsia="ja-JP"/>
              </w:rPr>
            </w:pPr>
          </w:p>
        </w:tc>
        <w:tc>
          <w:tcPr>
            <w:tcW w:w="1080" w:type="dxa"/>
          </w:tcPr>
          <w:p w14:paraId="4EC0EE66"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A86A7A7"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1583CE76" w14:textId="77777777" w:rsidTr="00CA0696">
        <w:tc>
          <w:tcPr>
            <w:tcW w:w="2160" w:type="dxa"/>
          </w:tcPr>
          <w:p w14:paraId="306E2623" w14:textId="77777777" w:rsidR="00944A3D" w:rsidRPr="001D2E49" w:rsidRDefault="00944A3D" w:rsidP="00CA0696">
            <w:pPr>
              <w:pStyle w:val="TAL"/>
              <w:rPr>
                <w:rFonts w:eastAsia="MS Mincho" w:cs="Arial"/>
                <w:lang w:eastAsia="ja-JP"/>
              </w:rPr>
            </w:pPr>
            <w:r w:rsidRPr="001D2E49">
              <w:rPr>
                <w:rFonts w:eastAsia="바탕" w:cs="Arial"/>
                <w:lang w:eastAsia="ja-JP"/>
              </w:rPr>
              <w:t>Trace Activation</w:t>
            </w:r>
          </w:p>
        </w:tc>
        <w:tc>
          <w:tcPr>
            <w:tcW w:w="1080" w:type="dxa"/>
          </w:tcPr>
          <w:p w14:paraId="0CB9D82C"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50A6C016" w14:textId="77777777" w:rsidR="00944A3D" w:rsidRPr="001D2E49" w:rsidRDefault="00944A3D" w:rsidP="00CA0696">
            <w:pPr>
              <w:pStyle w:val="TAL"/>
              <w:rPr>
                <w:rFonts w:cs="Arial"/>
                <w:lang w:eastAsia="ja-JP"/>
              </w:rPr>
            </w:pPr>
          </w:p>
        </w:tc>
        <w:tc>
          <w:tcPr>
            <w:tcW w:w="1512" w:type="dxa"/>
          </w:tcPr>
          <w:p w14:paraId="2823FD5C" w14:textId="77777777" w:rsidR="00944A3D" w:rsidRPr="001D2E49" w:rsidRDefault="00944A3D" w:rsidP="00CA0696">
            <w:pPr>
              <w:pStyle w:val="TAL"/>
              <w:rPr>
                <w:rFonts w:cs="Arial"/>
                <w:lang w:eastAsia="ja-JP"/>
              </w:rPr>
            </w:pPr>
            <w:r w:rsidRPr="001D2E49">
              <w:rPr>
                <w:lang w:eastAsia="ja-JP"/>
              </w:rPr>
              <w:t>9.3.1.14</w:t>
            </w:r>
          </w:p>
        </w:tc>
        <w:tc>
          <w:tcPr>
            <w:tcW w:w="1728" w:type="dxa"/>
          </w:tcPr>
          <w:p w14:paraId="07BB8572" w14:textId="77777777" w:rsidR="00944A3D" w:rsidRPr="001D2E49" w:rsidRDefault="00944A3D" w:rsidP="00CA0696">
            <w:pPr>
              <w:pStyle w:val="TAL"/>
              <w:rPr>
                <w:rFonts w:cs="Arial"/>
                <w:lang w:eastAsia="ja-JP"/>
              </w:rPr>
            </w:pPr>
          </w:p>
        </w:tc>
        <w:tc>
          <w:tcPr>
            <w:tcW w:w="1080" w:type="dxa"/>
          </w:tcPr>
          <w:p w14:paraId="3FFB23C8"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2098806E"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4E747D12" w14:textId="77777777" w:rsidTr="00CA0696">
        <w:tc>
          <w:tcPr>
            <w:tcW w:w="2160" w:type="dxa"/>
          </w:tcPr>
          <w:p w14:paraId="7C9437D1" w14:textId="77777777" w:rsidR="00944A3D" w:rsidRPr="001D2E49" w:rsidRDefault="00944A3D" w:rsidP="00CA0696">
            <w:pPr>
              <w:pStyle w:val="TAL"/>
              <w:rPr>
                <w:rFonts w:eastAsia="MS Mincho" w:cs="Arial"/>
                <w:lang w:eastAsia="ja-JP"/>
              </w:rPr>
            </w:pPr>
            <w:r w:rsidRPr="001D2E49">
              <w:rPr>
                <w:rFonts w:cs="Arial"/>
                <w:lang w:eastAsia="zh-CN"/>
              </w:rPr>
              <w:t>Mobility Restriction List</w:t>
            </w:r>
          </w:p>
        </w:tc>
        <w:tc>
          <w:tcPr>
            <w:tcW w:w="1080" w:type="dxa"/>
          </w:tcPr>
          <w:p w14:paraId="5D2E3A8B"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5188DCCF" w14:textId="77777777" w:rsidR="00944A3D" w:rsidRPr="001D2E49" w:rsidRDefault="00944A3D" w:rsidP="00CA0696">
            <w:pPr>
              <w:pStyle w:val="TAL"/>
              <w:rPr>
                <w:rFonts w:cs="Arial"/>
                <w:lang w:eastAsia="ja-JP"/>
              </w:rPr>
            </w:pPr>
          </w:p>
        </w:tc>
        <w:tc>
          <w:tcPr>
            <w:tcW w:w="1512" w:type="dxa"/>
          </w:tcPr>
          <w:p w14:paraId="0A8BC3C6" w14:textId="77777777" w:rsidR="00944A3D" w:rsidRPr="001D2E49" w:rsidRDefault="00944A3D" w:rsidP="00CA0696">
            <w:pPr>
              <w:pStyle w:val="TAL"/>
              <w:rPr>
                <w:rFonts w:cs="Arial"/>
                <w:lang w:eastAsia="ja-JP"/>
              </w:rPr>
            </w:pPr>
            <w:r w:rsidRPr="001D2E49">
              <w:rPr>
                <w:lang w:eastAsia="ja-JP"/>
              </w:rPr>
              <w:t>9.3.1.85</w:t>
            </w:r>
          </w:p>
        </w:tc>
        <w:tc>
          <w:tcPr>
            <w:tcW w:w="1728" w:type="dxa"/>
          </w:tcPr>
          <w:p w14:paraId="2EE23CDA" w14:textId="77777777" w:rsidR="00944A3D" w:rsidRPr="001D2E49" w:rsidRDefault="00944A3D" w:rsidP="00CA0696">
            <w:pPr>
              <w:pStyle w:val="TAL"/>
              <w:rPr>
                <w:rFonts w:cs="Arial"/>
                <w:lang w:eastAsia="ja-JP"/>
              </w:rPr>
            </w:pPr>
          </w:p>
        </w:tc>
        <w:tc>
          <w:tcPr>
            <w:tcW w:w="1080" w:type="dxa"/>
          </w:tcPr>
          <w:p w14:paraId="38453A55"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2DB9F20"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638EB9AA" w14:textId="77777777" w:rsidTr="00CA0696">
        <w:tc>
          <w:tcPr>
            <w:tcW w:w="2160" w:type="dxa"/>
          </w:tcPr>
          <w:p w14:paraId="65EEEB56" w14:textId="77777777" w:rsidR="00944A3D" w:rsidRPr="001D2E49" w:rsidRDefault="00944A3D" w:rsidP="00CA0696">
            <w:pPr>
              <w:pStyle w:val="TAL"/>
              <w:rPr>
                <w:rFonts w:eastAsia="MS Mincho" w:cs="Arial"/>
                <w:lang w:eastAsia="ja-JP"/>
              </w:rPr>
            </w:pPr>
            <w:r w:rsidRPr="001D2E49">
              <w:rPr>
                <w:rFonts w:cs="Arial"/>
                <w:lang w:eastAsia="zh-CN"/>
              </w:rPr>
              <w:t>UE Radio Capability</w:t>
            </w:r>
          </w:p>
        </w:tc>
        <w:tc>
          <w:tcPr>
            <w:tcW w:w="1080" w:type="dxa"/>
          </w:tcPr>
          <w:p w14:paraId="19C72D3E"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091F65B0" w14:textId="77777777" w:rsidR="00944A3D" w:rsidRPr="001D2E49" w:rsidRDefault="00944A3D" w:rsidP="00CA0696">
            <w:pPr>
              <w:pStyle w:val="TAL"/>
              <w:rPr>
                <w:rFonts w:cs="Arial"/>
                <w:lang w:eastAsia="ja-JP"/>
              </w:rPr>
            </w:pPr>
          </w:p>
        </w:tc>
        <w:tc>
          <w:tcPr>
            <w:tcW w:w="1512" w:type="dxa"/>
          </w:tcPr>
          <w:p w14:paraId="148CD354" w14:textId="77777777" w:rsidR="00944A3D" w:rsidRPr="001D2E49" w:rsidRDefault="00944A3D" w:rsidP="00CA0696">
            <w:pPr>
              <w:pStyle w:val="TAL"/>
              <w:rPr>
                <w:rFonts w:cs="Arial"/>
                <w:lang w:eastAsia="ja-JP"/>
              </w:rPr>
            </w:pPr>
            <w:r w:rsidRPr="001D2E49">
              <w:rPr>
                <w:lang w:eastAsia="ja-JP"/>
              </w:rPr>
              <w:t>9.3.1.74</w:t>
            </w:r>
          </w:p>
        </w:tc>
        <w:tc>
          <w:tcPr>
            <w:tcW w:w="1728" w:type="dxa"/>
          </w:tcPr>
          <w:p w14:paraId="7993EE71" w14:textId="77777777" w:rsidR="00944A3D" w:rsidRPr="001D2E49" w:rsidRDefault="00944A3D" w:rsidP="00CA0696">
            <w:pPr>
              <w:pStyle w:val="TAL"/>
              <w:rPr>
                <w:rFonts w:cs="Arial"/>
                <w:lang w:eastAsia="ja-JP"/>
              </w:rPr>
            </w:pPr>
          </w:p>
        </w:tc>
        <w:tc>
          <w:tcPr>
            <w:tcW w:w="1080" w:type="dxa"/>
          </w:tcPr>
          <w:p w14:paraId="3B2F5658"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22103A06"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7B4F51B4" w14:textId="77777777" w:rsidTr="00CA0696">
        <w:tc>
          <w:tcPr>
            <w:tcW w:w="2160" w:type="dxa"/>
          </w:tcPr>
          <w:p w14:paraId="7575A584" w14:textId="77777777" w:rsidR="00944A3D" w:rsidRPr="001D2E49" w:rsidRDefault="00944A3D" w:rsidP="00CA0696">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3D5BB556"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02486BCE" w14:textId="77777777" w:rsidR="00944A3D" w:rsidRPr="001D2E49" w:rsidRDefault="00944A3D" w:rsidP="00CA0696">
            <w:pPr>
              <w:pStyle w:val="TAL"/>
              <w:rPr>
                <w:rFonts w:cs="Arial"/>
                <w:lang w:eastAsia="ja-JP"/>
              </w:rPr>
            </w:pPr>
          </w:p>
        </w:tc>
        <w:tc>
          <w:tcPr>
            <w:tcW w:w="1512" w:type="dxa"/>
          </w:tcPr>
          <w:p w14:paraId="2F5C5CDC" w14:textId="77777777" w:rsidR="00944A3D" w:rsidRPr="001D2E49" w:rsidRDefault="00944A3D" w:rsidP="00CA0696">
            <w:pPr>
              <w:pStyle w:val="TAL"/>
              <w:rPr>
                <w:rFonts w:cs="Arial"/>
                <w:lang w:eastAsia="ja-JP"/>
              </w:rPr>
            </w:pPr>
            <w:r w:rsidRPr="001D2E49">
              <w:rPr>
                <w:lang w:eastAsia="ja-JP"/>
              </w:rPr>
              <w:t>9.3.1.61</w:t>
            </w:r>
          </w:p>
        </w:tc>
        <w:tc>
          <w:tcPr>
            <w:tcW w:w="1728" w:type="dxa"/>
          </w:tcPr>
          <w:p w14:paraId="05631F0C" w14:textId="77777777" w:rsidR="00944A3D" w:rsidRPr="001D2E49" w:rsidRDefault="00944A3D" w:rsidP="00CA0696">
            <w:pPr>
              <w:pStyle w:val="TAL"/>
              <w:rPr>
                <w:rFonts w:cs="Arial"/>
                <w:lang w:eastAsia="ja-JP"/>
              </w:rPr>
            </w:pPr>
          </w:p>
        </w:tc>
        <w:tc>
          <w:tcPr>
            <w:tcW w:w="1080" w:type="dxa"/>
          </w:tcPr>
          <w:p w14:paraId="46AABF8A"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1F82E31B"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1A4C06C7" w14:textId="77777777" w:rsidTr="00CA0696">
        <w:tc>
          <w:tcPr>
            <w:tcW w:w="2160" w:type="dxa"/>
          </w:tcPr>
          <w:p w14:paraId="2CFE70DC" w14:textId="77777777" w:rsidR="00944A3D" w:rsidRPr="001D2E49" w:rsidRDefault="00944A3D" w:rsidP="00CA0696">
            <w:pPr>
              <w:pStyle w:val="TAL"/>
              <w:rPr>
                <w:rFonts w:cs="Arial"/>
                <w:lang w:eastAsia="ja-JP"/>
              </w:rPr>
            </w:pPr>
            <w:r w:rsidRPr="001D2E49">
              <w:rPr>
                <w:rFonts w:eastAsia="바탕" w:cs="Arial"/>
                <w:lang w:eastAsia="ja-JP"/>
              </w:rPr>
              <w:t>Masked IMEISV</w:t>
            </w:r>
          </w:p>
        </w:tc>
        <w:tc>
          <w:tcPr>
            <w:tcW w:w="1080" w:type="dxa"/>
          </w:tcPr>
          <w:p w14:paraId="383C752C" w14:textId="77777777" w:rsidR="00944A3D" w:rsidRPr="001D2E49" w:rsidRDefault="00944A3D" w:rsidP="00CA0696">
            <w:pPr>
              <w:pStyle w:val="TAL"/>
              <w:rPr>
                <w:rFonts w:cs="Arial"/>
                <w:lang w:eastAsia="ja-JP"/>
              </w:rPr>
            </w:pPr>
            <w:r w:rsidRPr="001D2E49">
              <w:rPr>
                <w:rFonts w:cs="Arial"/>
                <w:lang w:eastAsia="zh-CN"/>
              </w:rPr>
              <w:t>O</w:t>
            </w:r>
          </w:p>
        </w:tc>
        <w:tc>
          <w:tcPr>
            <w:tcW w:w="1080" w:type="dxa"/>
          </w:tcPr>
          <w:p w14:paraId="0267FD3E" w14:textId="77777777" w:rsidR="00944A3D" w:rsidRPr="001D2E49" w:rsidRDefault="00944A3D" w:rsidP="00CA0696">
            <w:pPr>
              <w:pStyle w:val="TAL"/>
              <w:rPr>
                <w:rFonts w:cs="Arial"/>
                <w:lang w:eastAsia="ja-JP"/>
              </w:rPr>
            </w:pPr>
          </w:p>
        </w:tc>
        <w:tc>
          <w:tcPr>
            <w:tcW w:w="1512" w:type="dxa"/>
          </w:tcPr>
          <w:p w14:paraId="6A6AE858" w14:textId="77777777" w:rsidR="00944A3D" w:rsidRPr="001D2E49" w:rsidRDefault="00944A3D" w:rsidP="00CA0696">
            <w:pPr>
              <w:pStyle w:val="TAL"/>
              <w:rPr>
                <w:rFonts w:cs="Arial"/>
                <w:lang w:eastAsia="ja-JP"/>
              </w:rPr>
            </w:pPr>
            <w:r w:rsidRPr="001D2E49">
              <w:rPr>
                <w:lang w:eastAsia="ja-JP"/>
              </w:rPr>
              <w:t>9.3.1.54</w:t>
            </w:r>
          </w:p>
        </w:tc>
        <w:tc>
          <w:tcPr>
            <w:tcW w:w="1728" w:type="dxa"/>
          </w:tcPr>
          <w:p w14:paraId="22607A59" w14:textId="77777777" w:rsidR="00944A3D" w:rsidRPr="001D2E49" w:rsidRDefault="00944A3D" w:rsidP="00CA0696">
            <w:pPr>
              <w:pStyle w:val="TAL"/>
              <w:rPr>
                <w:rFonts w:cs="Arial"/>
                <w:lang w:eastAsia="ja-JP"/>
              </w:rPr>
            </w:pPr>
          </w:p>
        </w:tc>
        <w:tc>
          <w:tcPr>
            <w:tcW w:w="1080" w:type="dxa"/>
          </w:tcPr>
          <w:p w14:paraId="6A4274E8"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128BDA8D"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47E66E9C" w14:textId="77777777" w:rsidTr="00CA0696">
        <w:tc>
          <w:tcPr>
            <w:tcW w:w="2160" w:type="dxa"/>
          </w:tcPr>
          <w:p w14:paraId="71ACB291" w14:textId="77777777" w:rsidR="00944A3D" w:rsidRPr="001D2E49" w:rsidRDefault="00944A3D" w:rsidP="00CA0696">
            <w:pPr>
              <w:pStyle w:val="TAL"/>
              <w:rPr>
                <w:rFonts w:cs="Arial"/>
                <w:lang w:eastAsia="ja-JP"/>
              </w:rPr>
            </w:pPr>
            <w:r w:rsidRPr="001D2E49">
              <w:rPr>
                <w:rFonts w:eastAsia="바탕" w:cs="Arial"/>
                <w:lang w:eastAsia="ja-JP"/>
              </w:rPr>
              <w:t>NAS-PDU</w:t>
            </w:r>
          </w:p>
        </w:tc>
        <w:tc>
          <w:tcPr>
            <w:tcW w:w="1080" w:type="dxa"/>
          </w:tcPr>
          <w:p w14:paraId="094B6050" w14:textId="77777777" w:rsidR="00944A3D" w:rsidRPr="001D2E49" w:rsidRDefault="00944A3D" w:rsidP="00CA0696">
            <w:pPr>
              <w:pStyle w:val="TAL"/>
              <w:rPr>
                <w:rFonts w:cs="Arial"/>
                <w:lang w:eastAsia="ja-JP"/>
              </w:rPr>
            </w:pPr>
            <w:r w:rsidRPr="001D2E49">
              <w:rPr>
                <w:rFonts w:cs="Arial"/>
                <w:lang w:eastAsia="zh-CN"/>
              </w:rPr>
              <w:t>O</w:t>
            </w:r>
          </w:p>
        </w:tc>
        <w:tc>
          <w:tcPr>
            <w:tcW w:w="1080" w:type="dxa"/>
          </w:tcPr>
          <w:p w14:paraId="2BBA8573" w14:textId="77777777" w:rsidR="00944A3D" w:rsidRPr="001D2E49" w:rsidRDefault="00944A3D" w:rsidP="00CA0696">
            <w:pPr>
              <w:pStyle w:val="TAL"/>
              <w:rPr>
                <w:rFonts w:cs="Arial"/>
                <w:i/>
                <w:lang w:eastAsia="ja-JP"/>
              </w:rPr>
            </w:pPr>
          </w:p>
        </w:tc>
        <w:tc>
          <w:tcPr>
            <w:tcW w:w="1512" w:type="dxa"/>
          </w:tcPr>
          <w:p w14:paraId="2D9E62F2" w14:textId="77777777" w:rsidR="00944A3D" w:rsidRPr="001D2E49" w:rsidRDefault="00944A3D" w:rsidP="00CA0696">
            <w:pPr>
              <w:pStyle w:val="TAL"/>
              <w:rPr>
                <w:rFonts w:cs="Arial"/>
                <w:lang w:eastAsia="ja-JP"/>
              </w:rPr>
            </w:pPr>
            <w:r w:rsidRPr="001D2E49">
              <w:rPr>
                <w:lang w:eastAsia="ja-JP"/>
              </w:rPr>
              <w:t>9.3.3.4</w:t>
            </w:r>
          </w:p>
        </w:tc>
        <w:tc>
          <w:tcPr>
            <w:tcW w:w="1728" w:type="dxa"/>
          </w:tcPr>
          <w:p w14:paraId="3046B369" w14:textId="77777777" w:rsidR="00944A3D" w:rsidRPr="001D2E49" w:rsidRDefault="00944A3D" w:rsidP="00CA0696">
            <w:pPr>
              <w:pStyle w:val="TAL"/>
              <w:rPr>
                <w:lang w:eastAsia="ja-JP"/>
              </w:rPr>
            </w:pPr>
          </w:p>
        </w:tc>
        <w:tc>
          <w:tcPr>
            <w:tcW w:w="1080" w:type="dxa"/>
          </w:tcPr>
          <w:p w14:paraId="235D804A" w14:textId="77777777" w:rsidR="00944A3D" w:rsidRPr="001D2E49" w:rsidRDefault="00944A3D" w:rsidP="00CA0696">
            <w:pPr>
              <w:pStyle w:val="TAR"/>
              <w:jc w:val="center"/>
              <w:rPr>
                <w:rFonts w:cs="Arial"/>
                <w:lang w:eastAsia="ja-JP"/>
              </w:rPr>
            </w:pPr>
            <w:r w:rsidRPr="001D2E49">
              <w:rPr>
                <w:rFonts w:cs="Arial"/>
                <w:lang w:eastAsia="ja-JP"/>
              </w:rPr>
              <w:t>YES</w:t>
            </w:r>
          </w:p>
        </w:tc>
        <w:tc>
          <w:tcPr>
            <w:tcW w:w="1080" w:type="dxa"/>
          </w:tcPr>
          <w:p w14:paraId="550F52C0"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747A9036" w14:textId="77777777" w:rsidTr="00CA0696">
        <w:tc>
          <w:tcPr>
            <w:tcW w:w="2160" w:type="dxa"/>
          </w:tcPr>
          <w:p w14:paraId="6E2E2EDC" w14:textId="77777777" w:rsidR="00944A3D" w:rsidRPr="001D2E49" w:rsidRDefault="00944A3D" w:rsidP="00CA0696">
            <w:pPr>
              <w:pStyle w:val="TAL"/>
              <w:rPr>
                <w:rFonts w:eastAsia="바탕" w:cs="Arial"/>
                <w:lang w:eastAsia="ja-JP"/>
              </w:rPr>
            </w:pPr>
            <w:r w:rsidRPr="001D2E49">
              <w:rPr>
                <w:rFonts w:eastAsia="바탕" w:cs="Arial"/>
              </w:rPr>
              <w:t>Emergency Fallback Indicator</w:t>
            </w:r>
          </w:p>
        </w:tc>
        <w:tc>
          <w:tcPr>
            <w:tcW w:w="1080" w:type="dxa"/>
          </w:tcPr>
          <w:p w14:paraId="7CC8A61A"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38994123" w14:textId="77777777" w:rsidR="00944A3D" w:rsidRPr="001D2E49" w:rsidRDefault="00944A3D" w:rsidP="00CA0696">
            <w:pPr>
              <w:pStyle w:val="TAL"/>
              <w:rPr>
                <w:rFonts w:cs="Arial"/>
                <w:i/>
                <w:lang w:eastAsia="ja-JP"/>
              </w:rPr>
            </w:pPr>
          </w:p>
        </w:tc>
        <w:tc>
          <w:tcPr>
            <w:tcW w:w="1512" w:type="dxa"/>
          </w:tcPr>
          <w:p w14:paraId="6A64A1C5" w14:textId="77777777" w:rsidR="00944A3D" w:rsidRPr="001D2E49" w:rsidRDefault="00944A3D" w:rsidP="00CA0696">
            <w:pPr>
              <w:pStyle w:val="TAL"/>
              <w:rPr>
                <w:lang w:eastAsia="ja-JP"/>
              </w:rPr>
            </w:pPr>
            <w:r w:rsidRPr="001D2E49">
              <w:t>9.3.1.26</w:t>
            </w:r>
          </w:p>
        </w:tc>
        <w:tc>
          <w:tcPr>
            <w:tcW w:w="1728" w:type="dxa"/>
          </w:tcPr>
          <w:p w14:paraId="319EFC67" w14:textId="77777777" w:rsidR="00944A3D" w:rsidRPr="001D2E49" w:rsidRDefault="00944A3D" w:rsidP="00CA0696">
            <w:pPr>
              <w:pStyle w:val="TAL"/>
              <w:rPr>
                <w:rFonts w:eastAsia="DengXian" w:cs="Arial"/>
                <w:lang w:eastAsia="zh-CN"/>
              </w:rPr>
            </w:pPr>
          </w:p>
        </w:tc>
        <w:tc>
          <w:tcPr>
            <w:tcW w:w="1080" w:type="dxa"/>
          </w:tcPr>
          <w:p w14:paraId="3B45BC3B" w14:textId="77777777" w:rsidR="00944A3D" w:rsidRPr="001D2E49" w:rsidRDefault="00944A3D" w:rsidP="00CA0696">
            <w:pPr>
              <w:pStyle w:val="TAR"/>
              <w:jc w:val="center"/>
              <w:rPr>
                <w:rFonts w:cs="Arial"/>
                <w:lang w:eastAsia="ja-JP"/>
              </w:rPr>
            </w:pPr>
            <w:r w:rsidRPr="001D2E49">
              <w:rPr>
                <w:rFonts w:cs="Arial"/>
              </w:rPr>
              <w:t>YES</w:t>
            </w:r>
          </w:p>
        </w:tc>
        <w:tc>
          <w:tcPr>
            <w:tcW w:w="1080" w:type="dxa"/>
          </w:tcPr>
          <w:p w14:paraId="7D5301D7" w14:textId="77777777" w:rsidR="00944A3D" w:rsidRPr="001D2E49" w:rsidRDefault="00944A3D" w:rsidP="00CA0696">
            <w:pPr>
              <w:pStyle w:val="TAR"/>
              <w:jc w:val="center"/>
              <w:rPr>
                <w:rFonts w:cs="Arial"/>
                <w:lang w:eastAsia="ja-JP"/>
              </w:rPr>
            </w:pPr>
            <w:r w:rsidRPr="001D2E49">
              <w:rPr>
                <w:rFonts w:cs="Arial"/>
              </w:rPr>
              <w:t>reject</w:t>
            </w:r>
          </w:p>
        </w:tc>
      </w:tr>
      <w:tr w:rsidR="00944A3D" w:rsidRPr="001D2E49" w14:paraId="4DDA3874" w14:textId="77777777" w:rsidTr="00CA0696">
        <w:tc>
          <w:tcPr>
            <w:tcW w:w="2160" w:type="dxa"/>
          </w:tcPr>
          <w:p w14:paraId="1CFB523E" w14:textId="77777777" w:rsidR="00944A3D" w:rsidRPr="001D2E49" w:rsidRDefault="00944A3D" w:rsidP="00CA0696">
            <w:pPr>
              <w:pStyle w:val="TAL"/>
              <w:rPr>
                <w:rFonts w:eastAsia="바탕" w:cs="Arial"/>
              </w:rPr>
            </w:pPr>
            <w:r w:rsidRPr="001D2E49">
              <w:rPr>
                <w:rFonts w:eastAsia="바탕" w:cs="Arial"/>
              </w:rPr>
              <w:t>RRC Inactive Transition Report Request</w:t>
            </w:r>
          </w:p>
        </w:tc>
        <w:tc>
          <w:tcPr>
            <w:tcW w:w="1080" w:type="dxa"/>
          </w:tcPr>
          <w:p w14:paraId="708EDA47"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3358DA1E" w14:textId="77777777" w:rsidR="00944A3D" w:rsidRPr="001D2E49" w:rsidRDefault="00944A3D" w:rsidP="00CA0696">
            <w:pPr>
              <w:pStyle w:val="TAL"/>
              <w:rPr>
                <w:rFonts w:cs="Arial"/>
                <w:i/>
                <w:lang w:eastAsia="ja-JP"/>
              </w:rPr>
            </w:pPr>
          </w:p>
        </w:tc>
        <w:tc>
          <w:tcPr>
            <w:tcW w:w="1512" w:type="dxa"/>
          </w:tcPr>
          <w:p w14:paraId="72B48258" w14:textId="77777777" w:rsidR="00944A3D" w:rsidRPr="001D2E49" w:rsidRDefault="00944A3D" w:rsidP="00CA0696">
            <w:pPr>
              <w:pStyle w:val="TAL"/>
            </w:pPr>
            <w:r w:rsidRPr="001D2E49">
              <w:t>9.3.1.91</w:t>
            </w:r>
          </w:p>
        </w:tc>
        <w:tc>
          <w:tcPr>
            <w:tcW w:w="1728" w:type="dxa"/>
          </w:tcPr>
          <w:p w14:paraId="11F954D2" w14:textId="77777777" w:rsidR="00944A3D" w:rsidRPr="001D2E49" w:rsidRDefault="00944A3D" w:rsidP="00CA0696">
            <w:pPr>
              <w:pStyle w:val="TAL"/>
              <w:rPr>
                <w:rFonts w:eastAsia="DengXian" w:cs="Arial"/>
                <w:lang w:eastAsia="zh-CN"/>
              </w:rPr>
            </w:pPr>
          </w:p>
        </w:tc>
        <w:tc>
          <w:tcPr>
            <w:tcW w:w="1080" w:type="dxa"/>
          </w:tcPr>
          <w:p w14:paraId="2537B0AA" w14:textId="77777777" w:rsidR="00944A3D" w:rsidRPr="001D2E49" w:rsidRDefault="00944A3D" w:rsidP="00CA0696">
            <w:pPr>
              <w:pStyle w:val="TAR"/>
              <w:jc w:val="center"/>
              <w:rPr>
                <w:rFonts w:cs="Arial"/>
              </w:rPr>
            </w:pPr>
            <w:r w:rsidRPr="001D2E49">
              <w:rPr>
                <w:rFonts w:cs="Arial"/>
              </w:rPr>
              <w:t>YES</w:t>
            </w:r>
          </w:p>
        </w:tc>
        <w:tc>
          <w:tcPr>
            <w:tcW w:w="1080" w:type="dxa"/>
          </w:tcPr>
          <w:p w14:paraId="64814252" w14:textId="77777777" w:rsidR="00944A3D" w:rsidRPr="001D2E49" w:rsidRDefault="00944A3D" w:rsidP="00CA0696">
            <w:pPr>
              <w:pStyle w:val="TAR"/>
              <w:jc w:val="center"/>
              <w:rPr>
                <w:rFonts w:cs="Arial"/>
              </w:rPr>
            </w:pPr>
            <w:r w:rsidRPr="001D2E49">
              <w:rPr>
                <w:rFonts w:cs="Arial"/>
                <w:lang w:eastAsia="ja-JP"/>
              </w:rPr>
              <w:t>ignore</w:t>
            </w:r>
          </w:p>
        </w:tc>
      </w:tr>
      <w:tr w:rsidR="00944A3D" w:rsidRPr="001D2E49" w14:paraId="585B490A" w14:textId="77777777" w:rsidTr="00CA0696">
        <w:tc>
          <w:tcPr>
            <w:tcW w:w="2160" w:type="dxa"/>
          </w:tcPr>
          <w:p w14:paraId="47B48CDC" w14:textId="77777777" w:rsidR="00944A3D" w:rsidRPr="001D2E49" w:rsidRDefault="00944A3D" w:rsidP="00CA0696">
            <w:pPr>
              <w:pStyle w:val="TAL"/>
              <w:rPr>
                <w:rFonts w:eastAsia="바탕" w:cs="Arial"/>
              </w:rPr>
            </w:pPr>
            <w:r w:rsidRPr="001D2E49">
              <w:rPr>
                <w:rFonts w:cs="Arial" w:hint="eastAsia"/>
                <w:lang w:eastAsia="zh-CN"/>
              </w:rPr>
              <w:t>UE Radio Capability for Paging</w:t>
            </w:r>
          </w:p>
        </w:tc>
        <w:tc>
          <w:tcPr>
            <w:tcW w:w="1080" w:type="dxa"/>
          </w:tcPr>
          <w:p w14:paraId="748CC223"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5700C055" w14:textId="77777777" w:rsidR="00944A3D" w:rsidRPr="001D2E49" w:rsidRDefault="00944A3D" w:rsidP="00CA0696">
            <w:pPr>
              <w:pStyle w:val="TAL"/>
              <w:rPr>
                <w:rFonts w:cs="Arial"/>
                <w:i/>
                <w:lang w:eastAsia="ja-JP"/>
              </w:rPr>
            </w:pPr>
          </w:p>
        </w:tc>
        <w:tc>
          <w:tcPr>
            <w:tcW w:w="1512" w:type="dxa"/>
          </w:tcPr>
          <w:p w14:paraId="52DF7464" w14:textId="77777777" w:rsidR="00944A3D" w:rsidRPr="001D2E49" w:rsidRDefault="00944A3D" w:rsidP="00CA0696">
            <w:pPr>
              <w:pStyle w:val="TAL"/>
            </w:pPr>
            <w:r w:rsidRPr="001D2E49">
              <w:t>9.3.1.68</w:t>
            </w:r>
          </w:p>
        </w:tc>
        <w:tc>
          <w:tcPr>
            <w:tcW w:w="1728" w:type="dxa"/>
          </w:tcPr>
          <w:p w14:paraId="6180EF4D" w14:textId="77777777" w:rsidR="00944A3D" w:rsidRPr="001D2E49" w:rsidRDefault="00944A3D" w:rsidP="00CA0696">
            <w:pPr>
              <w:pStyle w:val="TAL"/>
              <w:rPr>
                <w:rFonts w:eastAsia="DengXian" w:cs="Arial"/>
                <w:lang w:eastAsia="zh-CN"/>
              </w:rPr>
            </w:pPr>
          </w:p>
        </w:tc>
        <w:tc>
          <w:tcPr>
            <w:tcW w:w="1080" w:type="dxa"/>
          </w:tcPr>
          <w:p w14:paraId="2A69480C" w14:textId="77777777" w:rsidR="00944A3D" w:rsidRPr="001D2E49" w:rsidRDefault="00944A3D" w:rsidP="00CA0696">
            <w:pPr>
              <w:pStyle w:val="TAR"/>
              <w:jc w:val="center"/>
              <w:rPr>
                <w:rFonts w:cs="Arial"/>
              </w:rPr>
            </w:pPr>
            <w:r w:rsidRPr="001D2E49">
              <w:rPr>
                <w:rFonts w:cs="Arial"/>
              </w:rPr>
              <w:t>YES</w:t>
            </w:r>
          </w:p>
        </w:tc>
        <w:tc>
          <w:tcPr>
            <w:tcW w:w="1080" w:type="dxa"/>
          </w:tcPr>
          <w:p w14:paraId="23FDBD7E"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52E529FF" w14:textId="77777777" w:rsidTr="00CA0696">
        <w:tc>
          <w:tcPr>
            <w:tcW w:w="2160" w:type="dxa"/>
          </w:tcPr>
          <w:p w14:paraId="410DDC4D" w14:textId="77777777" w:rsidR="00944A3D" w:rsidRPr="001D2E49" w:rsidRDefault="00944A3D" w:rsidP="00CA0696">
            <w:pPr>
              <w:pStyle w:val="TAL"/>
              <w:rPr>
                <w:rFonts w:cs="Arial"/>
                <w:lang w:eastAsia="zh-CN"/>
              </w:rPr>
            </w:pPr>
            <w:r w:rsidRPr="001D2E49">
              <w:rPr>
                <w:rFonts w:cs="Arial"/>
                <w:lang w:eastAsia="zh-CN"/>
              </w:rPr>
              <w:t xml:space="preserve">Redirection for Voice EPS Fallback </w:t>
            </w:r>
          </w:p>
        </w:tc>
        <w:tc>
          <w:tcPr>
            <w:tcW w:w="1080" w:type="dxa"/>
          </w:tcPr>
          <w:p w14:paraId="4BC93D61"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0244900D" w14:textId="77777777" w:rsidR="00944A3D" w:rsidRPr="001D2E49" w:rsidRDefault="00944A3D" w:rsidP="00CA0696">
            <w:pPr>
              <w:pStyle w:val="TAL"/>
              <w:rPr>
                <w:rFonts w:cs="Arial"/>
                <w:i/>
                <w:lang w:eastAsia="ja-JP"/>
              </w:rPr>
            </w:pPr>
          </w:p>
        </w:tc>
        <w:tc>
          <w:tcPr>
            <w:tcW w:w="1512" w:type="dxa"/>
          </w:tcPr>
          <w:p w14:paraId="1B570616" w14:textId="77777777" w:rsidR="00944A3D" w:rsidRPr="001D2E49" w:rsidRDefault="00944A3D" w:rsidP="00CA0696">
            <w:pPr>
              <w:pStyle w:val="TAL"/>
            </w:pPr>
            <w:r w:rsidRPr="001D2E49">
              <w:t>9.3.1.116</w:t>
            </w:r>
          </w:p>
        </w:tc>
        <w:tc>
          <w:tcPr>
            <w:tcW w:w="1728" w:type="dxa"/>
          </w:tcPr>
          <w:p w14:paraId="749138C8" w14:textId="77777777" w:rsidR="00944A3D" w:rsidRPr="001D2E49" w:rsidRDefault="00944A3D" w:rsidP="00CA0696">
            <w:pPr>
              <w:pStyle w:val="TAL"/>
              <w:rPr>
                <w:rFonts w:eastAsia="DengXian" w:cs="Arial"/>
                <w:lang w:eastAsia="zh-CN"/>
              </w:rPr>
            </w:pPr>
          </w:p>
        </w:tc>
        <w:tc>
          <w:tcPr>
            <w:tcW w:w="1080" w:type="dxa"/>
          </w:tcPr>
          <w:p w14:paraId="023C49BF" w14:textId="77777777" w:rsidR="00944A3D" w:rsidRPr="001D2E49" w:rsidRDefault="00944A3D" w:rsidP="00CA0696">
            <w:pPr>
              <w:pStyle w:val="TAR"/>
              <w:jc w:val="center"/>
              <w:rPr>
                <w:rFonts w:cs="Arial"/>
              </w:rPr>
            </w:pPr>
            <w:r w:rsidRPr="001D2E49">
              <w:rPr>
                <w:rFonts w:cs="Arial"/>
              </w:rPr>
              <w:t>YES</w:t>
            </w:r>
          </w:p>
        </w:tc>
        <w:tc>
          <w:tcPr>
            <w:tcW w:w="1080" w:type="dxa"/>
          </w:tcPr>
          <w:p w14:paraId="5DE5C5E1"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455409B6" w14:textId="77777777" w:rsidTr="00CA0696">
        <w:tc>
          <w:tcPr>
            <w:tcW w:w="2160" w:type="dxa"/>
          </w:tcPr>
          <w:p w14:paraId="3C8903A3" w14:textId="77777777" w:rsidR="00944A3D" w:rsidRPr="001D2E49" w:rsidRDefault="00944A3D" w:rsidP="00CA0696">
            <w:pPr>
              <w:pStyle w:val="TAL"/>
              <w:rPr>
                <w:rFonts w:cs="Arial"/>
                <w:lang w:eastAsia="zh-CN"/>
              </w:rPr>
            </w:pPr>
            <w:r w:rsidRPr="001D2E49">
              <w:rPr>
                <w:lang w:eastAsia="ja-JP"/>
              </w:rPr>
              <w:t>Location Reporting Request Type</w:t>
            </w:r>
          </w:p>
        </w:tc>
        <w:tc>
          <w:tcPr>
            <w:tcW w:w="1080" w:type="dxa"/>
          </w:tcPr>
          <w:p w14:paraId="6F5D628C" w14:textId="77777777" w:rsidR="00944A3D" w:rsidRPr="001D2E49" w:rsidRDefault="00944A3D" w:rsidP="00CA0696">
            <w:pPr>
              <w:pStyle w:val="TAL"/>
              <w:rPr>
                <w:rFonts w:cs="Arial"/>
                <w:lang w:eastAsia="zh-CN"/>
              </w:rPr>
            </w:pPr>
            <w:r w:rsidRPr="001D2E49">
              <w:rPr>
                <w:lang w:eastAsia="ja-JP"/>
              </w:rPr>
              <w:t>O</w:t>
            </w:r>
          </w:p>
        </w:tc>
        <w:tc>
          <w:tcPr>
            <w:tcW w:w="1080" w:type="dxa"/>
          </w:tcPr>
          <w:p w14:paraId="6C9A88FF" w14:textId="77777777" w:rsidR="00944A3D" w:rsidRPr="001D2E49" w:rsidRDefault="00944A3D" w:rsidP="00CA0696">
            <w:pPr>
              <w:pStyle w:val="TAL"/>
              <w:rPr>
                <w:rFonts w:cs="Arial"/>
                <w:i/>
                <w:lang w:eastAsia="ja-JP"/>
              </w:rPr>
            </w:pPr>
          </w:p>
        </w:tc>
        <w:tc>
          <w:tcPr>
            <w:tcW w:w="1512" w:type="dxa"/>
          </w:tcPr>
          <w:p w14:paraId="7F868D74" w14:textId="77777777" w:rsidR="00944A3D" w:rsidRPr="001D2E49" w:rsidRDefault="00944A3D" w:rsidP="00CA0696">
            <w:pPr>
              <w:pStyle w:val="TAL"/>
            </w:pPr>
            <w:r w:rsidRPr="001D2E49">
              <w:rPr>
                <w:lang w:eastAsia="ja-JP"/>
              </w:rPr>
              <w:t>9.3.1.65</w:t>
            </w:r>
          </w:p>
        </w:tc>
        <w:tc>
          <w:tcPr>
            <w:tcW w:w="1728" w:type="dxa"/>
          </w:tcPr>
          <w:p w14:paraId="67ED8DDB" w14:textId="77777777" w:rsidR="00944A3D" w:rsidRPr="001D2E49" w:rsidRDefault="00944A3D" w:rsidP="00CA0696">
            <w:pPr>
              <w:pStyle w:val="TAL"/>
              <w:rPr>
                <w:rFonts w:eastAsia="DengXian" w:cs="Arial"/>
                <w:lang w:eastAsia="zh-CN"/>
              </w:rPr>
            </w:pPr>
          </w:p>
        </w:tc>
        <w:tc>
          <w:tcPr>
            <w:tcW w:w="1080" w:type="dxa"/>
          </w:tcPr>
          <w:p w14:paraId="1F67E7FF" w14:textId="77777777" w:rsidR="00944A3D" w:rsidRPr="001D2E49" w:rsidRDefault="00944A3D" w:rsidP="00CA0696">
            <w:pPr>
              <w:pStyle w:val="TAR"/>
              <w:jc w:val="center"/>
              <w:rPr>
                <w:rFonts w:cs="Arial"/>
              </w:rPr>
            </w:pPr>
            <w:r w:rsidRPr="001D2E49">
              <w:rPr>
                <w:lang w:eastAsia="ja-JP"/>
              </w:rPr>
              <w:t>YES</w:t>
            </w:r>
          </w:p>
        </w:tc>
        <w:tc>
          <w:tcPr>
            <w:tcW w:w="1080" w:type="dxa"/>
          </w:tcPr>
          <w:p w14:paraId="703BE884" w14:textId="77777777" w:rsidR="00944A3D" w:rsidRPr="001D2E49" w:rsidRDefault="00944A3D" w:rsidP="00CA0696">
            <w:pPr>
              <w:pStyle w:val="TAR"/>
              <w:jc w:val="center"/>
              <w:rPr>
                <w:rFonts w:cs="Arial"/>
                <w:lang w:eastAsia="ja-JP"/>
              </w:rPr>
            </w:pPr>
            <w:r w:rsidRPr="001D2E49">
              <w:rPr>
                <w:lang w:eastAsia="ja-JP"/>
              </w:rPr>
              <w:t>ignore</w:t>
            </w:r>
          </w:p>
        </w:tc>
      </w:tr>
      <w:tr w:rsidR="00944A3D" w:rsidRPr="001D2E49" w14:paraId="074D27F8" w14:textId="77777777" w:rsidTr="00CA0696">
        <w:tc>
          <w:tcPr>
            <w:tcW w:w="2160" w:type="dxa"/>
          </w:tcPr>
          <w:p w14:paraId="44056B66" w14:textId="77777777" w:rsidR="00944A3D" w:rsidRPr="001D2E49" w:rsidRDefault="00944A3D" w:rsidP="00CA0696">
            <w:pPr>
              <w:keepNext/>
              <w:keepLines/>
              <w:spacing w:after="0"/>
              <w:rPr>
                <w:rFonts w:ascii="Arial" w:eastAsia="바탕" w:hAnsi="Arial" w:cs="Arial"/>
                <w:sz w:val="18"/>
              </w:rPr>
            </w:pPr>
            <w:r w:rsidRPr="001D2E49">
              <w:rPr>
                <w:rFonts w:ascii="Arial" w:hAnsi="Arial" w:cs="Arial"/>
                <w:sz w:val="18"/>
                <w:lang w:eastAsia="zh-CN"/>
              </w:rPr>
              <w:t>CN Assisted RAN Parameters Tuning</w:t>
            </w:r>
          </w:p>
        </w:tc>
        <w:tc>
          <w:tcPr>
            <w:tcW w:w="1080" w:type="dxa"/>
          </w:tcPr>
          <w:p w14:paraId="1EF6118E" w14:textId="77777777" w:rsidR="00944A3D" w:rsidRPr="001D2E49" w:rsidRDefault="00944A3D"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610C44D5" w14:textId="77777777" w:rsidR="00944A3D" w:rsidRPr="001D2E49" w:rsidRDefault="00944A3D" w:rsidP="00CA0696">
            <w:pPr>
              <w:keepNext/>
              <w:keepLines/>
              <w:spacing w:after="0"/>
              <w:rPr>
                <w:rFonts w:ascii="Arial" w:hAnsi="Arial" w:cs="Arial"/>
                <w:i/>
                <w:sz w:val="18"/>
                <w:lang w:eastAsia="ja-JP"/>
              </w:rPr>
            </w:pPr>
          </w:p>
        </w:tc>
        <w:tc>
          <w:tcPr>
            <w:tcW w:w="1512" w:type="dxa"/>
          </w:tcPr>
          <w:p w14:paraId="2EB98DD3" w14:textId="77777777" w:rsidR="00944A3D" w:rsidRPr="001D2E49" w:rsidRDefault="00944A3D" w:rsidP="00CA0696">
            <w:pPr>
              <w:keepNext/>
              <w:keepLines/>
              <w:spacing w:after="0"/>
              <w:rPr>
                <w:rFonts w:ascii="Arial" w:hAnsi="Arial"/>
                <w:sz w:val="18"/>
              </w:rPr>
            </w:pPr>
            <w:r w:rsidRPr="001D2E49">
              <w:rPr>
                <w:rFonts w:ascii="Arial" w:hAnsi="Arial"/>
                <w:sz w:val="18"/>
              </w:rPr>
              <w:t>9.3.1.119</w:t>
            </w:r>
          </w:p>
        </w:tc>
        <w:tc>
          <w:tcPr>
            <w:tcW w:w="1728" w:type="dxa"/>
          </w:tcPr>
          <w:p w14:paraId="1F82A774" w14:textId="77777777" w:rsidR="00944A3D" w:rsidRPr="001D2E49" w:rsidRDefault="00944A3D" w:rsidP="00CA0696">
            <w:pPr>
              <w:keepNext/>
              <w:keepLines/>
              <w:spacing w:after="0"/>
              <w:rPr>
                <w:rFonts w:ascii="Arial" w:hAnsi="Arial" w:cs="Arial"/>
                <w:sz w:val="18"/>
                <w:lang w:eastAsia="zh-CN"/>
              </w:rPr>
            </w:pPr>
          </w:p>
        </w:tc>
        <w:tc>
          <w:tcPr>
            <w:tcW w:w="1080" w:type="dxa"/>
          </w:tcPr>
          <w:p w14:paraId="725ED1C6" w14:textId="77777777" w:rsidR="00944A3D" w:rsidRPr="001D2E49" w:rsidRDefault="00944A3D"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3AA28175" w14:textId="77777777" w:rsidR="00944A3D" w:rsidRPr="001D2E49" w:rsidRDefault="00944A3D"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51A0" w:rsidRPr="001D2E49" w14:paraId="061FD31B" w14:textId="77777777" w:rsidTr="00CA0696">
        <w:tc>
          <w:tcPr>
            <w:tcW w:w="2160" w:type="dxa"/>
          </w:tcPr>
          <w:p w14:paraId="43EEBE28" w14:textId="41BD8738" w:rsidR="002D51A0" w:rsidRPr="001D2E49" w:rsidRDefault="002D51A0" w:rsidP="002D51A0">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80" w:type="dxa"/>
          </w:tcPr>
          <w:p w14:paraId="3901D096" w14:textId="1EF93508" w:rsidR="002D51A0" w:rsidRPr="001D2E49" w:rsidRDefault="002D51A0" w:rsidP="002D51A0">
            <w:pPr>
              <w:keepNext/>
              <w:keepLines/>
              <w:spacing w:after="0"/>
              <w:rPr>
                <w:rFonts w:ascii="Arial" w:hAnsi="Arial" w:cs="Arial"/>
                <w:sz w:val="18"/>
                <w:lang w:eastAsia="zh-CN"/>
              </w:rPr>
            </w:pPr>
            <w:r w:rsidRPr="00567372">
              <w:rPr>
                <w:rFonts w:cs="Arial"/>
                <w:lang w:eastAsia="ja-JP"/>
              </w:rPr>
              <w:t>O</w:t>
            </w:r>
          </w:p>
        </w:tc>
        <w:tc>
          <w:tcPr>
            <w:tcW w:w="1080" w:type="dxa"/>
          </w:tcPr>
          <w:p w14:paraId="15ABCBFC" w14:textId="77777777" w:rsidR="002D51A0" w:rsidRPr="001D2E49" w:rsidRDefault="002D51A0" w:rsidP="002D51A0">
            <w:pPr>
              <w:keepNext/>
              <w:keepLines/>
              <w:spacing w:after="0"/>
              <w:rPr>
                <w:rFonts w:ascii="Arial" w:hAnsi="Arial" w:cs="Arial"/>
                <w:i/>
                <w:sz w:val="18"/>
                <w:lang w:eastAsia="ja-JP"/>
              </w:rPr>
            </w:pPr>
          </w:p>
        </w:tc>
        <w:tc>
          <w:tcPr>
            <w:tcW w:w="1512" w:type="dxa"/>
          </w:tcPr>
          <w:p w14:paraId="7ABD2C94" w14:textId="59742489" w:rsidR="002D51A0" w:rsidRPr="001D2E49" w:rsidRDefault="002D51A0" w:rsidP="002D51A0">
            <w:pPr>
              <w:keepNext/>
              <w:keepLines/>
              <w:spacing w:after="0"/>
              <w:rPr>
                <w:rFonts w:ascii="Arial" w:hAnsi="Arial"/>
                <w:sz w:val="18"/>
              </w:rPr>
            </w:pPr>
            <w:r>
              <w:rPr>
                <w:rFonts w:ascii="Arial" w:hAnsi="Arial"/>
                <w:sz w:val="18"/>
              </w:rPr>
              <w:t>9.3.1.128</w:t>
            </w:r>
          </w:p>
        </w:tc>
        <w:tc>
          <w:tcPr>
            <w:tcW w:w="1728" w:type="dxa"/>
          </w:tcPr>
          <w:p w14:paraId="46642626" w14:textId="77777777" w:rsidR="002D51A0" w:rsidRPr="001D2E49" w:rsidRDefault="002D51A0" w:rsidP="002D51A0">
            <w:pPr>
              <w:keepNext/>
              <w:keepLines/>
              <w:spacing w:after="0"/>
              <w:rPr>
                <w:rFonts w:ascii="Arial" w:hAnsi="Arial" w:cs="Arial"/>
                <w:sz w:val="18"/>
                <w:lang w:eastAsia="zh-CN"/>
              </w:rPr>
            </w:pPr>
          </w:p>
        </w:tc>
        <w:tc>
          <w:tcPr>
            <w:tcW w:w="1080" w:type="dxa"/>
          </w:tcPr>
          <w:p w14:paraId="0B18475D" w14:textId="57AA7130" w:rsidR="002D51A0" w:rsidRPr="001D2E49" w:rsidRDefault="002D51A0" w:rsidP="002D51A0">
            <w:pPr>
              <w:keepNext/>
              <w:keepLines/>
              <w:spacing w:after="0"/>
              <w:jc w:val="center"/>
              <w:rPr>
                <w:rFonts w:ascii="Arial" w:hAnsi="Arial" w:cs="Arial"/>
                <w:sz w:val="18"/>
              </w:rPr>
            </w:pPr>
            <w:r w:rsidRPr="00A67DE0">
              <w:rPr>
                <w:rFonts w:ascii="Arial" w:hAnsi="Arial" w:cs="Arial"/>
                <w:lang w:eastAsia="ja-JP"/>
              </w:rPr>
              <w:t>Y</w:t>
            </w:r>
            <w:r w:rsidRPr="00A67DE0">
              <w:rPr>
                <w:rFonts w:ascii="Arial" w:hAnsi="Arial" w:cs="Arial"/>
                <w:sz w:val="18"/>
              </w:rPr>
              <w:t>ES</w:t>
            </w:r>
          </w:p>
        </w:tc>
        <w:tc>
          <w:tcPr>
            <w:tcW w:w="1080" w:type="dxa"/>
          </w:tcPr>
          <w:p w14:paraId="3D76802B" w14:textId="40C51AF9" w:rsidR="002D51A0" w:rsidRPr="001D2E49" w:rsidRDefault="002D51A0" w:rsidP="002D51A0">
            <w:pPr>
              <w:keepNext/>
              <w:keepLines/>
              <w:spacing w:after="0"/>
              <w:jc w:val="center"/>
              <w:rPr>
                <w:rFonts w:ascii="Arial" w:hAnsi="Arial" w:cs="Arial"/>
                <w:sz w:val="18"/>
                <w:lang w:eastAsia="ja-JP"/>
              </w:rPr>
            </w:pPr>
            <w:r w:rsidRPr="00A67DE0">
              <w:rPr>
                <w:rFonts w:ascii="Arial" w:hAnsi="Arial" w:cs="Arial"/>
                <w:lang w:eastAsia="ja-JP"/>
              </w:rPr>
              <w:t>ignore</w:t>
            </w:r>
          </w:p>
        </w:tc>
      </w:tr>
      <w:tr w:rsidR="00944A3D" w:rsidRPr="001D2E49" w14:paraId="0A4467A7" w14:textId="77777777" w:rsidTr="00CA0696">
        <w:trPr>
          <w:ins w:id="111" w:author="Jian (James) Xu_LGE" w:date="2020-02-04T09:14:00Z"/>
        </w:trPr>
        <w:tc>
          <w:tcPr>
            <w:tcW w:w="2160" w:type="dxa"/>
          </w:tcPr>
          <w:p w14:paraId="5FA12EFF" w14:textId="4D37E931" w:rsidR="00944A3D" w:rsidRPr="001D2E49" w:rsidRDefault="00944A3D" w:rsidP="00944A3D">
            <w:pPr>
              <w:keepNext/>
              <w:keepLines/>
              <w:spacing w:after="0"/>
              <w:rPr>
                <w:ins w:id="112" w:author="Jian (James) Xu_LGE" w:date="2020-02-04T09:14:00Z"/>
                <w:rFonts w:ascii="Arial" w:hAnsi="Arial" w:cs="Arial"/>
                <w:sz w:val="18"/>
                <w:lang w:eastAsia="zh-CN"/>
              </w:rPr>
            </w:pPr>
            <w:ins w:id="113" w:author="Jian (James) Xu_LGE" w:date="2020-02-04T09:14:00Z">
              <w:r>
                <w:rPr>
                  <w:rFonts w:eastAsia="바탕"/>
                </w:rPr>
                <w:t>NR V2X Services</w:t>
              </w:r>
              <w:r w:rsidRPr="00D57620">
                <w:rPr>
                  <w:rFonts w:eastAsia="바탕"/>
                </w:rPr>
                <w:t xml:space="preserve"> Authorized</w:t>
              </w:r>
            </w:ins>
          </w:p>
        </w:tc>
        <w:tc>
          <w:tcPr>
            <w:tcW w:w="1080" w:type="dxa"/>
          </w:tcPr>
          <w:p w14:paraId="4594CCEB" w14:textId="74F9D956" w:rsidR="00944A3D" w:rsidRPr="001D2E49" w:rsidRDefault="00944A3D" w:rsidP="00944A3D">
            <w:pPr>
              <w:keepNext/>
              <w:keepLines/>
              <w:spacing w:after="0"/>
              <w:rPr>
                <w:ins w:id="114" w:author="Jian (James) Xu_LGE" w:date="2020-02-04T09:14:00Z"/>
                <w:rFonts w:ascii="Arial" w:hAnsi="Arial" w:cs="Arial"/>
                <w:sz w:val="18"/>
                <w:lang w:eastAsia="zh-CN"/>
              </w:rPr>
            </w:pPr>
            <w:ins w:id="115" w:author="Jian (James) Xu_LGE" w:date="2020-02-04T09:14:00Z">
              <w:r w:rsidRPr="00D57620">
                <w:t>O</w:t>
              </w:r>
            </w:ins>
          </w:p>
        </w:tc>
        <w:tc>
          <w:tcPr>
            <w:tcW w:w="1080" w:type="dxa"/>
          </w:tcPr>
          <w:p w14:paraId="78863CDE" w14:textId="77777777" w:rsidR="00944A3D" w:rsidRPr="001D2E49" w:rsidRDefault="00944A3D" w:rsidP="00944A3D">
            <w:pPr>
              <w:keepNext/>
              <w:keepLines/>
              <w:spacing w:after="0"/>
              <w:rPr>
                <w:ins w:id="116" w:author="Jian (James) Xu_LGE" w:date="2020-02-04T09:14:00Z"/>
                <w:rFonts w:ascii="Arial" w:hAnsi="Arial" w:cs="Arial"/>
                <w:i/>
                <w:sz w:val="18"/>
                <w:lang w:eastAsia="ja-JP"/>
              </w:rPr>
            </w:pPr>
          </w:p>
        </w:tc>
        <w:tc>
          <w:tcPr>
            <w:tcW w:w="1512" w:type="dxa"/>
          </w:tcPr>
          <w:p w14:paraId="50DA0742" w14:textId="30139E98" w:rsidR="00944A3D" w:rsidRPr="001D2E49" w:rsidRDefault="00944A3D" w:rsidP="00944A3D">
            <w:pPr>
              <w:keepNext/>
              <w:keepLines/>
              <w:spacing w:after="0"/>
              <w:rPr>
                <w:ins w:id="117" w:author="Jian (James) Xu_LGE" w:date="2020-02-04T09:14:00Z"/>
                <w:rFonts w:ascii="Arial" w:hAnsi="Arial"/>
                <w:sz w:val="18"/>
              </w:rPr>
            </w:pPr>
            <w:ins w:id="118" w:author="Jian (James) Xu_LGE" w:date="2020-02-04T09:14:00Z">
              <w:r>
                <w:t>9.3</w:t>
              </w:r>
              <w:r w:rsidRPr="00D57620">
                <w:t>.1</w:t>
              </w:r>
              <w:r>
                <w:t>.x</w:t>
              </w:r>
            </w:ins>
          </w:p>
        </w:tc>
        <w:tc>
          <w:tcPr>
            <w:tcW w:w="1728" w:type="dxa"/>
          </w:tcPr>
          <w:p w14:paraId="57555D7F" w14:textId="77777777" w:rsidR="00944A3D" w:rsidRPr="001D2E49" w:rsidRDefault="00944A3D" w:rsidP="00944A3D">
            <w:pPr>
              <w:keepNext/>
              <w:keepLines/>
              <w:spacing w:after="0"/>
              <w:rPr>
                <w:ins w:id="119" w:author="Jian (James) Xu_LGE" w:date="2020-02-04T09:14:00Z"/>
                <w:rFonts w:ascii="Arial" w:hAnsi="Arial" w:cs="Arial"/>
                <w:sz w:val="18"/>
                <w:lang w:eastAsia="zh-CN"/>
              </w:rPr>
            </w:pPr>
          </w:p>
        </w:tc>
        <w:tc>
          <w:tcPr>
            <w:tcW w:w="1080" w:type="dxa"/>
          </w:tcPr>
          <w:p w14:paraId="00F0A7E8" w14:textId="7BB80BDA" w:rsidR="00944A3D" w:rsidRPr="001D2E49" w:rsidRDefault="00944A3D" w:rsidP="00944A3D">
            <w:pPr>
              <w:keepNext/>
              <w:keepLines/>
              <w:spacing w:after="0"/>
              <w:jc w:val="center"/>
              <w:rPr>
                <w:ins w:id="120" w:author="Jian (James) Xu_LGE" w:date="2020-02-04T09:14:00Z"/>
                <w:rFonts w:ascii="Arial" w:hAnsi="Arial" w:cs="Arial"/>
                <w:sz w:val="18"/>
              </w:rPr>
            </w:pPr>
            <w:ins w:id="121" w:author="Jian (James) Xu_LGE" w:date="2020-02-04T09:14:00Z">
              <w:r w:rsidRPr="00D57620">
                <w:t>YES</w:t>
              </w:r>
            </w:ins>
          </w:p>
        </w:tc>
        <w:tc>
          <w:tcPr>
            <w:tcW w:w="1080" w:type="dxa"/>
          </w:tcPr>
          <w:p w14:paraId="2B662FCC" w14:textId="5EAB93D8" w:rsidR="00944A3D" w:rsidRPr="001D2E49" w:rsidRDefault="00944A3D" w:rsidP="00944A3D">
            <w:pPr>
              <w:keepNext/>
              <w:keepLines/>
              <w:spacing w:after="0"/>
              <w:jc w:val="center"/>
              <w:rPr>
                <w:ins w:id="122" w:author="Jian (James) Xu_LGE" w:date="2020-02-04T09:14:00Z"/>
                <w:rFonts w:ascii="Arial" w:hAnsi="Arial" w:cs="Arial"/>
                <w:sz w:val="18"/>
                <w:lang w:eastAsia="ja-JP"/>
              </w:rPr>
            </w:pPr>
            <w:ins w:id="123" w:author="Jian (James) Xu_LGE" w:date="2020-02-04T09:14:00Z">
              <w:r w:rsidRPr="00D57620">
                <w:t>ignore</w:t>
              </w:r>
            </w:ins>
          </w:p>
        </w:tc>
      </w:tr>
      <w:tr w:rsidR="00944A3D" w:rsidRPr="001D2E49" w14:paraId="19052AC2" w14:textId="77777777" w:rsidTr="00CA0696">
        <w:trPr>
          <w:ins w:id="124" w:author="Jian (James) Xu_LGE" w:date="2020-02-04T09:14:00Z"/>
        </w:trPr>
        <w:tc>
          <w:tcPr>
            <w:tcW w:w="2160" w:type="dxa"/>
          </w:tcPr>
          <w:p w14:paraId="1195A0A5" w14:textId="7753A3CD" w:rsidR="00944A3D" w:rsidRPr="001D2E49" w:rsidRDefault="00944A3D" w:rsidP="00944A3D">
            <w:pPr>
              <w:keepNext/>
              <w:keepLines/>
              <w:spacing w:after="0"/>
              <w:rPr>
                <w:ins w:id="125" w:author="Jian (James) Xu_LGE" w:date="2020-02-04T09:14:00Z"/>
                <w:rFonts w:ascii="Arial" w:hAnsi="Arial" w:cs="Arial"/>
                <w:sz w:val="18"/>
                <w:lang w:eastAsia="zh-CN"/>
              </w:rPr>
            </w:pPr>
            <w:ins w:id="126" w:author="Jian (James) Xu_LGE" w:date="2020-02-04T09:14:00Z">
              <w:r>
                <w:rPr>
                  <w:rFonts w:eastAsia="바탕"/>
                </w:rPr>
                <w:t>LTE V2X Services</w:t>
              </w:r>
              <w:r w:rsidRPr="00D57620">
                <w:rPr>
                  <w:rFonts w:eastAsia="바탕"/>
                </w:rPr>
                <w:t xml:space="preserve"> Authorized</w:t>
              </w:r>
            </w:ins>
          </w:p>
        </w:tc>
        <w:tc>
          <w:tcPr>
            <w:tcW w:w="1080" w:type="dxa"/>
          </w:tcPr>
          <w:p w14:paraId="34409E6D" w14:textId="5EBFE39C" w:rsidR="00944A3D" w:rsidRPr="001D2E49" w:rsidRDefault="00944A3D" w:rsidP="00944A3D">
            <w:pPr>
              <w:keepNext/>
              <w:keepLines/>
              <w:spacing w:after="0"/>
              <w:rPr>
                <w:ins w:id="127" w:author="Jian (James) Xu_LGE" w:date="2020-02-04T09:14:00Z"/>
                <w:rFonts w:ascii="Arial" w:hAnsi="Arial" w:cs="Arial"/>
                <w:sz w:val="18"/>
                <w:lang w:eastAsia="zh-CN"/>
              </w:rPr>
            </w:pPr>
            <w:ins w:id="128" w:author="Jian (James) Xu_LGE" w:date="2020-02-04T09:14:00Z">
              <w:r w:rsidRPr="00D57620">
                <w:t>O</w:t>
              </w:r>
            </w:ins>
          </w:p>
        </w:tc>
        <w:tc>
          <w:tcPr>
            <w:tcW w:w="1080" w:type="dxa"/>
          </w:tcPr>
          <w:p w14:paraId="2E0A9630" w14:textId="77777777" w:rsidR="00944A3D" w:rsidRPr="001D2E49" w:rsidRDefault="00944A3D" w:rsidP="00944A3D">
            <w:pPr>
              <w:keepNext/>
              <w:keepLines/>
              <w:spacing w:after="0"/>
              <w:rPr>
                <w:ins w:id="129" w:author="Jian (James) Xu_LGE" w:date="2020-02-04T09:14:00Z"/>
                <w:rFonts w:ascii="Arial" w:hAnsi="Arial" w:cs="Arial"/>
                <w:i/>
                <w:sz w:val="18"/>
                <w:lang w:eastAsia="ja-JP"/>
              </w:rPr>
            </w:pPr>
          </w:p>
        </w:tc>
        <w:tc>
          <w:tcPr>
            <w:tcW w:w="1512" w:type="dxa"/>
          </w:tcPr>
          <w:p w14:paraId="67307A10" w14:textId="028BC67F" w:rsidR="00944A3D" w:rsidRPr="001D2E49" w:rsidRDefault="00944A3D" w:rsidP="00944A3D">
            <w:pPr>
              <w:keepNext/>
              <w:keepLines/>
              <w:spacing w:after="0"/>
              <w:rPr>
                <w:ins w:id="130" w:author="Jian (James) Xu_LGE" w:date="2020-02-04T09:14:00Z"/>
                <w:rFonts w:ascii="Arial" w:hAnsi="Arial"/>
                <w:sz w:val="18"/>
              </w:rPr>
            </w:pPr>
            <w:ins w:id="131" w:author="Jian (James) Xu_LGE" w:date="2020-02-04T09:14:00Z">
              <w:r>
                <w:t>9.3</w:t>
              </w:r>
              <w:r w:rsidRPr="00D57620">
                <w:t>.1</w:t>
              </w:r>
              <w:r>
                <w:t>.y</w:t>
              </w:r>
            </w:ins>
          </w:p>
        </w:tc>
        <w:tc>
          <w:tcPr>
            <w:tcW w:w="1728" w:type="dxa"/>
          </w:tcPr>
          <w:p w14:paraId="49C7B4B8" w14:textId="77777777" w:rsidR="00944A3D" w:rsidRPr="001D2E49" w:rsidRDefault="00944A3D" w:rsidP="00944A3D">
            <w:pPr>
              <w:keepNext/>
              <w:keepLines/>
              <w:spacing w:after="0"/>
              <w:rPr>
                <w:ins w:id="132" w:author="Jian (James) Xu_LGE" w:date="2020-02-04T09:14:00Z"/>
                <w:rFonts w:ascii="Arial" w:hAnsi="Arial" w:cs="Arial"/>
                <w:sz w:val="18"/>
                <w:lang w:eastAsia="zh-CN"/>
              </w:rPr>
            </w:pPr>
          </w:p>
        </w:tc>
        <w:tc>
          <w:tcPr>
            <w:tcW w:w="1080" w:type="dxa"/>
          </w:tcPr>
          <w:p w14:paraId="0D6CC8D2" w14:textId="474A9C0D" w:rsidR="00944A3D" w:rsidRPr="001D2E49" w:rsidRDefault="00944A3D" w:rsidP="00944A3D">
            <w:pPr>
              <w:keepNext/>
              <w:keepLines/>
              <w:spacing w:after="0"/>
              <w:jc w:val="center"/>
              <w:rPr>
                <w:ins w:id="133" w:author="Jian (James) Xu_LGE" w:date="2020-02-04T09:14:00Z"/>
                <w:rFonts w:ascii="Arial" w:hAnsi="Arial" w:cs="Arial"/>
                <w:sz w:val="18"/>
              </w:rPr>
            </w:pPr>
            <w:ins w:id="134" w:author="Jian (James) Xu_LGE" w:date="2020-02-04T09:14:00Z">
              <w:r w:rsidRPr="00D57620">
                <w:t>YES</w:t>
              </w:r>
            </w:ins>
          </w:p>
        </w:tc>
        <w:tc>
          <w:tcPr>
            <w:tcW w:w="1080" w:type="dxa"/>
          </w:tcPr>
          <w:p w14:paraId="2160C8D4" w14:textId="1451751F" w:rsidR="00944A3D" w:rsidRPr="001D2E49" w:rsidRDefault="00944A3D" w:rsidP="00944A3D">
            <w:pPr>
              <w:keepNext/>
              <w:keepLines/>
              <w:spacing w:after="0"/>
              <w:jc w:val="center"/>
              <w:rPr>
                <w:ins w:id="135" w:author="Jian (James) Xu_LGE" w:date="2020-02-04T09:14:00Z"/>
                <w:rFonts w:ascii="Arial" w:hAnsi="Arial" w:cs="Arial"/>
                <w:sz w:val="18"/>
                <w:lang w:eastAsia="ja-JP"/>
              </w:rPr>
            </w:pPr>
            <w:ins w:id="136" w:author="Jian (James) Xu_LGE" w:date="2020-02-04T09:14:00Z">
              <w:r w:rsidRPr="00D57620">
                <w:t>ignore</w:t>
              </w:r>
            </w:ins>
          </w:p>
        </w:tc>
      </w:tr>
      <w:tr w:rsidR="00944A3D" w:rsidRPr="001D2E49" w14:paraId="2ED10994" w14:textId="77777777" w:rsidTr="00CA0696">
        <w:trPr>
          <w:ins w:id="137" w:author="Jian (James) Xu_LGE" w:date="2020-02-04T09:14:00Z"/>
        </w:trPr>
        <w:tc>
          <w:tcPr>
            <w:tcW w:w="2160" w:type="dxa"/>
          </w:tcPr>
          <w:p w14:paraId="2CA3BB06" w14:textId="1406DAF0" w:rsidR="00944A3D" w:rsidRPr="001D2E49" w:rsidRDefault="00944A3D" w:rsidP="00944A3D">
            <w:pPr>
              <w:keepNext/>
              <w:keepLines/>
              <w:spacing w:after="0"/>
              <w:rPr>
                <w:ins w:id="138" w:author="Jian (James) Xu_LGE" w:date="2020-02-04T09:14:00Z"/>
                <w:rFonts w:ascii="Arial" w:hAnsi="Arial" w:cs="Arial"/>
                <w:sz w:val="18"/>
                <w:lang w:eastAsia="zh-CN"/>
              </w:rPr>
            </w:pPr>
            <w:ins w:id="139" w:author="Jian (James) Xu_LGE" w:date="2020-02-04T09:14:00Z">
              <w:r>
                <w:rPr>
                  <w:lang w:eastAsia="zh-CN"/>
                </w:rPr>
                <w:t xml:space="preserve">NR </w:t>
              </w:r>
              <w:r w:rsidRPr="003E7941">
                <w:rPr>
                  <w:lang w:eastAsia="zh-CN"/>
                </w:rPr>
                <w:t>UE Sidelink Aggregate Maximum Bit Rate</w:t>
              </w:r>
            </w:ins>
          </w:p>
        </w:tc>
        <w:tc>
          <w:tcPr>
            <w:tcW w:w="1080" w:type="dxa"/>
          </w:tcPr>
          <w:p w14:paraId="204A9C70" w14:textId="6609F743" w:rsidR="00944A3D" w:rsidRPr="001D2E49" w:rsidRDefault="00944A3D" w:rsidP="00944A3D">
            <w:pPr>
              <w:keepNext/>
              <w:keepLines/>
              <w:spacing w:after="0"/>
              <w:rPr>
                <w:ins w:id="140" w:author="Jian (James) Xu_LGE" w:date="2020-02-04T09:14:00Z"/>
                <w:rFonts w:ascii="Arial" w:hAnsi="Arial" w:cs="Arial"/>
                <w:sz w:val="18"/>
                <w:lang w:eastAsia="zh-CN"/>
              </w:rPr>
            </w:pPr>
            <w:ins w:id="141" w:author="Jian (James) Xu_LGE" w:date="2020-02-04T09:14:00Z">
              <w:r w:rsidRPr="003E7941">
                <w:rPr>
                  <w:rFonts w:hint="eastAsia"/>
                  <w:lang w:eastAsia="zh-CN"/>
                </w:rPr>
                <w:t>O</w:t>
              </w:r>
            </w:ins>
          </w:p>
        </w:tc>
        <w:tc>
          <w:tcPr>
            <w:tcW w:w="1080" w:type="dxa"/>
          </w:tcPr>
          <w:p w14:paraId="6960448F" w14:textId="77777777" w:rsidR="00944A3D" w:rsidRPr="001D2E49" w:rsidRDefault="00944A3D" w:rsidP="00944A3D">
            <w:pPr>
              <w:keepNext/>
              <w:keepLines/>
              <w:spacing w:after="0"/>
              <w:rPr>
                <w:ins w:id="142" w:author="Jian (James) Xu_LGE" w:date="2020-02-04T09:14:00Z"/>
                <w:rFonts w:ascii="Arial" w:hAnsi="Arial" w:cs="Arial"/>
                <w:i/>
                <w:sz w:val="18"/>
                <w:lang w:eastAsia="ja-JP"/>
              </w:rPr>
            </w:pPr>
          </w:p>
        </w:tc>
        <w:tc>
          <w:tcPr>
            <w:tcW w:w="1512" w:type="dxa"/>
          </w:tcPr>
          <w:p w14:paraId="2D3313EB" w14:textId="275FA985" w:rsidR="00944A3D" w:rsidRPr="001D2E49" w:rsidRDefault="00944A3D" w:rsidP="00944A3D">
            <w:pPr>
              <w:keepNext/>
              <w:keepLines/>
              <w:spacing w:after="0"/>
              <w:rPr>
                <w:ins w:id="143" w:author="Jian (James) Xu_LGE" w:date="2020-02-04T09:14:00Z"/>
                <w:rFonts w:ascii="Arial" w:hAnsi="Arial"/>
                <w:sz w:val="18"/>
              </w:rPr>
            </w:pPr>
            <w:ins w:id="144" w:author="Jian (James) Xu_LGE" w:date="2020-02-04T09:14:00Z">
              <w:r>
                <w:rPr>
                  <w:rFonts w:hint="eastAsia"/>
                  <w:lang w:eastAsia="zh-CN"/>
                </w:rPr>
                <w:t>9.3</w:t>
              </w:r>
              <w:r w:rsidRPr="003E7941">
                <w:rPr>
                  <w:rFonts w:hint="eastAsia"/>
                  <w:lang w:eastAsia="zh-CN"/>
                </w:rPr>
                <w:t>.1.</w:t>
              </w:r>
              <w:r>
                <w:rPr>
                  <w:rFonts w:hint="eastAsia"/>
                  <w:lang w:eastAsia="zh-CN"/>
                </w:rPr>
                <w:t>z</w:t>
              </w:r>
            </w:ins>
          </w:p>
        </w:tc>
        <w:tc>
          <w:tcPr>
            <w:tcW w:w="1728" w:type="dxa"/>
          </w:tcPr>
          <w:p w14:paraId="1B8FDC6A" w14:textId="1BF7278A" w:rsidR="00944A3D" w:rsidRPr="001D2E49" w:rsidRDefault="00944A3D" w:rsidP="00944A3D">
            <w:pPr>
              <w:keepNext/>
              <w:keepLines/>
              <w:spacing w:after="0"/>
              <w:rPr>
                <w:ins w:id="145" w:author="Jian (James) Xu_LGE" w:date="2020-02-04T09:14:00Z"/>
                <w:rFonts w:ascii="Arial" w:hAnsi="Arial" w:cs="Arial"/>
                <w:sz w:val="18"/>
                <w:lang w:eastAsia="zh-CN"/>
              </w:rPr>
            </w:pPr>
            <w:ins w:id="146" w:author="Jian (James) Xu_LGE" w:date="2020-02-04T09:14: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9079144" w14:textId="73B492E6" w:rsidR="00944A3D" w:rsidRPr="001D2E49" w:rsidRDefault="00944A3D" w:rsidP="00944A3D">
            <w:pPr>
              <w:keepNext/>
              <w:keepLines/>
              <w:spacing w:after="0"/>
              <w:jc w:val="center"/>
              <w:rPr>
                <w:ins w:id="147" w:author="Jian (James) Xu_LGE" w:date="2020-02-04T09:14:00Z"/>
                <w:rFonts w:ascii="Arial" w:hAnsi="Arial" w:cs="Arial"/>
                <w:sz w:val="18"/>
              </w:rPr>
            </w:pPr>
            <w:ins w:id="148" w:author="Jian (James) Xu_LGE" w:date="2020-02-04T09:14:00Z">
              <w:r w:rsidRPr="003E7941">
                <w:rPr>
                  <w:rFonts w:hint="eastAsia"/>
                  <w:lang w:eastAsia="zh-CN"/>
                </w:rPr>
                <w:t>YES</w:t>
              </w:r>
            </w:ins>
          </w:p>
        </w:tc>
        <w:tc>
          <w:tcPr>
            <w:tcW w:w="1080" w:type="dxa"/>
          </w:tcPr>
          <w:p w14:paraId="325CD7D6" w14:textId="7174837A" w:rsidR="00944A3D" w:rsidRPr="001D2E49" w:rsidRDefault="00944A3D" w:rsidP="00944A3D">
            <w:pPr>
              <w:keepNext/>
              <w:keepLines/>
              <w:spacing w:after="0"/>
              <w:jc w:val="center"/>
              <w:rPr>
                <w:ins w:id="149" w:author="Jian (James) Xu_LGE" w:date="2020-02-04T09:14:00Z"/>
                <w:rFonts w:ascii="Arial" w:hAnsi="Arial" w:cs="Arial"/>
                <w:sz w:val="18"/>
                <w:lang w:eastAsia="ja-JP"/>
              </w:rPr>
            </w:pPr>
            <w:ins w:id="150" w:author="Jian (James) Xu_LGE" w:date="2020-02-04T09:14:00Z">
              <w:r w:rsidRPr="003E7941">
                <w:rPr>
                  <w:rFonts w:hint="eastAsia"/>
                  <w:lang w:eastAsia="zh-CN"/>
                </w:rPr>
                <w:t>ignore</w:t>
              </w:r>
            </w:ins>
          </w:p>
        </w:tc>
      </w:tr>
      <w:tr w:rsidR="00944A3D" w:rsidRPr="001D2E49" w14:paraId="23B62C9F" w14:textId="77777777" w:rsidTr="00CA0696">
        <w:trPr>
          <w:ins w:id="151" w:author="Jian (James) Xu_LGE" w:date="2020-02-04T09:14:00Z"/>
        </w:trPr>
        <w:tc>
          <w:tcPr>
            <w:tcW w:w="2160" w:type="dxa"/>
          </w:tcPr>
          <w:p w14:paraId="63AAD852" w14:textId="1DE4DE54" w:rsidR="00944A3D" w:rsidRPr="001D2E49" w:rsidRDefault="00944A3D" w:rsidP="00944A3D">
            <w:pPr>
              <w:keepNext/>
              <w:keepLines/>
              <w:spacing w:after="0"/>
              <w:rPr>
                <w:ins w:id="152" w:author="Jian (James) Xu_LGE" w:date="2020-02-04T09:14:00Z"/>
                <w:rFonts w:ascii="Arial" w:hAnsi="Arial" w:cs="Arial"/>
                <w:sz w:val="18"/>
                <w:lang w:eastAsia="zh-CN"/>
              </w:rPr>
            </w:pPr>
            <w:ins w:id="153" w:author="Jian (James) Xu_LGE" w:date="2020-02-04T09:14:00Z">
              <w:r>
                <w:rPr>
                  <w:lang w:eastAsia="zh-CN"/>
                </w:rPr>
                <w:lastRenderedPageBreak/>
                <w:t xml:space="preserve">LTE </w:t>
              </w:r>
              <w:r w:rsidRPr="003E7941">
                <w:rPr>
                  <w:lang w:eastAsia="zh-CN"/>
                </w:rPr>
                <w:t>UE Sidelink Aggregate Maximum Bit Rate</w:t>
              </w:r>
            </w:ins>
          </w:p>
        </w:tc>
        <w:tc>
          <w:tcPr>
            <w:tcW w:w="1080" w:type="dxa"/>
          </w:tcPr>
          <w:p w14:paraId="2C39ADB1" w14:textId="7031EB7E" w:rsidR="00944A3D" w:rsidRPr="001D2E49" w:rsidRDefault="00944A3D" w:rsidP="00944A3D">
            <w:pPr>
              <w:keepNext/>
              <w:keepLines/>
              <w:spacing w:after="0"/>
              <w:rPr>
                <w:ins w:id="154" w:author="Jian (James) Xu_LGE" w:date="2020-02-04T09:14:00Z"/>
                <w:rFonts w:ascii="Arial" w:hAnsi="Arial" w:cs="Arial"/>
                <w:sz w:val="18"/>
                <w:lang w:eastAsia="zh-CN"/>
              </w:rPr>
            </w:pPr>
            <w:ins w:id="155" w:author="Jian (James) Xu_LGE" w:date="2020-02-04T09:14:00Z">
              <w:r w:rsidRPr="003E7941">
                <w:rPr>
                  <w:rFonts w:hint="eastAsia"/>
                  <w:lang w:eastAsia="zh-CN"/>
                </w:rPr>
                <w:t>O</w:t>
              </w:r>
            </w:ins>
          </w:p>
        </w:tc>
        <w:tc>
          <w:tcPr>
            <w:tcW w:w="1080" w:type="dxa"/>
          </w:tcPr>
          <w:p w14:paraId="3BC918FF" w14:textId="77777777" w:rsidR="00944A3D" w:rsidRPr="001D2E49" w:rsidRDefault="00944A3D" w:rsidP="00944A3D">
            <w:pPr>
              <w:keepNext/>
              <w:keepLines/>
              <w:spacing w:after="0"/>
              <w:rPr>
                <w:ins w:id="156" w:author="Jian (James) Xu_LGE" w:date="2020-02-04T09:14:00Z"/>
                <w:rFonts w:ascii="Arial" w:hAnsi="Arial" w:cs="Arial"/>
                <w:i/>
                <w:sz w:val="18"/>
                <w:lang w:eastAsia="ja-JP"/>
              </w:rPr>
            </w:pPr>
          </w:p>
        </w:tc>
        <w:tc>
          <w:tcPr>
            <w:tcW w:w="1512" w:type="dxa"/>
          </w:tcPr>
          <w:p w14:paraId="2CD0C33B" w14:textId="46243CB4" w:rsidR="00944A3D" w:rsidRPr="001D2E49" w:rsidRDefault="00944A3D" w:rsidP="00944A3D">
            <w:pPr>
              <w:keepNext/>
              <w:keepLines/>
              <w:spacing w:after="0"/>
              <w:rPr>
                <w:ins w:id="157" w:author="Jian (James) Xu_LGE" w:date="2020-02-04T09:14:00Z"/>
                <w:rFonts w:ascii="Arial" w:hAnsi="Arial"/>
                <w:sz w:val="18"/>
              </w:rPr>
            </w:pPr>
            <w:ins w:id="158" w:author="Jian (James) Xu_LGE" w:date="2020-02-04T09:14:00Z">
              <w:r>
                <w:rPr>
                  <w:rFonts w:hint="eastAsia"/>
                  <w:lang w:eastAsia="zh-CN"/>
                </w:rPr>
                <w:t>9.3</w:t>
              </w:r>
              <w:r w:rsidRPr="003E7941">
                <w:rPr>
                  <w:rFonts w:hint="eastAsia"/>
                  <w:lang w:eastAsia="zh-CN"/>
                </w:rPr>
                <w:t>.1.</w:t>
              </w:r>
              <w:r>
                <w:rPr>
                  <w:lang w:eastAsia="zh-CN"/>
                </w:rPr>
                <w:t>w</w:t>
              </w:r>
            </w:ins>
          </w:p>
        </w:tc>
        <w:tc>
          <w:tcPr>
            <w:tcW w:w="1728" w:type="dxa"/>
          </w:tcPr>
          <w:p w14:paraId="5FDE8B0B" w14:textId="7739B003" w:rsidR="00944A3D" w:rsidRPr="001D2E49" w:rsidRDefault="00944A3D" w:rsidP="00944A3D">
            <w:pPr>
              <w:keepNext/>
              <w:keepLines/>
              <w:spacing w:after="0"/>
              <w:rPr>
                <w:ins w:id="159" w:author="Jian (James) Xu_LGE" w:date="2020-02-04T09:14:00Z"/>
                <w:rFonts w:ascii="Arial" w:hAnsi="Arial" w:cs="Arial"/>
                <w:sz w:val="18"/>
                <w:lang w:eastAsia="zh-CN"/>
              </w:rPr>
            </w:pPr>
            <w:ins w:id="160" w:author="Jian (James) Xu_LGE" w:date="2020-02-04T09:14: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7891250" w14:textId="7B224F22" w:rsidR="00944A3D" w:rsidRPr="001D2E49" w:rsidRDefault="00944A3D" w:rsidP="00944A3D">
            <w:pPr>
              <w:keepNext/>
              <w:keepLines/>
              <w:spacing w:after="0"/>
              <w:jc w:val="center"/>
              <w:rPr>
                <w:ins w:id="161" w:author="Jian (James) Xu_LGE" w:date="2020-02-04T09:14:00Z"/>
                <w:rFonts w:ascii="Arial" w:hAnsi="Arial" w:cs="Arial"/>
                <w:sz w:val="18"/>
              </w:rPr>
            </w:pPr>
            <w:ins w:id="162" w:author="Jian (James) Xu_LGE" w:date="2020-02-04T09:14:00Z">
              <w:r w:rsidRPr="003E7941">
                <w:rPr>
                  <w:rFonts w:hint="eastAsia"/>
                  <w:lang w:eastAsia="zh-CN"/>
                </w:rPr>
                <w:t>YES</w:t>
              </w:r>
            </w:ins>
          </w:p>
        </w:tc>
        <w:tc>
          <w:tcPr>
            <w:tcW w:w="1080" w:type="dxa"/>
          </w:tcPr>
          <w:p w14:paraId="609087CA" w14:textId="6E42C8DB" w:rsidR="00944A3D" w:rsidRPr="001D2E49" w:rsidRDefault="00944A3D" w:rsidP="00944A3D">
            <w:pPr>
              <w:keepNext/>
              <w:keepLines/>
              <w:spacing w:after="0"/>
              <w:jc w:val="center"/>
              <w:rPr>
                <w:ins w:id="163" w:author="Jian (James) Xu_LGE" w:date="2020-02-04T09:14:00Z"/>
                <w:rFonts w:ascii="Arial" w:hAnsi="Arial" w:cs="Arial"/>
                <w:sz w:val="18"/>
                <w:lang w:eastAsia="ja-JP"/>
              </w:rPr>
            </w:pPr>
            <w:ins w:id="164" w:author="Jian (James) Xu_LGE" w:date="2020-02-04T09:14:00Z">
              <w:r w:rsidRPr="003E7941">
                <w:rPr>
                  <w:rFonts w:hint="eastAsia"/>
                  <w:lang w:eastAsia="zh-CN"/>
                </w:rPr>
                <w:t>ignore</w:t>
              </w:r>
            </w:ins>
          </w:p>
        </w:tc>
      </w:tr>
      <w:tr w:rsidR="00944A3D" w:rsidRPr="001D2E49" w14:paraId="234F78D5" w14:textId="77777777" w:rsidTr="00CA0696">
        <w:trPr>
          <w:ins w:id="165" w:author="Jian (James) Xu_LGE" w:date="2020-02-04T09:14:00Z"/>
        </w:trPr>
        <w:tc>
          <w:tcPr>
            <w:tcW w:w="2160" w:type="dxa"/>
          </w:tcPr>
          <w:p w14:paraId="37AC03AD" w14:textId="13205CFE" w:rsidR="00944A3D" w:rsidRPr="001D2E49" w:rsidRDefault="00944A3D" w:rsidP="00944A3D">
            <w:pPr>
              <w:keepNext/>
              <w:keepLines/>
              <w:spacing w:after="0"/>
              <w:rPr>
                <w:ins w:id="166" w:author="Jian (James) Xu_LGE" w:date="2020-02-04T09:14:00Z"/>
                <w:rFonts w:ascii="Arial" w:hAnsi="Arial" w:cs="Arial"/>
                <w:sz w:val="18"/>
                <w:lang w:eastAsia="zh-CN"/>
              </w:rPr>
            </w:pPr>
            <w:ins w:id="167" w:author="Jian (James) Xu_LGE" w:date="2020-02-04T09:14:00Z">
              <w:r w:rsidRPr="007116EE">
                <w:rPr>
                  <w:rFonts w:hint="eastAsia"/>
                  <w:lang w:eastAsia="zh-CN"/>
                </w:rPr>
                <w:t>PC5 QoS Parameters</w:t>
              </w:r>
            </w:ins>
          </w:p>
        </w:tc>
        <w:tc>
          <w:tcPr>
            <w:tcW w:w="1080" w:type="dxa"/>
          </w:tcPr>
          <w:p w14:paraId="5D15C39C" w14:textId="5B9C313F" w:rsidR="00944A3D" w:rsidRPr="001D2E49" w:rsidRDefault="00944A3D" w:rsidP="00944A3D">
            <w:pPr>
              <w:keepNext/>
              <w:keepLines/>
              <w:spacing w:after="0"/>
              <w:rPr>
                <w:ins w:id="168" w:author="Jian (James) Xu_LGE" w:date="2020-02-04T09:14:00Z"/>
                <w:rFonts w:ascii="Arial" w:hAnsi="Arial" w:cs="Arial"/>
                <w:sz w:val="18"/>
                <w:lang w:eastAsia="zh-CN"/>
              </w:rPr>
            </w:pPr>
            <w:ins w:id="169" w:author="Jian (James) Xu_LGE" w:date="2020-02-04T09:14:00Z">
              <w:r w:rsidRPr="00E738CE">
                <w:rPr>
                  <w:rFonts w:hint="eastAsia"/>
                  <w:lang w:eastAsia="zh-CN"/>
                </w:rPr>
                <w:t>O</w:t>
              </w:r>
            </w:ins>
          </w:p>
        </w:tc>
        <w:tc>
          <w:tcPr>
            <w:tcW w:w="1080" w:type="dxa"/>
          </w:tcPr>
          <w:p w14:paraId="26FE279E" w14:textId="77777777" w:rsidR="00944A3D" w:rsidRPr="001D2E49" w:rsidRDefault="00944A3D" w:rsidP="00944A3D">
            <w:pPr>
              <w:keepNext/>
              <w:keepLines/>
              <w:spacing w:after="0"/>
              <w:rPr>
                <w:ins w:id="170" w:author="Jian (James) Xu_LGE" w:date="2020-02-04T09:14:00Z"/>
                <w:rFonts w:ascii="Arial" w:hAnsi="Arial" w:cs="Arial"/>
                <w:i/>
                <w:sz w:val="18"/>
                <w:lang w:eastAsia="ja-JP"/>
              </w:rPr>
            </w:pPr>
          </w:p>
        </w:tc>
        <w:tc>
          <w:tcPr>
            <w:tcW w:w="1512" w:type="dxa"/>
          </w:tcPr>
          <w:p w14:paraId="7F429A1B" w14:textId="713EB515" w:rsidR="00944A3D" w:rsidRPr="001D2E49" w:rsidRDefault="00944A3D" w:rsidP="00944A3D">
            <w:pPr>
              <w:keepNext/>
              <w:keepLines/>
              <w:spacing w:after="0"/>
              <w:rPr>
                <w:ins w:id="171" w:author="Jian (James) Xu_LGE" w:date="2020-02-04T09:14:00Z"/>
                <w:rFonts w:ascii="Arial" w:hAnsi="Arial"/>
                <w:sz w:val="18"/>
              </w:rPr>
            </w:pPr>
            <w:ins w:id="172" w:author="Jian (James) Xu_LGE" w:date="2020-02-04T09:14:00Z">
              <w:r w:rsidRPr="00DE2228">
                <w:rPr>
                  <w:rFonts w:hint="eastAsia"/>
                  <w:lang w:eastAsia="zh-CN"/>
                </w:rPr>
                <w:t>9.3.1.</w:t>
              </w:r>
              <w:r>
                <w:rPr>
                  <w:rFonts w:hint="eastAsia"/>
                  <w:lang w:eastAsia="zh-CN"/>
                </w:rPr>
                <w:t>v</w:t>
              </w:r>
            </w:ins>
          </w:p>
        </w:tc>
        <w:tc>
          <w:tcPr>
            <w:tcW w:w="1728" w:type="dxa"/>
          </w:tcPr>
          <w:p w14:paraId="391F097A" w14:textId="10771071" w:rsidR="00944A3D" w:rsidRPr="001D2E49" w:rsidRDefault="00944A3D" w:rsidP="00944A3D">
            <w:pPr>
              <w:keepNext/>
              <w:keepLines/>
              <w:spacing w:after="0"/>
              <w:rPr>
                <w:ins w:id="173" w:author="Jian (James) Xu_LGE" w:date="2020-02-04T09:14:00Z"/>
                <w:rFonts w:ascii="Arial" w:hAnsi="Arial" w:cs="Arial"/>
                <w:sz w:val="18"/>
                <w:lang w:eastAsia="zh-CN"/>
              </w:rPr>
            </w:pPr>
            <w:ins w:id="174" w:author="Jian (James) Xu_LGE" w:date="2020-02-04T09:14:00Z">
              <w:r w:rsidRPr="00AB57CE">
                <w:rPr>
                  <w:lang w:eastAsia="zh-CN"/>
                </w:rPr>
                <w:t xml:space="preserve">This IE applies only if the UE is authorized for </w:t>
              </w:r>
              <w:r w:rsidRPr="000B1CB3">
                <w:rPr>
                  <w:rFonts w:hint="eastAsia"/>
                  <w:lang w:eastAsia="zh-CN"/>
                </w:rPr>
                <w:t>NR V2X services</w:t>
              </w:r>
              <w:r w:rsidRPr="003D2F48">
                <w:rPr>
                  <w:lang w:eastAsia="zh-CN"/>
                </w:rPr>
                <w:t>.</w:t>
              </w:r>
            </w:ins>
          </w:p>
        </w:tc>
        <w:tc>
          <w:tcPr>
            <w:tcW w:w="1080" w:type="dxa"/>
          </w:tcPr>
          <w:p w14:paraId="76BB56F9" w14:textId="42BE6E68" w:rsidR="00944A3D" w:rsidRPr="001D2E49" w:rsidRDefault="00944A3D" w:rsidP="00944A3D">
            <w:pPr>
              <w:keepNext/>
              <w:keepLines/>
              <w:spacing w:after="0"/>
              <w:jc w:val="center"/>
              <w:rPr>
                <w:ins w:id="175" w:author="Jian (James) Xu_LGE" w:date="2020-02-04T09:14:00Z"/>
                <w:rFonts w:ascii="Arial" w:hAnsi="Arial" w:cs="Arial"/>
                <w:sz w:val="18"/>
              </w:rPr>
            </w:pPr>
            <w:ins w:id="176" w:author="Jian (James) Xu_LGE" w:date="2020-02-04T09:14:00Z">
              <w:r w:rsidRPr="008921C9">
                <w:rPr>
                  <w:lang w:eastAsia="zh-CN"/>
                </w:rPr>
                <w:t>YES</w:t>
              </w:r>
            </w:ins>
          </w:p>
        </w:tc>
        <w:tc>
          <w:tcPr>
            <w:tcW w:w="1080" w:type="dxa"/>
          </w:tcPr>
          <w:p w14:paraId="0C047D81" w14:textId="1E9E5DD5" w:rsidR="00944A3D" w:rsidRPr="001D2E49" w:rsidRDefault="00944A3D" w:rsidP="00944A3D">
            <w:pPr>
              <w:keepNext/>
              <w:keepLines/>
              <w:spacing w:after="0"/>
              <w:jc w:val="center"/>
              <w:rPr>
                <w:ins w:id="177" w:author="Jian (James) Xu_LGE" w:date="2020-02-04T09:14:00Z"/>
                <w:rFonts w:ascii="Arial" w:hAnsi="Arial" w:cs="Arial"/>
                <w:sz w:val="18"/>
                <w:lang w:eastAsia="ja-JP"/>
              </w:rPr>
            </w:pPr>
            <w:ins w:id="178" w:author="Jian (James) Xu_LGE" w:date="2020-02-04T09:14:00Z">
              <w:r w:rsidRPr="008921C9">
                <w:rPr>
                  <w:lang w:eastAsia="zh-CN"/>
                </w:rPr>
                <w:t>ignore</w:t>
              </w:r>
            </w:ins>
          </w:p>
        </w:tc>
      </w:tr>
    </w:tbl>
    <w:p w14:paraId="36030CFE" w14:textId="77777777" w:rsidR="00944A3D" w:rsidRPr="001D2E49" w:rsidRDefault="00944A3D" w:rsidP="00944A3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4A3D" w:rsidRPr="001D2E49" w14:paraId="6DDAF26A" w14:textId="77777777" w:rsidTr="00CA0696">
        <w:tc>
          <w:tcPr>
            <w:tcW w:w="3528" w:type="dxa"/>
          </w:tcPr>
          <w:p w14:paraId="2E163315" w14:textId="77777777" w:rsidR="00944A3D" w:rsidRPr="001D2E49" w:rsidRDefault="00944A3D" w:rsidP="00CA0696">
            <w:pPr>
              <w:pStyle w:val="TAH"/>
              <w:rPr>
                <w:rFonts w:cs="Arial"/>
                <w:lang w:eastAsia="ja-JP"/>
              </w:rPr>
            </w:pPr>
            <w:r w:rsidRPr="001D2E49">
              <w:rPr>
                <w:rFonts w:cs="Arial"/>
                <w:lang w:eastAsia="ja-JP"/>
              </w:rPr>
              <w:t>Range bound</w:t>
            </w:r>
          </w:p>
        </w:tc>
        <w:tc>
          <w:tcPr>
            <w:tcW w:w="6192" w:type="dxa"/>
          </w:tcPr>
          <w:p w14:paraId="24B2790F" w14:textId="77777777" w:rsidR="00944A3D" w:rsidRPr="001D2E49" w:rsidRDefault="00944A3D" w:rsidP="00CA0696">
            <w:pPr>
              <w:pStyle w:val="TAH"/>
              <w:rPr>
                <w:rFonts w:cs="Arial"/>
                <w:lang w:eastAsia="ja-JP"/>
              </w:rPr>
            </w:pPr>
            <w:r w:rsidRPr="001D2E49">
              <w:rPr>
                <w:rFonts w:cs="Arial"/>
                <w:lang w:eastAsia="ja-JP"/>
              </w:rPr>
              <w:t>Explanation</w:t>
            </w:r>
          </w:p>
        </w:tc>
      </w:tr>
      <w:tr w:rsidR="00944A3D" w:rsidRPr="001D2E49" w14:paraId="12BD875C" w14:textId="77777777" w:rsidTr="00CA0696">
        <w:tc>
          <w:tcPr>
            <w:tcW w:w="3528" w:type="dxa"/>
          </w:tcPr>
          <w:p w14:paraId="0392AEAB" w14:textId="77777777" w:rsidR="00944A3D" w:rsidRPr="001D2E49" w:rsidRDefault="00944A3D" w:rsidP="00CA0696">
            <w:pPr>
              <w:pStyle w:val="TAL"/>
              <w:rPr>
                <w:rFonts w:cs="Arial"/>
                <w:lang w:eastAsia="ja-JP"/>
              </w:rPr>
            </w:pPr>
            <w:r w:rsidRPr="001D2E49">
              <w:rPr>
                <w:bCs/>
                <w:szCs w:val="18"/>
                <w:lang w:eastAsia="ja-JP"/>
              </w:rPr>
              <w:t>maxnoofPDUSessions</w:t>
            </w:r>
          </w:p>
        </w:tc>
        <w:tc>
          <w:tcPr>
            <w:tcW w:w="6192" w:type="dxa"/>
          </w:tcPr>
          <w:p w14:paraId="2D4387CD" w14:textId="77777777" w:rsidR="00944A3D" w:rsidRPr="001D2E49" w:rsidRDefault="00944A3D" w:rsidP="00CA0696">
            <w:pPr>
              <w:pStyle w:val="TAL"/>
              <w:rPr>
                <w:rFonts w:cs="Arial"/>
                <w:lang w:eastAsia="ja-JP"/>
              </w:rPr>
            </w:pPr>
            <w:r w:rsidRPr="001D2E49">
              <w:rPr>
                <w:rFonts w:cs="Arial"/>
                <w:lang w:eastAsia="ja-JP"/>
              </w:rPr>
              <w:t>Maximum no. of PDU sessions allowed towards one UE. Value is 256.</w:t>
            </w:r>
          </w:p>
        </w:tc>
      </w:tr>
    </w:tbl>
    <w:p w14:paraId="0BFE9DA1" w14:textId="77777777" w:rsidR="00944A3D" w:rsidRPr="001D2E49" w:rsidRDefault="00944A3D" w:rsidP="00944A3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4A3D" w:rsidRPr="001D2E49" w14:paraId="73566DE4" w14:textId="77777777" w:rsidTr="00CA0696">
        <w:tc>
          <w:tcPr>
            <w:tcW w:w="3528" w:type="dxa"/>
          </w:tcPr>
          <w:p w14:paraId="41F1EEB9" w14:textId="77777777" w:rsidR="00944A3D" w:rsidRPr="001D2E49" w:rsidRDefault="00944A3D" w:rsidP="00CA0696">
            <w:pPr>
              <w:pStyle w:val="TAH"/>
              <w:ind w:left="480" w:hanging="480"/>
              <w:rPr>
                <w:rFonts w:cs="Arial"/>
                <w:lang w:eastAsia="ja-JP"/>
              </w:rPr>
            </w:pPr>
            <w:r w:rsidRPr="001D2E49">
              <w:rPr>
                <w:rFonts w:cs="Arial"/>
                <w:lang w:eastAsia="ja-JP"/>
              </w:rPr>
              <w:t>Condition</w:t>
            </w:r>
          </w:p>
        </w:tc>
        <w:tc>
          <w:tcPr>
            <w:tcW w:w="6192" w:type="dxa"/>
          </w:tcPr>
          <w:p w14:paraId="796002C0" w14:textId="77777777" w:rsidR="00944A3D" w:rsidRPr="001D2E49" w:rsidRDefault="00944A3D" w:rsidP="00CA0696">
            <w:pPr>
              <w:pStyle w:val="TAH"/>
              <w:ind w:left="480" w:hanging="480"/>
              <w:rPr>
                <w:rFonts w:cs="Arial"/>
                <w:lang w:eastAsia="ja-JP"/>
              </w:rPr>
            </w:pPr>
            <w:r w:rsidRPr="001D2E49">
              <w:rPr>
                <w:rFonts w:cs="Arial"/>
                <w:lang w:eastAsia="ja-JP"/>
              </w:rPr>
              <w:t>Explanation</w:t>
            </w:r>
          </w:p>
        </w:tc>
      </w:tr>
      <w:tr w:rsidR="00944A3D" w:rsidRPr="001D2E49" w14:paraId="52A88E26" w14:textId="77777777" w:rsidTr="00CA0696">
        <w:tc>
          <w:tcPr>
            <w:tcW w:w="3528" w:type="dxa"/>
          </w:tcPr>
          <w:p w14:paraId="55C2C4A1" w14:textId="77777777" w:rsidR="00944A3D" w:rsidRPr="001D2E49" w:rsidRDefault="00944A3D" w:rsidP="00CA0696">
            <w:pPr>
              <w:pStyle w:val="TAL"/>
              <w:rPr>
                <w:rFonts w:cs="Arial"/>
                <w:lang w:eastAsia="ja-JP"/>
              </w:rPr>
            </w:pPr>
            <w:r w:rsidRPr="001D2E49">
              <w:rPr>
                <w:rFonts w:cs="Arial"/>
                <w:lang w:eastAsia="zh-CN"/>
              </w:rPr>
              <w:t>ifPDUsessionResourceSetup</w:t>
            </w:r>
          </w:p>
        </w:tc>
        <w:tc>
          <w:tcPr>
            <w:tcW w:w="6192" w:type="dxa"/>
          </w:tcPr>
          <w:p w14:paraId="2BFE379F" w14:textId="77777777" w:rsidR="00944A3D" w:rsidRPr="001D2E49" w:rsidRDefault="00944A3D" w:rsidP="00CA0696">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27623B45" w14:textId="77777777" w:rsidR="00944A3D" w:rsidRPr="001D2E49" w:rsidRDefault="00944A3D" w:rsidP="00944A3D">
      <w:pPr>
        <w:rPr>
          <w:lang w:eastAsia="zh-CN"/>
        </w:rPr>
      </w:pPr>
    </w:p>
    <w:p w14:paraId="602CBCF6" w14:textId="77777777" w:rsidR="00944A3D" w:rsidRPr="00944A3D" w:rsidRDefault="00944A3D" w:rsidP="005C627C">
      <w:pPr>
        <w:rPr>
          <w:rFonts w:eastAsia="SimSun"/>
          <w:lang w:eastAsia="zh-CN"/>
        </w:rPr>
      </w:pPr>
    </w:p>
    <w:p w14:paraId="05210E42" w14:textId="77777777" w:rsidR="00944A3D" w:rsidRDefault="00944A3D" w:rsidP="005C627C">
      <w:pPr>
        <w:rPr>
          <w:rFonts w:eastAsia="SimSun"/>
          <w:lang w:eastAsia="zh-CN"/>
        </w:rPr>
      </w:pPr>
    </w:p>
    <w:p w14:paraId="49AEB636" w14:textId="77777777" w:rsidR="005C627C" w:rsidRDefault="005C627C" w:rsidP="005C627C">
      <w:pPr>
        <w:rPr>
          <w:b/>
        </w:rPr>
      </w:pPr>
      <w:r>
        <w:rPr>
          <w:b/>
          <w:highlight w:val="yellow"/>
        </w:rPr>
        <w:t>NEXT</w:t>
      </w:r>
      <w:r w:rsidRPr="004802F1">
        <w:rPr>
          <w:b/>
          <w:highlight w:val="yellow"/>
        </w:rPr>
        <w:t xml:space="preserve"> CHANGE</w:t>
      </w:r>
    </w:p>
    <w:p w14:paraId="36C94AD8" w14:textId="77777777" w:rsidR="005C627C" w:rsidRDefault="005C627C" w:rsidP="005C627C">
      <w:pPr>
        <w:rPr>
          <w:rFonts w:eastAsia="SimSun"/>
          <w:lang w:eastAsia="zh-CN"/>
        </w:rPr>
      </w:pPr>
    </w:p>
    <w:p w14:paraId="139E4C4F" w14:textId="77777777" w:rsidR="005E77F2" w:rsidRPr="001D2E49" w:rsidRDefault="005E77F2" w:rsidP="005E77F2">
      <w:pPr>
        <w:pStyle w:val="4"/>
      </w:pPr>
      <w:bookmarkStart w:id="179" w:name="_Toc20955088"/>
      <w:r w:rsidRPr="001D2E49">
        <w:t>9.2.2.7</w:t>
      </w:r>
      <w:r w:rsidRPr="001D2E49">
        <w:tab/>
        <w:t>UE CONTEXT MODIFICATION REQUEST</w:t>
      </w:r>
      <w:bookmarkEnd w:id="179"/>
    </w:p>
    <w:p w14:paraId="3AE2214E" w14:textId="77777777" w:rsidR="005E77F2" w:rsidRPr="001D2E49" w:rsidRDefault="005E77F2" w:rsidP="005E77F2">
      <w:pPr>
        <w:rPr>
          <w:rFonts w:eastAsia="바탕"/>
        </w:rPr>
      </w:pPr>
      <w:r w:rsidRPr="001D2E49">
        <w:t>This message is sent by the AMF to provide UE Context information changes to the NG-RAN node.</w:t>
      </w:r>
    </w:p>
    <w:p w14:paraId="1024866E" w14:textId="77777777" w:rsidR="005E77F2" w:rsidRPr="001D2E49" w:rsidRDefault="005E77F2" w:rsidP="005E77F2">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77F2" w:rsidRPr="001D2E49" w14:paraId="6515C5BF" w14:textId="77777777" w:rsidTr="00CA0696">
        <w:tc>
          <w:tcPr>
            <w:tcW w:w="2160" w:type="dxa"/>
          </w:tcPr>
          <w:p w14:paraId="6445DC50" w14:textId="77777777" w:rsidR="005E77F2" w:rsidRPr="001D2E49" w:rsidRDefault="005E77F2" w:rsidP="00CA0696">
            <w:pPr>
              <w:pStyle w:val="TAH"/>
              <w:rPr>
                <w:rFonts w:cs="Arial"/>
                <w:lang w:eastAsia="ja-JP"/>
              </w:rPr>
            </w:pPr>
            <w:r w:rsidRPr="001D2E49">
              <w:rPr>
                <w:rFonts w:cs="Arial"/>
                <w:lang w:eastAsia="ja-JP"/>
              </w:rPr>
              <w:lastRenderedPageBreak/>
              <w:t>IE/Group Name</w:t>
            </w:r>
          </w:p>
        </w:tc>
        <w:tc>
          <w:tcPr>
            <w:tcW w:w="1080" w:type="dxa"/>
          </w:tcPr>
          <w:p w14:paraId="6721C54C" w14:textId="77777777" w:rsidR="005E77F2" w:rsidRPr="001D2E49" w:rsidRDefault="005E77F2" w:rsidP="00CA0696">
            <w:pPr>
              <w:pStyle w:val="TAH"/>
              <w:rPr>
                <w:rFonts w:cs="Arial"/>
                <w:lang w:eastAsia="ja-JP"/>
              </w:rPr>
            </w:pPr>
            <w:r w:rsidRPr="001D2E49">
              <w:rPr>
                <w:rFonts w:cs="Arial"/>
                <w:lang w:eastAsia="ja-JP"/>
              </w:rPr>
              <w:t>Presence</w:t>
            </w:r>
          </w:p>
        </w:tc>
        <w:tc>
          <w:tcPr>
            <w:tcW w:w="1080" w:type="dxa"/>
          </w:tcPr>
          <w:p w14:paraId="159AE574" w14:textId="77777777" w:rsidR="005E77F2" w:rsidRPr="001D2E49" w:rsidRDefault="005E77F2" w:rsidP="00CA0696">
            <w:pPr>
              <w:pStyle w:val="TAH"/>
              <w:rPr>
                <w:rFonts w:cs="Arial"/>
                <w:lang w:eastAsia="ja-JP"/>
              </w:rPr>
            </w:pPr>
            <w:r w:rsidRPr="001D2E49">
              <w:rPr>
                <w:rFonts w:cs="Arial"/>
                <w:lang w:eastAsia="ja-JP"/>
              </w:rPr>
              <w:t>Range</w:t>
            </w:r>
          </w:p>
        </w:tc>
        <w:tc>
          <w:tcPr>
            <w:tcW w:w="1512" w:type="dxa"/>
          </w:tcPr>
          <w:p w14:paraId="72615BBE" w14:textId="77777777" w:rsidR="005E77F2" w:rsidRPr="001D2E49" w:rsidRDefault="005E77F2" w:rsidP="00CA0696">
            <w:pPr>
              <w:pStyle w:val="TAH"/>
              <w:rPr>
                <w:rFonts w:cs="Arial"/>
                <w:lang w:eastAsia="ja-JP"/>
              </w:rPr>
            </w:pPr>
            <w:r w:rsidRPr="001D2E49">
              <w:rPr>
                <w:rFonts w:cs="Arial"/>
                <w:lang w:eastAsia="ja-JP"/>
              </w:rPr>
              <w:t>IE type and reference</w:t>
            </w:r>
          </w:p>
        </w:tc>
        <w:tc>
          <w:tcPr>
            <w:tcW w:w="1728" w:type="dxa"/>
          </w:tcPr>
          <w:p w14:paraId="1C09889A" w14:textId="77777777" w:rsidR="005E77F2" w:rsidRPr="001D2E49" w:rsidRDefault="005E77F2" w:rsidP="00CA0696">
            <w:pPr>
              <w:pStyle w:val="TAH"/>
              <w:rPr>
                <w:rFonts w:cs="Arial"/>
                <w:lang w:eastAsia="ja-JP"/>
              </w:rPr>
            </w:pPr>
            <w:r w:rsidRPr="001D2E49">
              <w:rPr>
                <w:rFonts w:cs="Arial"/>
                <w:lang w:eastAsia="ja-JP"/>
              </w:rPr>
              <w:t>Semantics description</w:t>
            </w:r>
          </w:p>
        </w:tc>
        <w:tc>
          <w:tcPr>
            <w:tcW w:w="1080" w:type="dxa"/>
          </w:tcPr>
          <w:p w14:paraId="34CA4A19" w14:textId="77777777" w:rsidR="005E77F2" w:rsidRPr="001D2E49" w:rsidRDefault="005E77F2" w:rsidP="00CA0696">
            <w:pPr>
              <w:pStyle w:val="TAH"/>
              <w:rPr>
                <w:rFonts w:cs="Arial"/>
                <w:lang w:eastAsia="ja-JP"/>
              </w:rPr>
            </w:pPr>
            <w:r w:rsidRPr="001D2E49">
              <w:rPr>
                <w:rFonts w:cs="Arial"/>
                <w:lang w:eastAsia="ja-JP"/>
              </w:rPr>
              <w:t>Criticality</w:t>
            </w:r>
          </w:p>
        </w:tc>
        <w:tc>
          <w:tcPr>
            <w:tcW w:w="1080" w:type="dxa"/>
          </w:tcPr>
          <w:p w14:paraId="4F8965DE" w14:textId="77777777" w:rsidR="005E77F2" w:rsidRPr="001D2E49" w:rsidRDefault="005E77F2" w:rsidP="00CA0696">
            <w:pPr>
              <w:pStyle w:val="TAH"/>
              <w:rPr>
                <w:rFonts w:cs="Arial"/>
                <w:b w:val="0"/>
                <w:lang w:eastAsia="ja-JP"/>
              </w:rPr>
            </w:pPr>
            <w:r w:rsidRPr="001D2E49">
              <w:rPr>
                <w:rFonts w:cs="Arial"/>
                <w:lang w:eastAsia="ja-JP"/>
              </w:rPr>
              <w:t>Assigned Criticality</w:t>
            </w:r>
          </w:p>
        </w:tc>
      </w:tr>
      <w:tr w:rsidR="005E77F2" w:rsidRPr="001D2E49" w14:paraId="4E1EE831" w14:textId="77777777" w:rsidTr="00CA0696">
        <w:tc>
          <w:tcPr>
            <w:tcW w:w="2160" w:type="dxa"/>
          </w:tcPr>
          <w:p w14:paraId="0F5010E6" w14:textId="77777777" w:rsidR="005E77F2" w:rsidRPr="001D2E49" w:rsidRDefault="005E77F2" w:rsidP="00CA0696">
            <w:pPr>
              <w:pStyle w:val="TAL"/>
              <w:rPr>
                <w:rFonts w:cs="Arial"/>
                <w:lang w:eastAsia="ja-JP"/>
              </w:rPr>
            </w:pPr>
            <w:r w:rsidRPr="001D2E49">
              <w:rPr>
                <w:rFonts w:cs="Arial"/>
                <w:lang w:eastAsia="ja-JP"/>
              </w:rPr>
              <w:t>Message Type</w:t>
            </w:r>
          </w:p>
        </w:tc>
        <w:tc>
          <w:tcPr>
            <w:tcW w:w="1080" w:type="dxa"/>
          </w:tcPr>
          <w:p w14:paraId="0DA4F93C" w14:textId="77777777" w:rsidR="005E77F2" w:rsidRPr="001D2E49" w:rsidRDefault="005E77F2" w:rsidP="00CA0696">
            <w:pPr>
              <w:pStyle w:val="TAL"/>
              <w:rPr>
                <w:rFonts w:cs="Arial"/>
                <w:lang w:eastAsia="ja-JP"/>
              </w:rPr>
            </w:pPr>
            <w:r w:rsidRPr="001D2E49">
              <w:rPr>
                <w:rFonts w:cs="Arial"/>
                <w:lang w:eastAsia="ja-JP"/>
              </w:rPr>
              <w:t>M</w:t>
            </w:r>
          </w:p>
        </w:tc>
        <w:tc>
          <w:tcPr>
            <w:tcW w:w="1080" w:type="dxa"/>
          </w:tcPr>
          <w:p w14:paraId="0CFA36AF" w14:textId="77777777" w:rsidR="005E77F2" w:rsidRPr="001D2E49" w:rsidRDefault="005E77F2" w:rsidP="00CA0696">
            <w:pPr>
              <w:pStyle w:val="TAL"/>
              <w:rPr>
                <w:rFonts w:cs="Arial"/>
                <w:lang w:eastAsia="ja-JP"/>
              </w:rPr>
            </w:pPr>
          </w:p>
        </w:tc>
        <w:tc>
          <w:tcPr>
            <w:tcW w:w="1512" w:type="dxa"/>
          </w:tcPr>
          <w:p w14:paraId="7610A0C7" w14:textId="77777777" w:rsidR="005E77F2" w:rsidRPr="001D2E49" w:rsidRDefault="005E77F2" w:rsidP="00CA0696">
            <w:pPr>
              <w:pStyle w:val="TAL"/>
              <w:rPr>
                <w:rFonts w:cs="Arial"/>
                <w:lang w:eastAsia="ja-JP"/>
              </w:rPr>
            </w:pPr>
            <w:r w:rsidRPr="001D2E49">
              <w:rPr>
                <w:lang w:eastAsia="ja-JP"/>
              </w:rPr>
              <w:t>9.3.1.1</w:t>
            </w:r>
          </w:p>
        </w:tc>
        <w:tc>
          <w:tcPr>
            <w:tcW w:w="1728" w:type="dxa"/>
          </w:tcPr>
          <w:p w14:paraId="76F4DDE3" w14:textId="77777777" w:rsidR="005E77F2" w:rsidRPr="001D2E49" w:rsidRDefault="005E77F2" w:rsidP="00CA0696">
            <w:pPr>
              <w:pStyle w:val="TAL"/>
              <w:rPr>
                <w:rFonts w:cs="Arial"/>
                <w:lang w:eastAsia="ja-JP"/>
              </w:rPr>
            </w:pPr>
          </w:p>
        </w:tc>
        <w:tc>
          <w:tcPr>
            <w:tcW w:w="1080" w:type="dxa"/>
          </w:tcPr>
          <w:p w14:paraId="2AF14760" w14:textId="77777777" w:rsidR="005E77F2" w:rsidRPr="001D2E49" w:rsidRDefault="005E77F2" w:rsidP="00CA0696">
            <w:pPr>
              <w:pStyle w:val="TAL"/>
              <w:jc w:val="center"/>
              <w:rPr>
                <w:rFonts w:cs="Arial"/>
                <w:lang w:eastAsia="ja-JP"/>
              </w:rPr>
            </w:pPr>
            <w:r w:rsidRPr="001D2E49">
              <w:rPr>
                <w:rFonts w:cs="Arial"/>
                <w:lang w:eastAsia="ja-JP"/>
              </w:rPr>
              <w:t>YES</w:t>
            </w:r>
          </w:p>
        </w:tc>
        <w:tc>
          <w:tcPr>
            <w:tcW w:w="1080" w:type="dxa"/>
          </w:tcPr>
          <w:p w14:paraId="054BF5BC"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162678D4" w14:textId="77777777" w:rsidTr="00CA0696">
        <w:tc>
          <w:tcPr>
            <w:tcW w:w="2160" w:type="dxa"/>
          </w:tcPr>
          <w:p w14:paraId="12BE70CD" w14:textId="77777777" w:rsidR="005E77F2" w:rsidRPr="001D2E49" w:rsidRDefault="005E77F2" w:rsidP="00CA0696">
            <w:pPr>
              <w:pStyle w:val="TAL"/>
              <w:rPr>
                <w:rFonts w:eastAsia="MS Mincho" w:cs="Arial"/>
                <w:lang w:eastAsia="ja-JP"/>
              </w:rPr>
            </w:pPr>
            <w:r w:rsidRPr="001D2E49">
              <w:rPr>
                <w:rFonts w:eastAsia="바탕" w:cs="Arial"/>
                <w:bCs/>
                <w:lang w:eastAsia="ja-JP"/>
              </w:rPr>
              <w:t>AMF</w:t>
            </w:r>
            <w:r w:rsidRPr="001D2E49">
              <w:rPr>
                <w:rFonts w:cs="Arial"/>
                <w:bCs/>
                <w:lang w:eastAsia="ja-JP"/>
              </w:rPr>
              <w:t xml:space="preserve"> UE NGAP ID</w:t>
            </w:r>
          </w:p>
        </w:tc>
        <w:tc>
          <w:tcPr>
            <w:tcW w:w="1080" w:type="dxa"/>
          </w:tcPr>
          <w:p w14:paraId="2EFA2983" w14:textId="77777777" w:rsidR="005E77F2" w:rsidRPr="001D2E49" w:rsidRDefault="005E77F2" w:rsidP="00CA0696">
            <w:pPr>
              <w:pStyle w:val="TAL"/>
              <w:rPr>
                <w:rFonts w:eastAsia="MS Mincho" w:cs="Arial"/>
                <w:lang w:eastAsia="ja-JP"/>
              </w:rPr>
            </w:pPr>
            <w:r w:rsidRPr="001D2E49">
              <w:rPr>
                <w:rFonts w:cs="Arial"/>
                <w:lang w:eastAsia="ja-JP"/>
              </w:rPr>
              <w:t>M</w:t>
            </w:r>
          </w:p>
        </w:tc>
        <w:tc>
          <w:tcPr>
            <w:tcW w:w="1080" w:type="dxa"/>
          </w:tcPr>
          <w:p w14:paraId="4E17538A" w14:textId="77777777" w:rsidR="005E77F2" w:rsidRPr="001D2E49" w:rsidRDefault="005E77F2" w:rsidP="00CA0696">
            <w:pPr>
              <w:pStyle w:val="TAL"/>
              <w:rPr>
                <w:rFonts w:cs="Arial"/>
                <w:lang w:eastAsia="ja-JP"/>
              </w:rPr>
            </w:pPr>
          </w:p>
        </w:tc>
        <w:tc>
          <w:tcPr>
            <w:tcW w:w="1512" w:type="dxa"/>
          </w:tcPr>
          <w:p w14:paraId="6FECC3E0" w14:textId="77777777" w:rsidR="005E77F2" w:rsidRPr="001D2E49" w:rsidRDefault="005E77F2" w:rsidP="00CA0696">
            <w:pPr>
              <w:pStyle w:val="TAL"/>
              <w:rPr>
                <w:rFonts w:cs="Arial"/>
                <w:lang w:eastAsia="ja-JP"/>
              </w:rPr>
            </w:pPr>
            <w:r w:rsidRPr="001D2E49">
              <w:rPr>
                <w:lang w:eastAsia="ja-JP"/>
              </w:rPr>
              <w:t>9.3.3.1</w:t>
            </w:r>
          </w:p>
        </w:tc>
        <w:tc>
          <w:tcPr>
            <w:tcW w:w="1728" w:type="dxa"/>
          </w:tcPr>
          <w:p w14:paraId="6923540B" w14:textId="77777777" w:rsidR="005E77F2" w:rsidRPr="001D2E49" w:rsidRDefault="005E77F2" w:rsidP="00CA0696">
            <w:pPr>
              <w:pStyle w:val="TAL"/>
              <w:rPr>
                <w:rFonts w:cs="Arial"/>
                <w:lang w:eastAsia="ja-JP"/>
              </w:rPr>
            </w:pPr>
          </w:p>
        </w:tc>
        <w:tc>
          <w:tcPr>
            <w:tcW w:w="1080" w:type="dxa"/>
          </w:tcPr>
          <w:p w14:paraId="0B5C2AF4" w14:textId="77777777" w:rsidR="005E77F2" w:rsidRPr="001D2E49" w:rsidRDefault="005E77F2" w:rsidP="00CA0696">
            <w:pPr>
              <w:pStyle w:val="TAL"/>
              <w:jc w:val="center"/>
              <w:rPr>
                <w:rFonts w:eastAsia="MS Mincho" w:cs="Arial"/>
                <w:lang w:eastAsia="ja-JP"/>
              </w:rPr>
            </w:pPr>
            <w:r w:rsidRPr="001D2E49">
              <w:rPr>
                <w:rFonts w:eastAsia="MS Mincho" w:cs="Arial"/>
                <w:lang w:eastAsia="ja-JP"/>
              </w:rPr>
              <w:t>YES</w:t>
            </w:r>
          </w:p>
        </w:tc>
        <w:tc>
          <w:tcPr>
            <w:tcW w:w="1080" w:type="dxa"/>
          </w:tcPr>
          <w:p w14:paraId="69E876E7"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0CCB5CB1" w14:textId="77777777" w:rsidTr="00CA0696">
        <w:tc>
          <w:tcPr>
            <w:tcW w:w="2160" w:type="dxa"/>
          </w:tcPr>
          <w:p w14:paraId="5CF6089F" w14:textId="77777777" w:rsidR="005E77F2" w:rsidRPr="001D2E49" w:rsidRDefault="005E77F2" w:rsidP="00CA0696">
            <w:pPr>
              <w:pStyle w:val="TAL"/>
              <w:rPr>
                <w:rFonts w:eastAsia="MS Mincho" w:cs="Arial"/>
                <w:lang w:eastAsia="ja-JP"/>
              </w:rPr>
            </w:pPr>
            <w:r w:rsidRPr="001D2E49">
              <w:rPr>
                <w:rFonts w:eastAsia="바탕" w:cs="Arial"/>
                <w:bCs/>
                <w:lang w:eastAsia="ja-JP"/>
              </w:rPr>
              <w:t>RAN</w:t>
            </w:r>
            <w:r w:rsidRPr="001D2E49">
              <w:rPr>
                <w:rFonts w:cs="Arial"/>
                <w:bCs/>
                <w:lang w:eastAsia="ja-JP"/>
              </w:rPr>
              <w:t xml:space="preserve"> UE NGAP ID</w:t>
            </w:r>
          </w:p>
        </w:tc>
        <w:tc>
          <w:tcPr>
            <w:tcW w:w="1080" w:type="dxa"/>
          </w:tcPr>
          <w:p w14:paraId="65B5B106" w14:textId="77777777" w:rsidR="005E77F2" w:rsidRPr="001D2E49" w:rsidRDefault="005E77F2" w:rsidP="00CA0696">
            <w:pPr>
              <w:pStyle w:val="TAL"/>
              <w:rPr>
                <w:rFonts w:eastAsia="MS Mincho" w:cs="Arial"/>
                <w:lang w:eastAsia="ja-JP"/>
              </w:rPr>
            </w:pPr>
            <w:r w:rsidRPr="001D2E49">
              <w:rPr>
                <w:rFonts w:cs="Arial"/>
                <w:lang w:eastAsia="ja-JP"/>
              </w:rPr>
              <w:t>M</w:t>
            </w:r>
          </w:p>
        </w:tc>
        <w:tc>
          <w:tcPr>
            <w:tcW w:w="1080" w:type="dxa"/>
          </w:tcPr>
          <w:p w14:paraId="0655174A" w14:textId="77777777" w:rsidR="005E77F2" w:rsidRPr="001D2E49" w:rsidRDefault="005E77F2" w:rsidP="00CA0696">
            <w:pPr>
              <w:pStyle w:val="TAL"/>
              <w:rPr>
                <w:rFonts w:cs="Arial"/>
                <w:lang w:eastAsia="ja-JP"/>
              </w:rPr>
            </w:pPr>
          </w:p>
        </w:tc>
        <w:tc>
          <w:tcPr>
            <w:tcW w:w="1512" w:type="dxa"/>
          </w:tcPr>
          <w:p w14:paraId="096B18C6" w14:textId="77777777" w:rsidR="005E77F2" w:rsidRPr="001D2E49" w:rsidRDefault="005E77F2" w:rsidP="00CA0696">
            <w:pPr>
              <w:pStyle w:val="TAL"/>
              <w:rPr>
                <w:rFonts w:cs="Arial"/>
                <w:lang w:eastAsia="ja-JP"/>
              </w:rPr>
            </w:pPr>
            <w:r w:rsidRPr="001D2E49">
              <w:rPr>
                <w:lang w:eastAsia="ja-JP"/>
              </w:rPr>
              <w:t>9.3.3.2</w:t>
            </w:r>
          </w:p>
        </w:tc>
        <w:tc>
          <w:tcPr>
            <w:tcW w:w="1728" w:type="dxa"/>
          </w:tcPr>
          <w:p w14:paraId="6CA221D1" w14:textId="77777777" w:rsidR="005E77F2" w:rsidRPr="001D2E49" w:rsidRDefault="005E77F2" w:rsidP="00CA0696">
            <w:pPr>
              <w:pStyle w:val="TAL"/>
              <w:rPr>
                <w:rFonts w:cs="Arial"/>
                <w:lang w:eastAsia="ja-JP"/>
              </w:rPr>
            </w:pPr>
          </w:p>
        </w:tc>
        <w:tc>
          <w:tcPr>
            <w:tcW w:w="1080" w:type="dxa"/>
          </w:tcPr>
          <w:p w14:paraId="22F8507B"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2B343469"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7074A6D8" w14:textId="77777777" w:rsidTr="00CA0696">
        <w:tc>
          <w:tcPr>
            <w:tcW w:w="2160" w:type="dxa"/>
          </w:tcPr>
          <w:p w14:paraId="70AF9CC8" w14:textId="77777777" w:rsidR="005E77F2" w:rsidRPr="001D2E49" w:rsidRDefault="005E77F2" w:rsidP="00CA0696">
            <w:pPr>
              <w:pStyle w:val="TAL"/>
              <w:rPr>
                <w:rFonts w:eastAsia="바탕" w:cs="Arial"/>
                <w:bCs/>
                <w:lang w:eastAsia="ja-JP"/>
              </w:rPr>
            </w:pPr>
            <w:r w:rsidRPr="001D2E49">
              <w:rPr>
                <w:rFonts w:eastAsia="바탕" w:cs="Arial"/>
              </w:rPr>
              <w:t>RAN Paging Priority</w:t>
            </w:r>
          </w:p>
        </w:tc>
        <w:tc>
          <w:tcPr>
            <w:tcW w:w="1080" w:type="dxa"/>
          </w:tcPr>
          <w:p w14:paraId="1C1EA47D" w14:textId="77777777" w:rsidR="005E77F2" w:rsidRPr="001D2E49" w:rsidRDefault="005E77F2" w:rsidP="00CA0696">
            <w:pPr>
              <w:pStyle w:val="TAL"/>
              <w:rPr>
                <w:rFonts w:cs="Arial"/>
                <w:lang w:eastAsia="ja-JP"/>
              </w:rPr>
            </w:pPr>
            <w:r w:rsidRPr="001D2E49">
              <w:rPr>
                <w:rFonts w:cs="Arial"/>
              </w:rPr>
              <w:t xml:space="preserve">O </w:t>
            </w:r>
          </w:p>
        </w:tc>
        <w:tc>
          <w:tcPr>
            <w:tcW w:w="1080" w:type="dxa"/>
          </w:tcPr>
          <w:p w14:paraId="5E98FE63" w14:textId="77777777" w:rsidR="005E77F2" w:rsidRPr="001D2E49" w:rsidRDefault="005E77F2" w:rsidP="00CA0696">
            <w:pPr>
              <w:pStyle w:val="TAL"/>
              <w:rPr>
                <w:rFonts w:cs="Arial"/>
                <w:lang w:eastAsia="ja-JP"/>
              </w:rPr>
            </w:pPr>
          </w:p>
        </w:tc>
        <w:tc>
          <w:tcPr>
            <w:tcW w:w="1512" w:type="dxa"/>
          </w:tcPr>
          <w:p w14:paraId="2E6417E6" w14:textId="77777777" w:rsidR="005E77F2" w:rsidRPr="001D2E49" w:rsidRDefault="005E77F2" w:rsidP="00CA0696">
            <w:pPr>
              <w:pStyle w:val="TAL"/>
              <w:rPr>
                <w:lang w:eastAsia="ja-JP"/>
              </w:rPr>
            </w:pPr>
            <w:r w:rsidRPr="001D2E49">
              <w:rPr>
                <w:rFonts w:cs="Arial"/>
              </w:rPr>
              <w:t>9.3.3.15</w:t>
            </w:r>
          </w:p>
        </w:tc>
        <w:tc>
          <w:tcPr>
            <w:tcW w:w="1728" w:type="dxa"/>
          </w:tcPr>
          <w:p w14:paraId="50F596AA" w14:textId="77777777" w:rsidR="005E77F2" w:rsidRPr="001D2E49" w:rsidRDefault="005E77F2" w:rsidP="00CA0696">
            <w:pPr>
              <w:pStyle w:val="TAL"/>
              <w:rPr>
                <w:rFonts w:cs="Arial"/>
                <w:lang w:eastAsia="ja-JP"/>
              </w:rPr>
            </w:pPr>
          </w:p>
        </w:tc>
        <w:tc>
          <w:tcPr>
            <w:tcW w:w="1080" w:type="dxa"/>
          </w:tcPr>
          <w:p w14:paraId="78A1D5DD"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739684E1" w14:textId="77777777" w:rsidR="005E77F2" w:rsidRPr="001D2E49" w:rsidRDefault="005E77F2" w:rsidP="00CA0696">
            <w:pPr>
              <w:pStyle w:val="TAL"/>
              <w:jc w:val="center"/>
              <w:rPr>
                <w:rFonts w:cs="Arial"/>
                <w:lang w:eastAsia="ja-JP"/>
              </w:rPr>
            </w:pPr>
            <w:r w:rsidRPr="001D2E49">
              <w:rPr>
                <w:rFonts w:cs="Arial"/>
              </w:rPr>
              <w:t>ignore</w:t>
            </w:r>
          </w:p>
        </w:tc>
      </w:tr>
      <w:tr w:rsidR="005E77F2" w:rsidRPr="001D2E49" w14:paraId="6900508D" w14:textId="77777777" w:rsidTr="00CA0696">
        <w:tc>
          <w:tcPr>
            <w:tcW w:w="2160" w:type="dxa"/>
          </w:tcPr>
          <w:p w14:paraId="46319717" w14:textId="77777777" w:rsidR="005E77F2" w:rsidRPr="001D2E49" w:rsidRDefault="005E77F2" w:rsidP="00CA0696">
            <w:pPr>
              <w:pStyle w:val="TAL"/>
              <w:rPr>
                <w:rFonts w:eastAsia="MS Mincho" w:cs="Arial"/>
                <w:lang w:eastAsia="ja-JP"/>
              </w:rPr>
            </w:pPr>
            <w:r w:rsidRPr="001D2E49">
              <w:rPr>
                <w:rFonts w:cs="Arial"/>
                <w:lang w:eastAsia="ja-JP"/>
              </w:rPr>
              <w:t>Security Key</w:t>
            </w:r>
          </w:p>
        </w:tc>
        <w:tc>
          <w:tcPr>
            <w:tcW w:w="1080" w:type="dxa"/>
          </w:tcPr>
          <w:p w14:paraId="777E3979"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406FDB48" w14:textId="77777777" w:rsidR="005E77F2" w:rsidRPr="001D2E49" w:rsidRDefault="005E77F2" w:rsidP="00CA0696">
            <w:pPr>
              <w:pStyle w:val="TAL"/>
              <w:rPr>
                <w:rFonts w:cs="Arial"/>
                <w:lang w:eastAsia="ja-JP"/>
              </w:rPr>
            </w:pPr>
          </w:p>
        </w:tc>
        <w:tc>
          <w:tcPr>
            <w:tcW w:w="1512" w:type="dxa"/>
          </w:tcPr>
          <w:p w14:paraId="1E3C2A9B" w14:textId="77777777" w:rsidR="005E77F2" w:rsidRPr="001D2E49" w:rsidRDefault="005E77F2" w:rsidP="00CA0696">
            <w:pPr>
              <w:pStyle w:val="TAL"/>
              <w:rPr>
                <w:rFonts w:cs="Arial"/>
                <w:lang w:eastAsia="ja-JP"/>
              </w:rPr>
            </w:pPr>
            <w:r w:rsidRPr="001D2E49">
              <w:rPr>
                <w:lang w:eastAsia="ja-JP"/>
              </w:rPr>
              <w:t>9.3.1.87</w:t>
            </w:r>
          </w:p>
        </w:tc>
        <w:tc>
          <w:tcPr>
            <w:tcW w:w="1728" w:type="dxa"/>
          </w:tcPr>
          <w:p w14:paraId="053B40CC" w14:textId="77777777" w:rsidR="005E77F2" w:rsidRPr="001D2E49" w:rsidRDefault="005E77F2" w:rsidP="00CA0696">
            <w:pPr>
              <w:pStyle w:val="TAL"/>
              <w:rPr>
                <w:rFonts w:cs="Arial"/>
                <w:lang w:eastAsia="ja-JP"/>
              </w:rPr>
            </w:pPr>
          </w:p>
        </w:tc>
        <w:tc>
          <w:tcPr>
            <w:tcW w:w="1080" w:type="dxa"/>
          </w:tcPr>
          <w:p w14:paraId="4D318655"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7FFB5BDE"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65E19E58" w14:textId="77777777" w:rsidTr="00CA0696">
        <w:tc>
          <w:tcPr>
            <w:tcW w:w="2160" w:type="dxa"/>
          </w:tcPr>
          <w:p w14:paraId="4C1F29A2" w14:textId="77777777" w:rsidR="005E77F2" w:rsidRPr="001D2E49" w:rsidRDefault="005E77F2" w:rsidP="00CA0696">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628D01B8"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5687CFD3" w14:textId="77777777" w:rsidR="005E77F2" w:rsidRPr="001D2E49" w:rsidRDefault="005E77F2" w:rsidP="00CA0696">
            <w:pPr>
              <w:pStyle w:val="TAL"/>
              <w:rPr>
                <w:rFonts w:cs="Arial"/>
                <w:lang w:eastAsia="ja-JP"/>
              </w:rPr>
            </w:pPr>
          </w:p>
        </w:tc>
        <w:tc>
          <w:tcPr>
            <w:tcW w:w="1512" w:type="dxa"/>
          </w:tcPr>
          <w:p w14:paraId="333CC5A4" w14:textId="77777777" w:rsidR="005E77F2" w:rsidRPr="001D2E49" w:rsidRDefault="005E77F2" w:rsidP="00CA0696">
            <w:pPr>
              <w:pStyle w:val="TAL"/>
              <w:rPr>
                <w:rFonts w:cs="Arial"/>
                <w:lang w:eastAsia="ja-JP"/>
              </w:rPr>
            </w:pPr>
            <w:r w:rsidRPr="001D2E49">
              <w:rPr>
                <w:lang w:eastAsia="ja-JP"/>
              </w:rPr>
              <w:t>9.3.1.61</w:t>
            </w:r>
          </w:p>
        </w:tc>
        <w:tc>
          <w:tcPr>
            <w:tcW w:w="1728" w:type="dxa"/>
          </w:tcPr>
          <w:p w14:paraId="3D770550" w14:textId="77777777" w:rsidR="005E77F2" w:rsidRPr="001D2E49" w:rsidRDefault="005E77F2" w:rsidP="00CA0696">
            <w:pPr>
              <w:pStyle w:val="TAL"/>
              <w:rPr>
                <w:rFonts w:cs="Arial"/>
                <w:lang w:eastAsia="ja-JP"/>
              </w:rPr>
            </w:pPr>
          </w:p>
        </w:tc>
        <w:tc>
          <w:tcPr>
            <w:tcW w:w="1080" w:type="dxa"/>
          </w:tcPr>
          <w:p w14:paraId="1A1394A6" w14:textId="77777777" w:rsidR="005E77F2" w:rsidRPr="001D2E49" w:rsidRDefault="005E77F2" w:rsidP="00CA0696">
            <w:pPr>
              <w:pStyle w:val="TAL"/>
              <w:jc w:val="center"/>
              <w:rPr>
                <w:rFonts w:eastAsia="MS Mincho" w:cs="Arial"/>
                <w:lang w:eastAsia="ja-JP"/>
              </w:rPr>
            </w:pPr>
            <w:r w:rsidRPr="001D2E49">
              <w:rPr>
                <w:rFonts w:cs="Arial"/>
                <w:szCs w:val="18"/>
              </w:rPr>
              <w:t>YES</w:t>
            </w:r>
          </w:p>
        </w:tc>
        <w:tc>
          <w:tcPr>
            <w:tcW w:w="1080" w:type="dxa"/>
          </w:tcPr>
          <w:p w14:paraId="7C3A5BD3" w14:textId="77777777" w:rsidR="005E77F2" w:rsidRPr="001D2E49" w:rsidRDefault="005E77F2" w:rsidP="00CA0696">
            <w:pPr>
              <w:pStyle w:val="TAL"/>
              <w:jc w:val="center"/>
              <w:rPr>
                <w:rFonts w:cs="Arial"/>
                <w:lang w:eastAsia="ja-JP"/>
              </w:rPr>
            </w:pPr>
            <w:r w:rsidRPr="001D2E49">
              <w:rPr>
                <w:rFonts w:cs="Arial"/>
                <w:szCs w:val="18"/>
              </w:rPr>
              <w:t>ignore</w:t>
            </w:r>
          </w:p>
        </w:tc>
      </w:tr>
      <w:tr w:rsidR="005E77F2" w:rsidRPr="001D2E49" w14:paraId="1CF57CE6" w14:textId="77777777" w:rsidTr="00CA0696">
        <w:tc>
          <w:tcPr>
            <w:tcW w:w="2160" w:type="dxa"/>
          </w:tcPr>
          <w:p w14:paraId="1B847701" w14:textId="77777777" w:rsidR="005E77F2" w:rsidRPr="001D2E49" w:rsidRDefault="005E77F2" w:rsidP="00CA0696">
            <w:pPr>
              <w:pStyle w:val="TAL"/>
              <w:rPr>
                <w:rFonts w:eastAsia="MS Mincho" w:cs="Arial"/>
                <w:lang w:eastAsia="ja-JP"/>
              </w:rPr>
            </w:pPr>
            <w:r w:rsidRPr="001D2E49">
              <w:rPr>
                <w:rFonts w:cs="Arial"/>
                <w:lang w:eastAsia="ja-JP"/>
              </w:rPr>
              <w:t>UE Aggregate Maximum Bit Rate</w:t>
            </w:r>
          </w:p>
        </w:tc>
        <w:tc>
          <w:tcPr>
            <w:tcW w:w="1080" w:type="dxa"/>
          </w:tcPr>
          <w:p w14:paraId="43D61D75"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0834DEE9" w14:textId="77777777" w:rsidR="005E77F2" w:rsidRPr="001D2E49" w:rsidRDefault="005E77F2" w:rsidP="00CA0696">
            <w:pPr>
              <w:pStyle w:val="TAL"/>
              <w:rPr>
                <w:rFonts w:cs="Arial"/>
                <w:lang w:eastAsia="ja-JP"/>
              </w:rPr>
            </w:pPr>
          </w:p>
        </w:tc>
        <w:tc>
          <w:tcPr>
            <w:tcW w:w="1512" w:type="dxa"/>
          </w:tcPr>
          <w:p w14:paraId="6F58361B" w14:textId="77777777" w:rsidR="005E77F2" w:rsidRPr="001D2E49" w:rsidRDefault="005E77F2" w:rsidP="00CA0696">
            <w:pPr>
              <w:pStyle w:val="TAL"/>
              <w:rPr>
                <w:rFonts w:cs="Arial"/>
                <w:lang w:eastAsia="ja-JP"/>
              </w:rPr>
            </w:pPr>
            <w:r w:rsidRPr="001D2E49">
              <w:rPr>
                <w:lang w:eastAsia="ja-JP"/>
              </w:rPr>
              <w:t>9.3.1.58</w:t>
            </w:r>
          </w:p>
        </w:tc>
        <w:tc>
          <w:tcPr>
            <w:tcW w:w="1728" w:type="dxa"/>
          </w:tcPr>
          <w:p w14:paraId="2620A31F" w14:textId="77777777" w:rsidR="005E77F2" w:rsidRPr="001D2E49" w:rsidRDefault="005E77F2" w:rsidP="00CA0696">
            <w:pPr>
              <w:pStyle w:val="TAL"/>
              <w:rPr>
                <w:rFonts w:cs="Arial"/>
                <w:lang w:eastAsia="ja-JP"/>
              </w:rPr>
            </w:pPr>
          </w:p>
        </w:tc>
        <w:tc>
          <w:tcPr>
            <w:tcW w:w="1080" w:type="dxa"/>
          </w:tcPr>
          <w:p w14:paraId="4D1E92BC" w14:textId="77777777" w:rsidR="005E77F2" w:rsidRPr="001D2E49" w:rsidRDefault="005E77F2" w:rsidP="00CA0696">
            <w:pPr>
              <w:pStyle w:val="TAL"/>
              <w:jc w:val="center"/>
              <w:rPr>
                <w:rFonts w:eastAsia="MS Mincho" w:cs="Arial"/>
                <w:lang w:eastAsia="ja-JP"/>
              </w:rPr>
            </w:pPr>
            <w:r w:rsidRPr="001D2E49">
              <w:rPr>
                <w:rFonts w:cs="Arial"/>
                <w:szCs w:val="18"/>
              </w:rPr>
              <w:t>YES</w:t>
            </w:r>
          </w:p>
        </w:tc>
        <w:tc>
          <w:tcPr>
            <w:tcW w:w="1080" w:type="dxa"/>
          </w:tcPr>
          <w:p w14:paraId="28F01229" w14:textId="77777777" w:rsidR="005E77F2" w:rsidRPr="001D2E49" w:rsidRDefault="005E77F2" w:rsidP="00CA0696">
            <w:pPr>
              <w:pStyle w:val="TAL"/>
              <w:jc w:val="center"/>
              <w:rPr>
                <w:rFonts w:cs="Arial"/>
                <w:lang w:eastAsia="ja-JP"/>
              </w:rPr>
            </w:pPr>
            <w:r w:rsidRPr="001D2E49">
              <w:rPr>
                <w:rFonts w:cs="Arial"/>
                <w:szCs w:val="18"/>
              </w:rPr>
              <w:t>ignore</w:t>
            </w:r>
          </w:p>
        </w:tc>
      </w:tr>
      <w:tr w:rsidR="005E77F2" w:rsidRPr="001D2E49" w14:paraId="211F1D36" w14:textId="77777777" w:rsidTr="00CA0696">
        <w:tc>
          <w:tcPr>
            <w:tcW w:w="2160" w:type="dxa"/>
          </w:tcPr>
          <w:p w14:paraId="10C53A68" w14:textId="77777777" w:rsidR="005E77F2" w:rsidRPr="001D2E49" w:rsidRDefault="005E77F2" w:rsidP="00CA0696">
            <w:pPr>
              <w:pStyle w:val="TAL"/>
              <w:rPr>
                <w:rFonts w:eastAsia="MS Mincho" w:cs="Arial"/>
                <w:lang w:eastAsia="ja-JP"/>
              </w:rPr>
            </w:pPr>
            <w:r w:rsidRPr="001D2E49">
              <w:rPr>
                <w:rFonts w:cs="Arial"/>
                <w:lang w:eastAsia="zh-CN"/>
              </w:rPr>
              <w:t>UE Security Capabilities</w:t>
            </w:r>
          </w:p>
        </w:tc>
        <w:tc>
          <w:tcPr>
            <w:tcW w:w="1080" w:type="dxa"/>
          </w:tcPr>
          <w:p w14:paraId="795E59C1" w14:textId="77777777" w:rsidR="005E77F2" w:rsidRPr="001D2E49" w:rsidRDefault="005E77F2" w:rsidP="00CA0696">
            <w:pPr>
              <w:pStyle w:val="TAL"/>
              <w:rPr>
                <w:rFonts w:eastAsia="MS Mincho" w:cs="Arial"/>
                <w:lang w:eastAsia="ja-JP"/>
              </w:rPr>
            </w:pPr>
            <w:r w:rsidRPr="001D2E49">
              <w:rPr>
                <w:rFonts w:cs="Arial"/>
                <w:lang w:eastAsia="ja-JP"/>
              </w:rPr>
              <w:t>O</w:t>
            </w:r>
          </w:p>
        </w:tc>
        <w:tc>
          <w:tcPr>
            <w:tcW w:w="1080" w:type="dxa"/>
          </w:tcPr>
          <w:p w14:paraId="33A6473C" w14:textId="77777777" w:rsidR="005E77F2" w:rsidRPr="001D2E49" w:rsidRDefault="005E77F2" w:rsidP="00CA0696">
            <w:pPr>
              <w:pStyle w:val="TAL"/>
              <w:rPr>
                <w:rFonts w:cs="Arial"/>
                <w:lang w:eastAsia="ja-JP"/>
              </w:rPr>
            </w:pPr>
          </w:p>
        </w:tc>
        <w:tc>
          <w:tcPr>
            <w:tcW w:w="1512" w:type="dxa"/>
          </w:tcPr>
          <w:p w14:paraId="0D07A809" w14:textId="77777777" w:rsidR="005E77F2" w:rsidRPr="001D2E49" w:rsidRDefault="005E77F2" w:rsidP="00CA0696">
            <w:pPr>
              <w:pStyle w:val="TAL"/>
              <w:rPr>
                <w:rFonts w:cs="Arial"/>
                <w:lang w:eastAsia="ja-JP"/>
              </w:rPr>
            </w:pPr>
            <w:r w:rsidRPr="001D2E49">
              <w:rPr>
                <w:lang w:eastAsia="ja-JP"/>
              </w:rPr>
              <w:t>9.3.1.86</w:t>
            </w:r>
          </w:p>
        </w:tc>
        <w:tc>
          <w:tcPr>
            <w:tcW w:w="1728" w:type="dxa"/>
          </w:tcPr>
          <w:p w14:paraId="79C60F92" w14:textId="77777777" w:rsidR="005E77F2" w:rsidRPr="001D2E49" w:rsidRDefault="005E77F2" w:rsidP="00CA0696">
            <w:pPr>
              <w:pStyle w:val="TAL"/>
              <w:rPr>
                <w:rFonts w:cs="Arial"/>
                <w:lang w:eastAsia="ja-JP"/>
              </w:rPr>
            </w:pPr>
          </w:p>
        </w:tc>
        <w:tc>
          <w:tcPr>
            <w:tcW w:w="1080" w:type="dxa"/>
          </w:tcPr>
          <w:p w14:paraId="3E505DFC"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2C324F76"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7C921B6D" w14:textId="77777777" w:rsidTr="00CA0696">
        <w:tc>
          <w:tcPr>
            <w:tcW w:w="2160" w:type="dxa"/>
          </w:tcPr>
          <w:p w14:paraId="41B07510" w14:textId="77777777" w:rsidR="005E77F2" w:rsidRPr="001D2E49" w:rsidRDefault="005E77F2" w:rsidP="00CA0696">
            <w:pPr>
              <w:pStyle w:val="TAL"/>
              <w:rPr>
                <w:rFonts w:cs="Arial"/>
                <w:lang w:eastAsia="zh-CN"/>
              </w:rPr>
            </w:pPr>
            <w:r w:rsidRPr="001D2E49">
              <w:rPr>
                <w:rFonts w:cs="Arial"/>
                <w:lang w:eastAsia="zh-CN"/>
              </w:rPr>
              <w:t>Core Network Assistance Information for RRC INACTIVE</w:t>
            </w:r>
          </w:p>
        </w:tc>
        <w:tc>
          <w:tcPr>
            <w:tcW w:w="1080" w:type="dxa"/>
          </w:tcPr>
          <w:p w14:paraId="2987B57D" w14:textId="77777777" w:rsidR="005E77F2" w:rsidRPr="001D2E49" w:rsidRDefault="005E77F2" w:rsidP="00CA0696">
            <w:pPr>
              <w:pStyle w:val="TAL"/>
              <w:rPr>
                <w:rFonts w:cs="Arial"/>
                <w:lang w:eastAsia="ja-JP"/>
              </w:rPr>
            </w:pPr>
            <w:r w:rsidRPr="001D2E49">
              <w:rPr>
                <w:rFonts w:eastAsia="SimSun" w:cs="Arial" w:hint="eastAsia"/>
                <w:lang w:eastAsia="zh-CN"/>
              </w:rPr>
              <w:t>O</w:t>
            </w:r>
          </w:p>
        </w:tc>
        <w:tc>
          <w:tcPr>
            <w:tcW w:w="1080" w:type="dxa"/>
          </w:tcPr>
          <w:p w14:paraId="564A4B9C" w14:textId="77777777" w:rsidR="005E77F2" w:rsidRPr="001D2E49" w:rsidRDefault="005E77F2" w:rsidP="00CA0696">
            <w:pPr>
              <w:pStyle w:val="TAL"/>
              <w:rPr>
                <w:rFonts w:cs="Arial"/>
                <w:lang w:eastAsia="ja-JP"/>
              </w:rPr>
            </w:pPr>
          </w:p>
        </w:tc>
        <w:tc>
          <w:tcPr>
            <w:tcW w:w="1512" w:type="dxa"/>
          </w:tcPr>
          <w:p w14:paraId="7B437948" w14:textId="77777777" w:rsidR="005E77F2" w:rsidRPr="001D2E49" w:rsidRDefault="005E77F2" w:rsidP="00CA0696">
            <w:pPr>
              <w:pStyle w:val="TAL"/>
              <w:rPr>
                <w:lang w:eastAsia="ja-JP"/>
              </w:rPr>
            </w:pPr>
            <w:r w:rsidRPr="001D2E49">
              <w:rPr>
                <w:lang w:eastAsia="ja-JP"/>
              </w:rPr>
              <w:t>9.3.1.</w:t>
            </w:r>
            <w:r w:rsidRPr="001D2E49">
              <w:rPr>
                <w:rFonts w:eastAsia="SimSun"/>
                <w:lang w:eastAsia="zh-CN"/>
              </w:rPr>
              <w:t>15</w:t>
            </w:r>
          </w:p>
        </w:tc>
        <w:tc>
          <w:tcPr>
            <w:tcW w:w="1728" w:type="dxa"/>
          </w:tcPr>
          <w:p w14:paraId="6690C8A6" w14:textId="77777777" w:rsidR="005E77F2" w:rsidRPr="001D2E49" w:rsidRDefault="005E77F2" w:rsidP="00CA0696">
            <w:pPr>
              <w:pStyle w:val="TAL"/>
              <w:rPr>
                <w:rFonts w:cs="Arial"/>
                <w:lang w:eastAsia="ja-JP"/>
              </w:rPr>
            </w:pPr>
          </w:p>
        </w:tc>
        <w:tc>
          <w:tcPr>
            <w:tcW w:w="1080" w:type="dxa"/>
          </w:tcPr>
          <w:p w14:paraId="5B6E6E22" w14:textId="77777777" w:rsidR="005E77F2" w:rsidRPr="001D2E49" w:rsidRDefault="005E77F2" w:rsidP="00CA0696">
            <w:pPr>
              <w:pStyle w:val="TAL"/>
              <w:jc w:val="center"/>
              <w:rPr>
                <w:rFonts w:cs="Arial"/>
                <w:lang w:eastAsia="ja-JP"/>
              </w:rPr>
            </w:pPr>
            <w:r w:rsidRPr="001D2E49">
              <w:rPr>
                <w:rFonts w:cs="Arial"/>
                <w:lang w:eastAsia="ja-JP"/>
              </w:rPr>
              <w:t>YES</w:t>
            </w:r>
          </w:p>
        </w:tc>
        <w:tc>
          <w:tcPr>
            <w:tcW w:w="1080" w:type="dxa"/>
          </w:tcPr>
          <w:p w14:paraId="3683E26C" w14:textId="77777777" w:rsidR="005E77F2" w:rsidRPr="001D2E49" w:rsidRDefault="005E77F2" w:rsidP="00CA0696">
            <w:pPr>
              <w:pStyle w:val="TAL"/>
              <w:jc w:val="center"/>
              <w:rPr>
                <w:rFonts w:cs="Arial"/>
                <w:lang w:eastAsia="ja-JP"/>
              </w:rPr>
            </w:pPr>
            <w:r w:rsidRPr="001D2E49">
              <w:rPr>
                <w:rFonts w:cs="Arial"/>
                <w:lang w:eastAsia="ja-JP"/>
              </w:rPr>
              <w:t>ignore</w:t>
            </w:r>
          </w:p>
        </w:tc>
      </w:tr>
      <w:tr w:rsidR="005E77F2" w:rsidRPr="001D2E49" w14:paraId="606E9C32" w14:textId="77777777" w:rsidTr="00CA0696">
        <w:tc>
          <w:tcPr>
            <w:tcW w:w="2160" w:type="dxa"/>
          </w:tcPr>
          <w:p w14:paraId="0C332EC5" w14:textId="77777777" w:rsidR="005E77F2" w:rsidRPr="001D2E49" w:rsidRDefault="005E77F2" w:rsidP="00CA0696">
            <w:pPr>
              <w:pStyle w:val="TAL"/>
              <w:rPr>
                <w:rFonts w:cs="Arial"/>
                <w:lang w:eastAsia="zh-CN"/>
              </w:rPr>
            </w:pPr>
            <w:r w:rsidRPr="001D2E49">
              <w:rPr>
                <w:rFonts w:cs="Arial"/>
                <w:lang w:eastAsia="zh-CN"/>
              </w:rPr>
              <w:t>Emergency Fallback Indicator</w:t>
            </w:r>
          </w:p>
        </w:tc>
        <w:tc>
          <w:tcPr>
            <w:tcW w:w="1080" w:type="dxa"/>
          </w:tcPr>
          <w:p w14:paraId="2295ECF2" w14:textId="77777777" w:rsidR="005E77F2" w:rsidRPr="001D2E49" w:rsidRDefault="005E77F2" w:rsidP="00CA0696">
            <w:pPr>
              <w:pStyle w:val="TAL"/>
              <w:rPr>
                <w:rFonts w:eastAsia="SimSun" w:cs="Arial"/>
                <w:lang w:eastAsia="zh-CN"/>
              </w:rPr>
            </w:pPr>
            <w:r w:rsidRPr="001D2E49">
              <w:rPr>
                <w:rFonts w:eastAsia="SimSun" w:cs="Arial" w:hint="eastAsia"/>
                <w:lang w:eastAsia="zh-CN"/>
              </w:rPr>
              <w:t>O</w:t>
            </w:r>
          </w:p>
        </w:tc>
        <w:tc>
          <w:tcPr>
            <w:tcW w:w="1080" w:type="dxa"/>
          </w:tcPr>
          <w:p w14:paraId="6CAFCE49" w14:textId="77777777" w:rsidR="005E77F2" w:rsidRPr="001D2E49" w:rsidRDefault="005E77F2" w:rsidP="00CA0696">
            <w:pPr>
              <w:pStyle w:val="TAL"/>
              <w:rPr>
                <w:rFonts w:cs="Arial"/>
                <w:lang w:eastAsia="ja-JP"/>
              </w:rPr>
            </w:pPr>
          </w:p>
        </w:tc>
        <w:tc>
          <w:tcPr>
            <w:tcW w:w="1512" w:type="dxa"/>
          </w:tcPr>
          <w:p w14:paraId="2F89C693" w14:textId="77777777" w:rsidR="005E77F2" w:rsidRPr="001D2E49" w:rsidRDefault="005E77F2" w:rsidP="00CA0696">
            <w:pPr>
              <w:pStyle w:val="TAL"/>
              <w:rPr>
                <w:lang w:eastAsia="ja-JP"/>
              </w:rPr>
            </w:pPr>
            <w:r w:rsidRPr="001D2E49">
              <w:t>9.3.1.26</w:t>
            </w:r>
          </w:p>
        </w:tc>
        <w:tc>
          <w:tcPr>
            <w:tcW w:w="1728" w:type="dxa"/>
          </w:tcPr>
          <w:p w14:paraId="5393B936" w14:textId="77777777" w:rsidR="005E77F2" w:rsidRPr="001D2E49" w:rsidRDefault="005E77F2" w:rsidP="00CA0696">
            <w:pPr>
              <w:pStyle w:val="TAL"/>
              <w:rPr>
                <w:rFonts w:cs="Arial"/>
                <w:lang w:eastAsia="ja-JP"/>
              </w:rPr>
            </w:pPr>
          </w:p>
        </w:tc>
        <w:tc>
          <w:tcPr>
            <w:tcW w:w="1080" w:type="dxa"/>
          </w:tcPr>
          <w:p w14:paraId="65353537"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45476EB3" w14:textId="77777777" w:rsidR="005E77F2" w:rsidRPr="001D2E49" w:rsidRDefault="005E77F2" w:rsidP="00CA0696">
            <w:pPr>
              <w:pStyle w:val="TAL"/>
              <w:jc w:val="center"/>
              <w:rPr>
                <w:rFonts w:cs="Arial"/>
                <w:lang w:eastAsia="ja-JP"/>
              </w:rPr>
            </w:pPr>
            <w:r w:rsidRPr="001D2E49">
              <w:rPr>
                <w:rFonts w:cs="Arial"/>
              </w:rPr>
              <w:t>reject</w:t>
            </w:r>
          </w:p>
        </w:tc>
      </w:tr>
      <w:tr w:rsidR="005E77F2" w:rsidRPr="001D2E49" w14:paraId="117794C4" w14:textId="77777777" w:rsidTr="00CA0696">
        <w:tc>
          <w:tcPr>
            <w:tcW w:w="2160" w:type="dxa"/>
          </w:tcPr>
          <w:p w14:paraId="0E6B1BD5" w14:textId="77777777" w:rsidR="005E77F2" w:rsidRPr="001D2E49" w:rsidRDefault="005E77F2" w:rsidP="00CA0696">
            <w:pPr>
              <w:pStyle w:val="TAL"/>
              <w:rPr>
                <w:rFonts w:cs="Arial"/>
                <w:lang w:eastAsia="zh-CN"/>
              </w:rPr>
            </w:pPr>
            <w:r w:rsidRPr="001D2E49">
              <w:rPr>
                <w:rFonts w:eastAsia="바탕" w:cs="Arial"/>
                <w:bCs/>
                <w:lang w:eastAsia="ja-JP"/>
              </w:rPr>
              <w:t>New AMF</w:t>
            </w:r>
            <w:r w:rsidRPr="001D2E49">
              <w:rPr>
                <w:rFonts w:cs="Arial"/>
                <w:bCs/>
                <w:lang w:eastAsia="ja-JP"/>
              </w:rPr>
              <w:t xml:space="preserve"> UE NGAP ID</w:t>
            </w:r>
          </w:p>
        </w:tc>
        <w:tc>
          <w:tcPr>
            <w:tcW w:w="1080" w:type="dxa"/>
          </w:tcPr>
          <w:p w14:paraId="3E1782E9" w14:textId="77777777" w:rsidR="005E77F2" w:rsidRPr="001D2E49" w:rsidRDefault="005E77F2" w:rsidP="00CA0696">
            <w:pPr>
              <w:pStyle w:val="TAL"/>
              <w:rPr>
                <w:rFonts w:eastAsia="SimSun" w:cs="Arial"/>
                <w:lang w:eastAsia="zh-CN"/>
              </w:rPr>
            </w:pPr>
            <w:r w:rsidRPr="001D2E49">
              <w:rPr>
                <w:rFonts w:cs="Arial"/>
                <w:lang w:eastAsia="zh-CN"/>
              </w:rPr>
              <w:t>O</w:t>
            </w:r>
          </w:p>
        </w:tc>
        <w:tc>
          <w:tcPr>
            <w:tcW w:w="1080" w:type="dxa"/>
          </w:tcPr>
          <w:p w14:paraId="2705F7E4" w14:textId="77777777" w:rsidR="005E77F2" w:rsidRPr="001D2E49" w:rsidRDefault="005E77F2" w:rsidP="00CA0696">
            <w:pPr>
              <w:pStyle w:val="TAL"/>
              <w:rPr>
                <w:rFonts w:cs="Arial"/>
                <w:lang w:eastAsia="ja-JP"/>
              </w:rPr>
            </w:pPr>
          </w:p>
        </w:tc>
        <w:tc>
          <w:tcPr>
            <w:tcW w:w="1512" w:type="dxa"/>
          </w:tcPr>
          <w:p w14:paraId="2B03B81A" w14:textId="77777777" w:rsidR="005E77F2" w:rsidRPr="001D2E49" w:rsidRDefault="005E77F2" w:rsidP="00CA0696">
            <w:pPr>
              <w:pStyle w:val="TAL"/>
              <w:rPr>
                <w:lang w:eastAsia="ja-JP"/>
              </w:rPr>
            </w:pPr>
            <w:r w:rsidRPr="001D2E49">
              <w:rPr>
                <w:lang w:eastAsia="ja-JP"/>
              </w:rPr>
              <w:t>AMF UE NGAP ID</w:t>
            </w:r>
          </w:p>
          <w:p w14:paraId="48BA81DB" w14:textId="77777777" w:rsidR="005E77F2" w:rsidRPr="001D2E49" w:rsidRDefault="005E77F2" w:rsidP="00CA0696">
            <w:pPr>
              <w:pStyle w:val="TAL"/>
            </w:pPr>
            <w:r w:rsidRPr="001D2E49">
              <w:rPr>
                <w:lang w:eastAsia="ja-JP"/>
              </w:rPr>
              <w:t>9.3.3.1</w:t>
            </w:r>
          </w:p>
        </w:tc>
        <w:tc>
          <w:tcPr>
            <w:tcW w:w="1728" w:type="dxa"/>
          </w:tcPr>
          <w:p w14:paraId="3614822E" w14:textId="77777777" w:rsidR="005E77F2" w:rsidRPr="001D2E49" w:rsidRDefault="005E77F2" w:rsidP="00CA0696">
            <w:pPr>
              <w:pStyle w:val="TAL"/>
              <w:rPr>
                <w:rFonts w:cs="Arial"/>
                <w:lang w:eastAsia="ja-JP"/>
              </w:rPr>
            </w:pPr>
          </w:p>
        </w:tc>
        <w:tc>
          <w:tcPr>
            <w:tcW w:w="1080" w:type="dxa"/>
          </w:tcPr>
          <w:p w14:paraId="4BD2ED76" w14:textId="77777777" w:rsidR="005E77F2" w:rsidRPr="001D2E49" w:rsidRDefault="005E77F2" w:rsidP="00CA0696">
            <w:pPr>
              <w:pStyle w:val="TAL"/>
              <w:jc w:val="center"/>
              <w:rPr>
                <w:rFonts w:cs="Arial"/>
              </w:rPr>
            </w:pPr>
            <w:r w:rsidRPr="001D2E49">
              <w:rPr>
                <w:rFonts w:cs="Arial"/>
                <w:lang w:eastAsia="ja-JP"/>
              </w:rPr>
              <w:t>YES</w:t>
            </w:r>
          </w:p>
        </w:tc>
        <w:tc>
          <w:tcPr>
            <w:tcW w:w="1080" w:type="dxa"/>
          </w:tcPr>
          <w:p w14:paraId="75EC9E08" w14:textId="77777777" w:rsidR="005E77F2" w:rsidRPr="001D2E49" w:rsidRDefault="005E77F2" w:rsidP="00CA0696">
            <w:pPr>
              <w:pStyle w:val="TAL"/>
              <w:jc w:val="center"/>
              <w:rPr>
                <w:rFonts w:cs="Arial"/>
              </w:rPr>
            </w:pPr>
            <w:r w:rsidRPr="001D2E49">
              <w:rPr>
                <w:rFonts w:cs="Arial"/>
                <w:lang w:eastAsia="ja-JP"/>
              </w:rPr>
              <w:t>reject</w:t>
            </w:r>
          </w:p>
        </w:tc>
      </w:tr>
      <w:tr w:rsidR="005E77F2" w:rsidRPr="001D2E49" w14:paraId="38314BAF" w14:textId="77777777" w:rsidTr="00CA0696">
        <w:tc>
          <w:tcPr>
            <w:tcW w:w="2160" w:type="dxa"/>
          </w:tcPr>
          <w:p w14:paraId="3392E06C" w14:textId="77777777" w:rsidR="005E77F2" w:rsidRPr="001D2E49" w:rsidRDefault="005E77F2" w:rsidP="00CA0696">
            <w:pPr>
              <w:pStyle w:val="TAL"/>
              <w:rPr>
                <w:rFonts w:eastAsia="바탕" w:cs="Arial"/>
                <w:bCs/>
                <w:lang w:eastAsia="ja-JP"/>
              </w:rPr>
            </w:pPr>
            <w:r w:rsidRPr="001D2E49">
              <w:rPr>
                <w:rFonts w:eastAsia="바탕" w:cs="Arial"/>
              </w:rPr>
              <w:t>RRC Inactive Transition Report Request</w:t>
            </w:r>
          </w:p>
        </w:tc>
        <w:tc>
          <w:tcPr>
            <w:tcW w:w="1080" w:type="dxa"/>
          </w:tcPr>
          <w:p w14:paraId="24B85213" w14:textId="77777777" w:rsidR="005E77F2" w:rsidRPr="001D2E49" w:rsidRDefault="005E77F2" w:rsidP="00CA0696">
            <w:pPr>
              <w:pStyle w:val="TAL"/>
              <w:rPr>
                <w:rFonts w:cs="Arial"/>
                <w:lang w:eastAsia="zh-CN"/>
              </w:rPr>
            </w:pPr>
            <w:r w:rsidRPr="001D2E49">
              <w:rPr>
                <w:rFonts w:cs="Arial"/>
                <w:lang w:eastAsia="zh-CN"/>
              </w:rPr>
              <w:t>O</w:t>
            </w:r>
          </w:p>
        </w:tc>
        <w:tc>
          <w:tcPr>
            <w:tcW w:w="1080" w:type="dxa"/>
          </w:tcPr>
          <w:p w14:paraId="4E315747" w14:textId="77777777" w:rsidR="005E77F2" w:rsidRPr="001D2E49" w:rsidRDefault="005E77F2" w:rsidP="00CA0696">
            <w:pPr>
              <w:pStyle w:val="TAL"/>
              <w:rPr>
                <w:rFonts w:cs="Arial"/>
                <w:lang w:eastAsia="ja-JP"/>
              </w:rPr>
            </w:pPr>
          </w:p>
        </w:tc>
        <w:tc>
          <w:tcPr>
            <w:tcW w:w="1512" w:type="dxa"/>
          </w:tcPr>
          <w:p w14:paraId="55EE175B" w14:textId="77777777" w:rsidR="005E77F2" w:rsidRPr="001D2E49" w:rsidRDefault="005E77F2" w:rsidP="00CA0696">
            <w:pPr>
              <w:pStyle w:val="TAL"/>
              <w:rPr>
                <w:lang w:eastAsia="ja-JP"/>
              </w:rPr>
            </w:pPr>
            <w:r w:rsidRPr="001D2E49">
              <w:t>9.3.1.91</w:t>
            </w:r>
          </w:p>
        </w:tc>
        <w:tc>
          <w:tcPr>
            <w:tcW w:w="1728" w:type="dxa"/>
          </w:tcPr>
          <w:p w14:paraId="2A02F2B9" w14:textId="77777777" w:rsidR="005E77F2" w:rsidRPr="001D2E49" w:rsidRDefault="005E77F2" w:rsidP="00CA0696">
            <w:pPr>
              <w:pStyle w:val="TAL"/>
              <w:rPr>
                <w:rFonts w:cs="Arial"/>
                <w:lang w:eastAsia="ja-JP"/>
              </w:rPr>
            </w:pPr>
          </w:p>
        </w:tc>
        <w:tc>
          <w:tcPr>
            <w:tcW w:w="1080" w:type="dxa"/>
          </w:tcPr>
          <w:p w14:paraId="4E2675ED"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3486F351" w14:textId="77777777" w:rsidR="005E77F2" w:rsidRPr="001D2E49" w:rsidRDefault="005E77F2" w:rsidP="00CA0696">
            <w:pPr>
              <w:pStyle w:val="TAL"/>
              <w:jc w:val="center"/>
              <w:rPr>
                <w:rFonts w:cs="Arial"/>
                <w:lang w:eastAsia="ja-JP"/>
              </w:rPr>
            </w:pPr>
            <w:r w:rsidRPr="001D2E49">
              <w:rPr>
                <w:rFonts w:cs="Arial"/>
                <w:lang w:eastAsia="ja-JP"/>
              </w:rPr>
              <w:t>ignore</w:t>
            </w:r>
          </w:p>
        </w:tc>
      </w:tr>
      <w:tr w:rsidR="005E77F2" w:rsidRPr="001D2E49" w14:paraId="05ED6D27" w14:textId="77777777" w:rsidTr="00CA0696">
        <w:tc>
          <w:tcPr>
            <w:tcW w:w="2160" w:type="dxa"/>
          </w:tcPr>
          <w:p w14:paraId="56314992" w14:textId="77777777" w:rsidR="005E77F2" w:rsidRPr="001D2E49" w:rsidRDefault="005E77F2" w:rsidP="00CA0696">
            <w:pPr>
              <w:pStyle w:val="TAL"/>
              <w:rPr>
                <w:rFonts w:eastAsia="바탕" w:cs="Arial"/>
              </w:rPr>
            </w:pPr>
            <w:r w:rsidRPr="001D2E49">
              <w:rPr>
                <w:lang w:eastAsia="ja-JP"/>
              </w:rPr>
              <w:t>New GUAMI</w:t>
            </w:r>
          </w:p>
        </w:tc>
        <w:tc>
          <w:tcPr>
            <w:tcW w:w="1080" w:type="dxa"/>
          </w:tcPr>
          <w:p w14:paraId="3BE04D71" w14:textId="77777777" w:rsidR="005E77F2" w:rsidRPr="001D2E49" w:rsidRDefault="005E77F2" w:rsidP="00CA0696">
            <w:pPr>
              <w:pStyle w:val="TAL"/>
              <w:rPr>
                <w:rFonts w:cs="Arial"/>
                <w:lang w:eastAsia="zh-CN"/>
              </w:rPr>
            </w:pPr>
            <w:r w:rsidRPr="001D2E49">
              <w:rPr>
                <w:lang w:eastAsia="ja-JP"/>
              </w:rPr>
              <w:t>O</w:t>
            </w:r>
          </w:p>
        </w:tc>
        <w:tc>
          <w:tcPr>
            <w:tcW w:w="1080" w:type="dxa"/>
          </w:tcPr>
          <w:p w14:paraId="2707B501" w14:textId="77777777" w:rsidR="005E77F2" w:rsidRPr="001D2E49" w:rsidRDefault="005E77F2" w:rsidP="00CA0696">
            <w:pPr>
              <w:pStyle w:val="TAL"/>
              <w:rPr>
                <w:rFonts w:cs="Arial"/>
                <w:lang w:eastAsia="ja-JP"/>
              </w:rPr>
            </w:pPr>
          </w:p>
        </w:tc>
        <w:tc>
          <w:tcPr>
            <w:tcW w:w="1512" w:type="dxa"/>
          </w:tcPr>
          <w:p w14:paraId="6DB7AFBE" w14:textId="77777777" w:rsidR="005E77F2" w:rsidRPr="001D2E49" w:rsidRDefault="005E77F2" w:rsidP="00CA0696">
            <w:pPr>
              <w:pStyle w:val="TAL"/>
              <w:rPr>
                <w:lang w:eastAsia="ja-JP"/>
              </w:rPr>
            </w:pPr>
            <w:r w:rsidRPr="001D2E49">
              <w:rPr>
                <w:lang w:eastAsia="ja-JP"/>
              </w:rPr>
              <w:t>GUAMI</w:t>
            </w:r>
          </w:p>
          <w:p w14:paraId="3ADDF7B2" w14:textId="77777777" w:rsidR="005E77F2" w:rsidRPr="001D2E49" w:rsidRDefault="005E77F2" w:rsidP="00CA0696">
            <w:pPr>
              <w:pStyle w:val="TAL"/>
            </w:pPr>
            <w:r w:rsidRPr="001D2E49">
              <w:rPr>
                <w:lang w:eastAsia="ja-JP"/>
              </w:rPr>
              <w:t>9.3.3.3</w:t>
            </w:r>
          </w:p>
        </w:tc>
        <w:tc>
          <w:tcPr>
            <w:tcW w:w="1728" w:type="dxa"/>
          </w:tcPr>
          <w:p w14:paraId="70744240" w14:textId="77777777" w:rsidR="005E77F2" w:rsidRPr="001D2E49" w:rsidRDefault="005E77F2" w:rsidP="00CA0696">
            <w:pPr>
              <w:pStyle w:val="TAL"/>
              <w:rPr>
                <w:rFonts w:cs="Arial"/>
                <w:lang w:eastAsia="ja-JP"/>
              </w:rPr>
            </w:pPr>
          </w:p>
        </w:tc>
        <w:tc>
          <w:tcPr>
            <w:tcW w:w="1080" w:type="dxa"/>
          </w:tcPr>
          <w:p w14:paraId="371E823E" w14:textId="77777777" w:rsidR="005E77F2" w:rsidRPr="001D2E49" w:rsidRDefault="005E77F2" w:rsidP="00CA0696">
            <w:pPr>
              <w:pStyle w:val="TAL"/>
              <w:jc w:val="center"/>
              <w:rPr>
                <w:rFonts w:cs="Arial"/>
              </w:rPr>
            </w:pPr>
            <w:r w:rsidRPr="001D2E49">
              <w:rPr>
                <w:lang w:eastAsia="ja-JP"/>
              </w:rPr>
              <w:t>YES</w:t>
            </w:r>
          </w:p>
        </w:tc>
        <w:tc>
          <w:tcPr>
            <w:tcW w:w="1080" w:type="dxa"/>
          </w:tcPr>
          <w:p w14:paraId="28775B11" w14:textId="77777777" w:rsidR="005E77F2" w:rsidRPr="001D2E49" w:rsidRDefault="005E77F2" w:rsidP="00CA0696">
            <w:pPr>
              <w:pStyle w:val="TAL"/>
              <w:jc w:val="center"/>
              <w:rPr>
                <w:rFonts w:cs="Arial"/>
                <w:lang w:eastAsia="ja-JP"/>
              </w:rPr>
            </w:pPr>
            <w:r w:rsidRPr="001D2E49">
              <w:rPr>
                <w:lang w:eastAsia="ja-JP"/>
              </w:rPr>
              <w:t>reject</w:t>
            </w:r>
          </w:p>
        </w:tc>
      </w:tr>
      <w:tr w:rsidR="005E77F2" w:rsidRPr="001D2E49" w14:paraId="32C8E183" w14:textId="77777777" w:rsidTr="00CA0696">
        <w:tc>
          <w:tcPr>
            <w:tcW w:w="2160" w:type="dxa"/>
          </w:tcPr>
          <w:p w14:paraId="008119B5" w14:textId="77777777" w:rsidR="005E77F2" w:rsidRPr="001D2E49" w:rsidRDefault="005E77F2" w:rsidP="00CA0696">
            <w:pPr>
              <w:keepNext/>
              <w:keepLines/>
              <w:spacing w:after="0"/>
              <w:rPr>
                <w:rFonts w:ascii="Arial" w:eastAsia="바탕" w:hAnsi="Arial" w:cs="Arial"/>
                <w:bCs/>
                <w:sz w:val="18"/>
                <w:lang w:eastAsia="ja-JP"/>
              </w:rPr>
            </w:pPr>
            <w:r w:rsidRPr="001D2E49">
              <w:rPr>
                <w:rFonts w:ascii="Arial" w:eastAsia="바탕" w:hAnsi="Arial" w:cs="Arial"/>
                <w:sz w:val="18"/>
              </w:rPr>
              <w:t>CN Assisted RAN Parameters Tuning</w:t>
            </w:r>
          </w:p>
        </w:tc>
        <w:tc>
          <w:tcPr>
            <w:tcW w:w="1080" w:type="dxa"/>
          </w:tcPr>
          <w:p w14:paraId="73C3F27E" w14:textId="77777777" w:rsidR="005E77F2" w:rsidRPr="001D2E49" w:rsidRDefault="005E77F2"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F3ABF64" w14:textId="77777777" w:rsidR="005E77F2" w:rsidRPr="001D2E49" w:rsidRDefault="005E77F2" w:rsidP="00CA0696">
            <w:pPr>
              <w:keepNext/>
              <w:keepLines/>
              <w:spacing w:after="0"/>
              <w:rPr>
                <w:rFonts w:ascii="Arial" w:hAnsi="Arial" w:cs="Arial"/>
                <w:sz w:val="18"/>
                <w:lang w:eastAsia="ja-JP"/>
              </w:rPr>
            </w:pPr>
          </w:p>
        </w:tc>
        <w:tc>
          <w:tcPr>
            <w:tcW w:w="1512" w:type="dxa"/>
          </w:tcPr>
          <w:p w14:paraId="4BCD28D5" w14:textId="77777777" w:rsidR="005E77F2" w:rsidRPr="001D2E49" w:rsidRDefault="005E77F2" w:rsidP="00CA0696">
            <w:pPr>
              <w:keepNext/>
              <w:keepLines/>
              <w:spacing w:after="0"/>
              <w:rPr>
                <w:rFonts w:ascii="Arial" w:hAnsi="Arial"/>
                <w:sz w:val="18"/>
                <w:lang w:eastAsia="ja-JP"/>
              </w:rPr>
            </w:pPr>
            <w:r w:rsidRPr="001D2E49">
              <w:rPr>
                <w:rFonts w:ascii="Arial" w:hAnsi="Arial"/>
                <w:sz w:val="18"/>
              </w:rPr>
              <w:t>9.3.1.119</w:t>
            </w:r>
          </w:p>
        </w:tc>
        <w:tc>
          <w:tcPr>
            <w:tcW w:w="1728" w:type="dxa"/>
          </w:tcPr>
          <w:p w14:paraId="18A4547D" w14:textId="77777777" w:rsidR="005E77F2" w:rsidRPr="001D2E49" w:rsidRDefault="005E77F2" w:rsidP="00CA0696">
            <w:pPr>
              <w:keepNext/>
              <w:keepLines/>
              <w:spacing w:after="0"/>
              <w:rPr>
                <w:rFonts w:ascii="Arial" w:hAnsi="Arial" w:cs="Arial"/>
                <w:sz w:val="18"/>
                <w:lang w:eastAsia="ja-JP"/>
              </w:rPr>
            </w:pPr>
          </w:p>
        </w:tc>
        <w:tc>
          <w:tcPr>
            <w:tcW w:w="1080" w:type="dxa"/>
          </w:tcPr>
          <w:p w14:paraId="734A0278" w14:textId="77777777" w:rsidR="005E77F2" w:rsidRPr="001D2E49" w:rsidRDefault="005E77F2" w:rsidP="00CA0696">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794DA53C" w14:textId="77777777" w:rsidR="005E77F2" w:rsidRPr="001D2E49" w:rsidRDefault="005E77F2"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51A0" w:rsidRPr="001D2E49" w14:paraId="6112F513" w14:textId="77777777" w:rsidTr="00CA0696">
        <w:tc>
          <w:tcPr>
            <w:tcW w:w="2160" w:type="dxa"/>
          </w:tcPr>
          <w:p w14:paraId="6D3A41CC" w14:textId="11506B46" w:rsidR="002D51A0" w:rsidRPr="001D2E49" w:rsidRDefault="002D51A0" w:rsidP="002D51A0">
            <w:pPr>
              <w:keepNext/>
              <w:keepLines/>
              <w:spacing w:after="0"/>
              <w:rPr>
                <w:rFonts w:ascii="Arial" w:eastAsia="바탕" w:hAnsi="Arial" w:cs="Arial"/>
                <w:sz w:val="18"/>
              </w:rPr>
            </w:pPr>
            <w:r w:rsidRPr="00A67DE0">
              <w:rPr>
                <w:rFonts w:ascii="Arial" w:eastAsia="바탕" w:hAnsi="Arial" w:cs="Arial"/>
                <w:sz w:val="18"/>
              </w:rPr>
              <w:t>SRVCC Operation Possible</w:t>
            </w:r>
          </w:p>
        </w:tc>
        <w:tc>
          <w:tcPr>
            <w:tcW w:w="1080" w:type="dxa"/>
          </w:tcPr>
          <w:p w14:paraId="6EFB1875" w14:textId="55300950" w:rsidR="002D51A0" w:rsidRPr="001D2E49" w:rsidRDefault="002D51A0" w:rsidP="002D51A0">
            <w:pPr>
              <w:keepNext/>
              <w:keepLines/>
              <w:spacing w:after="0"/>
              <w:rPr>
                <w:rFonts w:ascii="Arial" w:hAnsi="Arial" w:cs="Arial"/>
                <w:sz w:val="18"/>
                <w:lang w:eastAsia="zh-CN"/>
              </w:rPr>
            </w:pPr>
            <w:r w:rsidRPr="00A67DE0">
              <w:rPr>
                <w:rFonts w:ascii="Arial" w:eastAsia="바탕" w:hAnsi="Arial" w:cs="Arial"/>
                <w:sz w:val="18"/>
              </w:rPr>
              <w:t>O</w:t>
            </w:r>
          </w:p>
        </w:tc>
        <w:tc>
          <w:tcPr>
            <w:tcW w:w="1080" w:type="dxa"/>
          </w:tcPr>
          <w:p w14:paraId="31E62954" w14:textId="77777777" w:rsidR="002D51A0" w:rsidRPr="001D2E49" w:rsidRDefault="002D51A0" w:rsidP="002D51A0">
            <w:pPr>
              <w:keepNext/>
              <w:keepLines/>
              <w:spacing w:after="0"/>
              <w:rPr>
                <w:rFonts w:ascii="Arial" w:hAnsi="Arial" w:cs="Arial"/>
                <w:sz w:val="18"/>
                <w:lang w:eastAsia="ja-JP"/>
              </w:rPr>
            </w:pPr>
          </w:p>
        </w:tc>
        <w:tc>
          <w:tcPr>
            <w:tcW w:w="1512" w:type="dxa"/>
          </w:tcPr>
          <w:p w14:paraId="65CC59D9" w14:textId="2EE21456" w:rsidR="002D51A0" w:rsidRPr="001D2E49" w:rsidRDefault="002D51A0" w:rsidP="002D51A0">
            <w:pPr>
              <w:keepNext/>
              <w:keepLines/>
              <w:spacing w:after="0"/>
              <w:rPr>
                <w:rFonts w:ascii="Arial" w:hAnsi="Arial"/>
                <w:sz w:val="18"/>
              </w:rPr>
            </w:pPr>
            <w:r>
              <w:rPr>
                <w:rFonts w:ascii="Arial" w:eastAsia="바탕" w:hAnsi="Arial" w:cs="Arial"/>
                <w:sz w:val="18"/>
              </w:rPr>
              <w:t>9.3.1.128</w:t>
            </w:r>
          </w:p>
        </w:tc>
        <w:tc>
          <w:tcPr>
            <w:tcW w:w="1728" w:type="dxa"/>
          </w:tcPr>
          <w:p w14:paraId="6B9FCDF8" w14:textId="77777777" w:rsidR="002D51A0" w:rsidRPr="001D2E49" w:rsidRDefault="002D51A0" w:rsidP="002D51A0">
            <w:pPr>
              <w:keepNext/>
              <w:keepLines/>
              <w:spacing w:after="0"/>
              <w:rPr>
                <w:rFonts w:ascii="Arial" w:hAnsi="Arial" w:cs="Arial"/>
                <w:sz w:val="18"/>
                <w:lang w:eastAsia="ja-JP"/>
              </w:rPr>
            </w:pPr>
          </w:p>
        </w:tc>
        <w:tc>
          <w:tcPr>
            <w:tcW w:w="1080" w:type="dxa"/>
          </w:tcPr>
          <w:p w14:paraId="6CAD91C3" w14:textId="3232EBA7" w:rsidR="002D51A0" w:rsidRPr="001D2E49" w:rsidRDefault="002D51A0" w:rsidP="002D51A0">
            <w:pPr>
              <w:keepNext/>
              <w:keepLines/>
              <w:spacing w:after="0"/>
              <w:jc w:val="center"/>
              <w:rPr>
                <w:rFonts w:ascii="Arial" w:hAnsi="Arial" w:cs="Arial"/>
                <w:sz w:val="18"/>
              </w:rPr>
            </w:pPr>
            <w:r w:rsidRPr="00A67DE0">
              <w:rPr>
                <w:rFonts w:ascii="Arial" w:eastAsia="바탕" w:hAnsi="Arial" w:cs="Arial"/>
                <w:sz w:val="18"/>
              </w:rPr>
              <w:t>YES</w:t>
            </w:r>
          </w:p>
        </w:tc>
        <w:tc>
          <w:tcPr>
            <w:tcW w:w="1080" w:type="dxa"/>
          </w:tcPr>
          <w:p w14:paraId="59BDCA9E" w14:textId="66873949" w:rsidR="002D51A0" w:rsidRPr="001D2E49" w:rsidRDefault="002D51A0" w:rsidP="002D51A0">
            <w:pPr>
              <w:keepNext/>
              <w:keepLines/>
              <w:spacing w:after="0"/>
              <w:jc w:val="center"/>
              <w:rPr>
                <w:rFonts w:ascii="Arial" w:hAnsi="Arial" w:cs="Arial"/>
                <w:sz w:val="18"/>
                <w:lang w:eastAsia="ja-JP"/>
              </w:rPr>
            </w:pPr>
            <w:r w:rsidRPr="00A67DE0">
              <w:rPr>
                <w:rFonts w:ascii="Arial" w:eastAsia="바탕" w:hAnsi="Arial" w:cs="Arial"/>
                <w:sz w:val="18"/>
              </w:rPr>
              <w:t>ignore</w:t>
            </w:r>
          </w:p>
        </w:tc>
      </w:tr>
      <w:tr w:rsidR="005E77F2" w:rsidRPr="001D2E49" w14:paraId="5A7E4ED2" w14:textId="77777777" w:rsidTr="00CA0696">
        <w:trPr>
          <w:ins w:id="180" w:author="Jian (James) Xu_LGE" w:date="2020-02-04T09:20:00Z"/>
        </w:trPr>
        <w:tc>
          <w:tcPr>
            <w:tcW w:w="2160" w:type="dxa"/>
          </w:tcPr>
          <w:p w14:paraId="460ABD9E" w14:textId="7641D98F" w:rsidR="005E77F2" w:rsidRPr="001D2E49" w:rsidRDefault="005E77F2" w:rsidP="005E77F2">
            <w:pPr>
              <w:keepNext/>
              <w:keepLines/>
              <w:spacing w:after="0"/>
              <w:rPr>
                <w:ins w:id="181" w:author="Jian (James) Xu_LGE" w:date="2020-02-04T09:20:00Z"/>
                <w:rFonts w:ascii="Arial" w:eastAsia="바탕" w:hAnsi="Arial" w:cs="Arial"/>
                <w:sz w:val="18"/>
              </w:rPr>
            </w:pPr>
            <w:ins w:id="182" w:author="Jian (James) Xu_LGE" w:date="2020-02-04T09:20:00Z">
              <w:r>
                <w:rPr>
                  <w:rFonts w:eastAsia="바탕"/>
                </w:rPr>
                <w:t>NR V2X Services</w:t>
              </w:r>
              <w:r w:rsidRPr="00D57620">
                <w:rPr>
                  <w:rFonts w:eastAsia="바탕"/>
                </w:rPr>
                <w:t xml:space="preserve"> Authorized</w:t>
              </w:r>
            </w:ins>
          </w:p>
        </w:tc>
        <w:tc>
          <w:tcPr>
            <w:tcW w:w="1080" w:type="dxa"/>
          </w:tcPr>
          <w:p w14:paraId="2519308A" w14:textId="574432BE" w:rsidR="005E77F2" w:rsidRPr="001D2E49" w:rsidRDefault="005E77F2" w:rsidP="005E77F2">
            <w:pPr>
              <w:keepNext/>
              <w:keepLines/>
              <w:spacing w:after="0"/>
              <w:rPr>
                <w:ins w:id="183" w:author="Jian (James) Xu_LGE" w:date="2020-02-04T09:20:00Z"/>
                <w:rFonts w:ascii="Arial" w:hAnsi="Arial" w:cs="Arial"/>
                <w:sz w:val="18"/>
                <w:lang w:eastAsia="zh-CN"/>
              </w:rPr>
            </w:pPr>
            <w:ins w:id="184" w:author="Jian (James) Xu_LGE" w:date="2020-02-04T09:20:00Z">
              <w:r w:rsidRPr="00D57620">
                <w:t>O</w:t>
              </w:r>
            </w:ins>
          </w:p>
        </w:tc>
        <w:tc>
          <w:tcPr>
            <w:tcW w:w="1080" w:type="dxa"/>
          </w:tcPr>
          <w:p w14:paraId="5267E550" w14:textId="77777777" w:rsidR="005E77F2" w:rsidRPr="001D2E49" w:rsidRDefault="005E77F2" w:rsidP="005E77F2">
            <w:pPr>
              <w:keepNext/>
              <w:keepLines/>
              <w:spacing w:after="0"/>
              <w:rPr>
                <w:ins w:id="185" w:author="Jian (James) Xu_LGE" w:date="2020-02-04T09:20:00Z"/>
                <w:rFonts w:ascii="Arial" w:hAnsi="Arial" w:cs="Arial"/>
                <w:sz w:val="18"/>
                <w:lang w:eastAsia="ja-JP"/>
              </w:rPr>
            </w:pPr>
          </w:p>
        </w:tc>
        <w:tc>
          <w:tcPr>
            <w:tcW w:w="1512" w:type="dxa"/>
          </w:tcPr>
          <w:p w14:paraId="76D51D54" w14:textId="6E5B7D29" w:rsidR="005E77F2" w:rsidRPr="001D2E49" w:rsidRDefault="005E77F2" w:rsidP="005E77F2">
            <w:pPr>
              <w:keepNext/>
              <w:keepLines/>
              <w:spacing w:after="0"/>
              <w:rPr>
                <w:ins w:id="186" w:author="Jian (James) Xu_LGE" w:date="2020-02-04T09:20:00Z"/>
                <w:rFonts w:ascii="Arial" w:hAnsi="Arial"/>
                <w:sz w:val="18"/>
              </w:rPr>
            </w:pPr>
            <w:ins w:id="187" w:author="Jian (James) Xu_LGE" w:date="2020-02-04T09:20:00Z">
              <w:r>
                <w:t>9.3</w:t>
              </w:r>
              <w:r w:rsidRPr="00D57620">
                <w:t>.1</w:t>
              </w:r>
              <w:r>
                <w:t>.x</w:t>
              </w:r>
            </w:ins>
          </w:p>
        </w:tc>
        <w:tc>
          <w:tcPr>
            <w:tcW w:w="1728" w:type="dxa"/>
          </w:tcPr>
          <w:p w14:paraId="68D3159A" w14:textId="77777777" w:rsidR="005E77F2" w:rsidRPr="001D2E49" w:rsidRDefault="005E77F2" w:rsidP="005E77F2">
            <w:pPr>
              <w:keepNext/>
              <w:keepLines/>
              <w:spacing w:after="0"/>
              <w:rPr>
                <w:ins w:id="188" w:author="Jian (James) Xu_LGE" w:date="2020-02-04T09:20:00Z"/>
                <w:rFonts w:ascii="Arial" w:hAnsi="Arial" w:cs="Arial"/>
                <w:sz w:val="18"/>
                <w:lang w:eastAsia="ja-JP"/>
              </w:rPr>
            </w:pPr>
          </w:p>
        </w:tc>
        <w:tc>
          <w:tcPr>
            <w:tcW w:w="1080" w:type="dxa"/>
          </w:tcPr>
          <w:p w14:paraId="04F098FA" w14:textId="46DD7B71" w:rsidR="005E77F2" w:rsidRPr="001D2E49" w:rsidRDefault="005E77F2" w:rsidP="005E77F2">
            <w:pPr>
              <w:keepNext/>
              <w:keepLines/>
              <w:spacing w:after="0"/>
              <w:jc w:val="center"/>
              <w:rPr>
                <w:ins w:id="189" w:author="Jian (James) Xu_LGE" w:date="2020-02-04T09:20:00Z"/>
                <w:rFonts w:ascii="Arial" w:hAnsi="Arial" w:cs="Arial"/>
                <w:sz w:val="18"/>
              </w:rPr>
            </w:pPr>
            <w:ins w:id="190" w:author="Jian (James) Xu_LGE" w:date="2020-02-04T09:20:00Z">
              <w:r w:rsidRPr="00D57620">
                <w:t>YES</w:t>
              </w:r>
            </w:ins>
          </w:p>
        </w:tc>
        <w:tc>
          <w:tcPr>
            <w:tcW w:w="1080" w:type="dxa"/>
          </w:tcPr>
          <w:p w14:paraId="1D29751B" w14:textId="39D5671B" w:rsidR="005E77F2" w:rsidRPr="001D2E49" w:rsidRDefault="005E77F2" w:rsidP="005E77F2">
            <w:pPr>
              <w:keepNext/>
              <w:keepLines/>
              <w:spacing w:after="0"/>
              <w:jc w:val="center"/>
              <w:rPr>
                <w:ins w:id="191" w:author="Jian (James) Xu_LGE" w:date="2020-02-04T09:20:00Z"/>
                <w:rFonts w:ascii="Arial" w:hAnsi="Arial" w:cs="Arial"/>
                <w:sz w:val="18"/>
                <w:lang w:eastAsia="ja-JP"/>
              </w:rPr>
            </w:pPr>
            <w:ins w:id="192" w:author="Jian (James) Xu_LGE" w:date="2020-02-04T09:20:00Z">
              <w:r w:rsidRPr="00D57620">
                <w:t>ignore</w:t>
              </w:r>
            </w:ins>
          </w:p>
        </w:tc>
      </w:tr>
      <w:tr w:rsidR="005E77F2" w:rsidRPr="001D2E49" w14:paraId="4C5C7FAB" w14:textId="77777777" w:rsidTr="00CA0696">
        <w:trPr>
          <w:ins w:id="193" w:author="Jian (James) Xu_LGE" w:date="2020-02-04T09:20:00Z"/>
        </w:trPr>
        <w:tc>
          <w:tcPr>
            <w:tcW w:w="2160" w:type="dxa"/>
          </w:tcPr>
          <w:p w14:paraId="0478CF10" w14:textId="4AE15478" w:rsidR="005E77F2" w:rsidRPr="001D2E49" w:rsidRDefault="005E77F2" w:rsidP="005E77F2">
            <w:pPr>
              <w:keepNext/>
              <w:keepLines/>
              <w:spacing w:after="0"/>
              <w:rPr>
                <w:ins w:id="194" w:author="Jian (James) Xu_LGE" w:date="2020-02-04T09:20:00Z"/>
                <w:rFonts w:ascii="Arial" w:eastAsia="바탕" w:hAnsi="Arial" w:cs="Arial"/>
                <w:sz w:val="18"/>
              </w:rPr>
            </w:pPr>
            <w:ins w:id="195" w:author="Jian (James) Xu_LGE" w:date="2020-02-04T09:20:00Z">
              <w:r>
                <w:rPr>
                  <w:rFonts w:eastAsia="바탕"/>
                </w:rPr>
                <w:t>LTE V2X Services</w:t>
              </w:r>
              <w:r w:rsidRPr="00D57620">
                <w:rPr>
                  <w:rFonts w:eastAsia="바탕"/>
                </w:rPr>
                <w:t xml:space="preserve"> Authorized</w:t>
              </w:r>
            </w:ins>
          </w:p>
        </w:tc>
        <w:tc>
          <w:tcPr>
            <w:tcW w:w="1080" w:type="dxa"/>
          </w:tcPr>
          <w:p w14:paraId="29AC4E63" w14:textId="41725B62" w:rsidR="005E77F2" w:rsidRPr="001D2E49" w:rsidRDefault="005E77F2" w:rsidP="005E77F2">
            <w:pPr>
              <w:keepNext/>
              <w:keepLines/>
              <w:spacing w:after="0"/>
              <w:rPr>
                <w:ins w:id="196" w:author="Jian (James) Xu_LGE" w:date="2020-02-04T09:20:00Z"/>
                <w:rFonts w:ascii="Arial" w:hAnsi="Arial" w:cs="Arial"/>
                <w:sz w:val="18"/>
                <w:lang w:eastAsia="zh-CN"/>
              </w:rPr>
            </w:pPr>
            <w:ins w:id="197" w:author="Jian (James) Xu_LGE" w:date="2020-02-04T09:20:00Z">
              <w:r w:rsidRPr="00D57620">
                <w:t>O</w:t>
              </w:r>
            </w:ins>
          </w:p>
        </w:tc>
        <w:tc>
          <w:tcPr>
            <w:tcW w:w="1080" w:type="dxa"/>
          </w:tcPr>
          <w:p w14:paraId="524800EF" w14:textId="77777777" w:rsidR="005E77F2" w:rsidRPr="001D2E49" w:rsidRDefault="005E77F2" w:rsidP="005E77F2">
            <w:pPr>
              <w:keepNext/>
              <w:keepLines/>
              <w:spacing w:after="0"/>
              <w:rPr>
                <w:ins w:id="198" w:author="Jian (James) Xu_LGE" w:date="2020-02-04T09:20:00Z"/>
                <w:rFonts w:ascii="Arial" w:hAnsi="Arial" w:cs="Arial"/>
                <w:sz w:val="18"/>
                <w:lang w:eastAsia="ja-JP"/>
              </w:rPr>
            </w:pPr>
          </w:p>
        </w:tc>
        <w:tc>
          <w:tcPr>
            <w:tcW w:w="1512" w:type="dxa"/>
          </w:tcPr>
          <w:p w14:paraId="2F58A9EA" w14:textId="5B2885A2" w:rsidR="005E77F2" w:rsidRPr="001D2E49" w:rsidRDefault="005E77F2" w:rsidP="005E77F2">
            <w:pPr>
              <w:keepNext/>
              <w:keepLines/>
              <w:spacing w:after="0"/>
              <w:rPr>
                <w:ins w:id="199" w:author="Jian (James) Xu_LGE" w:date="2020-02-04T09:20:00Z"/>
                <w:rFonts w:ascii="Arial" w:hAnsi="Arial"/>
                <w:sz w:val="18"/>
              </w:rPr>
            </w:pPr>
            <w:ins w:id="200" w:author="Jian (James) Xu_LGE" w:date="2020-02-04T09:20:00Z">
              <w:r>
                <w:t>9.3</w:t>
              </w:r>
              <w:r w:rsidRPr="00D57620">
                <w:t>.1</w:t>
              </w:r>
              <w:r>
                <w:t>.y</w:t>
              </w:r>
            </w:ins>
          </w:p>
        </w:tc>
        <w:tc>
          <w:tcPr>
            <w:tcW w:w="1728" w:type="dxa"/>
          </w:tcPr>
          <w:p w14:paraId="777B4EB8" w14:textId="77777777" w:rsidR="005E77F2" w:rsidRPr="001D2E49" w:rsidRDefault="005E77F2" w:rsidP="005E77F2">
            <w:pPr>
              <w:keepNext/>
              <w:keepLines/>
              <w:spacing w:after="0"/>
              <w:rPr>
                <w:ins w:id="201" w:author="Jian (James) Xu_LGE" w:date="2020-02-04T09:20:00Z"/>
                <w:rFonts w:ascii="Arial" w:hAnsi="Arial" w:cs="Arial"/>
                <w:sz w:val="18"/>
                <w:lang w:eastAsia="ja-JP"/>
              </w:rPr>
            </w:pPr>
          </w:p>
        </w:tc>
        <w:tc>
          <w:tcPr>
            <w:tcW w:w="1080" w:type="dxa"/>
          </w:tcPr>
          <w:p w14:paraId="5087EB71" w14:textId="3C9B792F" w:rsidR="005E77F2" w:rsidRPr="001D2E49" w:rsidRDefault="005E77F2" w:rsidP="005E77F2">
            <w:pPr>
              <w:keepNext/>
              <w:keepLines/>
              <w:spacing w:after="0"/>
              <w:jc w:val="center"/>
              <w:rPr>
                <w:ins w:id="202" w:author="Jian (James) Xu_LGE" w:date="2020-02-04T09:20:00Z"/>
                <w:rFonts w:ascii="Arial" w:hAnsi="Arial" w:cs="Arial"/>
                <w:sz w:val="18"/>
              </w:rPr>
            </w:pPr>
            <w:ins w:id="203" w:author="Jian (James) Xu_LGE" w:date="2020-02-04T09:20:00Z">
              <w:r w:rsidRPr="00D57620">
                <w:t>YES</w:t>
              </w:r>
            </w:ins>
          </w:p>
        </w:tc>
        <w:tc>
          <w:tcPr>
            <w:tcW w:w="1080" w:type="dxa"/>
          </w:tcPr>
          <w:p w14:paraId="09603EF9" w14:textId="3384D80B" w:rsidR="005E77F2" w:rsidRPr="001D2E49" w:rsidRDefault="005E77F2" w:rsidP="005E77F2">
            <w:pPr>
              <w:keepNext/>
              <w:keepLines/>
              <w:spacing w:after="0"/>
              <w:jc w:val="center"/>
              <w:rPr>
                <w:ins w:id="204" w:author="Jian (James) Xu_LGE" w:date="2020-02-04T09:20:00Z"/>
                <w:rFonts w:ascii="Arial" w:hAnsi="Arial" w:cs="Arial"/>
                <w:sz w:val="18"/>
                <w:lang w:eastAsia="ja-JP"/>
              </w:rPr>
            </w:pPr>
            <w:ins w:id="205" w:author="Jian (James) Xu_LGE" w:date="2020-02-04T09:20:00Z">
              <w:r w:rsidRPr="00D57620">
                <w:t>ignore</w:t>
              </w:r>
            </w:ins>
          </w:p>
        </w:tc>
      </w:tr>
      <w:tr w:rsidR="005E77F2" w:rsidRPr="001D2E49" w14:paraId="63EE8B8C" w14:textId="77777777" w:rsidTr="00CA0696">
        <w:trPr>
          <w:ins w:id="206" w:author="Jian (James) Xu_LGE" w:date="2020-02-04T09:20:00Z"/>
        </w:trPr>
        <w:tc>
          <w:tcPr>
            <w:tcW w:w="2160" w:type="dxa"/>
          </w:tcPr>
          <w:p w14:paraId="63FF316E" w14:textId="0A60DAEB" w:rsidR="005E77F2" w:rsidRPr="001D2E49" w:rsidRDefault="005E77F2" w:rsidP="005E77F2">
            <w:pPr>
              <w:keepNext/>
              <w:keepLines/>
              <w:spacing w:after="0"/>
              <w:rPr>
                <w:ins w:id="207" w:author="Jian (James) Xu_LGE" w:date="2020-02-04T09:20:00Z"/>
                <w:rFonts w:ascii="Arial" w:eastAsia="바탕" w:hAnsi="Arial" w:cs="Arial"/>
                <w:sz w:val="18"/>
              </w:rPr>
            </w:pPr>
            <w:ins w:id="208" w:author="Jian (James) Xu_LGE" w:date="2020-02-04T09:20:00Z">
              <w:r>
                <w:rPr>
                  <w:lang w:eastAsia="zh-CN"/>
                </w:rPr>
                <w:t xml:space="preserve">NR </w:t>
              </w:r>
              <w:r w:rsidRPr="003E7941">
                <w:rPr>
                  <w:lang w:eastAsia="zh-CN"/>
                </w:rPr>
                <w:t>UE Sidelink Aggregate Maximum Bit Rate</w:t>
              </w:r>
            </w:ins>
          </w:p>
        </w:tc>
        <w:tc>
          <w:tcPr>
            <w:tcW w:w="1080" w:type="dxa"/>
          </w:tcPr>
          <w:p w14:paraId="5018293E" w14:textId="40BB1056" w:rsidR="005E77F2" w:rsidRPr="001D2E49" w:rsidRDefault="005E77F2" w:rsidP="005E77F2">
            <w:pPr>
              <w:keepNext/>
              <w:keepLines/>
              <w:spacing w:after="0"/>
              <w:rPr>
                <w:ins w:id="209" w:author="Jian (James) Xu_LGE" w:date="2020-02-04T09:20:00Z"/>
                <w:rFonts w:ascii="Arial" w:hAnsi="Arial" w:cs="Arial"/>
                <w:sz w:val="18"/>
                <w:lang w:eastAsia="zh-CN"/>
              </w:rPr>
            </w:pPr>
            <w:ins w:id="210" w:author="Jian (James) Xu_LGE" w:date="2020-02-04T09:20:00Z">
              <w:r w:rsidRPr="003E7941">
                <w:rPr>
                  <w:rFonts w:hint="eastAsia"/>
                  <w:lang w:eastAsia="zh-CN"/>
                </w:rPr>
                <w:t>O</w:t>
              </w:r>
            </w:ins>
          </w:p>
        </w:tc>
        <w:tc>
          <w:tcPr>
            <w:tcW w:w="1080" w:type="dxa"/>
          </w:tcPr>
          <w:p w14:paraId="49F31906" w14:textId="77777777" w:rsidR="005E77F2" w:rsidRPr="001D2E49" w:rsidRDefault="005E77F2" w:rsidP="005E77F2">
            <w:pPr>
              <w:keepNext/>
              <w:keepLines/>
              <w:spacing w:after="0"/>
              <w:rPr>
                <w:ins w:id="211" w:author="Jian (James) Xu_LGE" w:date="2020-02-04T09:20:00Z"/>
                <w:rFonts w:ascii="Arial" w:hAnsi="Arial" w:cs="Arial"/>
                <w:sz w:val="18"/>
                <w:lang w:eastAsia="ja-JP"/>
              </w:rPr>
            </w:pPr>
          </w:p>
        </w:tc>
        <w:tc>
          <w:tcPr>
            <w:tcW w:w="1512" w:type="dxa"/>
          </w:tcPr>
          <w:p w14:paraId="0E13CB6E" w14:textId="636E7819" w:rsidR="005E77F2" w:rsidRPr="001D2E49" w:rsidRDefault="005E77F2" w:rsidP="005E77F2">
            <w:pPr>
              <w:keepNext/>
              <w:keepLines/>
              <w:spacing w:after="0"/>
              <w:rPr>
                <w:ins w:id="212" w:author="Jian (James) Xu_LGE" w:date="2020-02-04T09:20:00Z"/>
                <w:rFonts w:ascii="Arial" w:hAnsi="Arial"/>
                <w:sz w:val="18"/>
              </w:rPr>
            </w:pPr>
            <w:ins w:id="213" w:author="Jian (James) Xu_LGE" w:date="2020-02-04T09:20:00Z">
              <w:r>
                <w:rPr>
                  <w:rFonts w:hint="eastAsia"/>
                  <w:lang w:eastAsia="zh-CN"/>
                </w:rPr>
                <w:t>9.3</w:t>
              </w:r>
              <w:r w:rsidRPr="003E7941">
                <w:rPr>
                  <w:rFonts w:hint="eastAsia"/>
                  <w:lang w:eastAsia="zh-CN"/>
                </w:rPr>
                <w:t>.1.</w:t>
              </w:r>
              <w:r>
                <w:rPr>
                  <w:rFonts w:hint="eastAsia"/>
                  <w:lang w:eastAsia="zh-CN"/>
                </w:rPr>
                <w:t>z</w:t>
              </w:r>
            </w:ins>
          </w:p>
        </w:tc>
        <w:tc>
          <w:tcPr>
            <w:tcW w:w="1728" w:type="dxa"/>
          </w:tcPr>
          <w:p w14:paraId="2870030B" w14:textId="20025484" w:rsidR="005E77F2" w:rsidRPr="001D2E49" w:rsidRDefault="005E77F2" w:rsidP="005E77F2">
            <w:pPr>
              <w:keepNext/>
              <w:keepLines/>
              <w:spacing w:after="0"/>
              <w:rPr>
                <w:ins w:id="214" w:author="Jian (James) Xu_LGE" w:date="2020-02-04T09:20:00Z"/>
                <w:rFonts w:ascii="Arial" w:hAnsi="Arial" w:cs="Arial"/>
                <w:sz w:val="18"/>
                <w:lang w:eastAsia="ja-JP"/>
              </w:rPr>
            </w:pPr>
            <w:ins w:id="215" w:author="Jian (James) Xu_LGE" w:date="2020-02-04T09:2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6C318CCB" w14:textId="147101FB" w:rsidR="005E77F2" w:rsidRPr="001D2E49" w:rsidRDefault="005E77F2" w:rsidP="005E77F2">
            <w:pPr>
              <w:keepNext/>
              <w:keepLines/>
              <w:spacing w:after="0"/>
              <w:jc w:val="center"/>
              <w:rPr>
                <w:ins w:id="216" w:author="Jian (James) Xu_LGE" w:date="2020-02-04T09:20:00Z"/>
                <w:rFonts w:ascii="Arial" w:hAnsi="Arial" w:cs="Arial"/>
                <w:sz w:val="18"/>
              </w:rPr>
            </w:pPr>
            <w:ins w:id="217" w:author="Jian (James) Xu_LGE" w:date="2020-02-04T09:20:00Z">
              <w:r w:rsidRPr="003E7941">
                <w:rPr>
                  <w:rFonts w:hint="eastAsia"/>
                  <w:lang w:eastAsia="zh-CN"/>
                </w:rPr>
                <w:t>YES</w:t>
              </w:r>
            </w:ins>
          </w:p>
        </w:tc>
        <w:tc>
          <w:tcPr>
            <w:tcW w:w="1080" w:type="dxa"/>
          </w:tcPr>
          <w:p w14:paraId="43F332BE" w14:textId="4E65AC3C" w:rsidR="005E77F2" w:rsidRPr="001D2E49" w:rsidRDefault="005E77F2" w:rsidP="005E77F2">
            <w:pPr>
              <w:keepNext/>
              <w:keepLines/>
              <w:spacing w:after="0"/>
              <w:jc w:val="center"/>
              <w:rPr>
                <w:ins w:id="218" w:author="Jian (James) Xu_LGE" w:date="2020-02-04T09:20:00Z"/>
                <w:rFonts w:ascii="Arial" w:hAnsi="Arial" w:cs="Arial"/>
                <w:sz w:val="18"/>
                <w:lang w:eastAsia="ja-JP"/>
              </w:rPr>
            </w:pPr>
            <w:ins w:id="219" w:author="Jian (James) Xu_LGE" w:date="2020-02-04T09:20:00Z">
              <w:r w:rsidRPr="003E7941">
                <w:rPr>
                  <w:rFonts w:hint="eastAsia"/>
                  <w:lang w:eastAsia="zh-CN"/>
                </w:rPr>
                <w:t>ignore</w:t>
              </w:r>
            </w:ins>
          </w:p>
        </w:tc>
      </w:tr>
      <w:tr w:rsidR="005E77F2" w:rsidRPr="001D2E49" w14:paraId="30C78FE9" w14:textId="77777777" w:rsidTr="00CA0696">
        <w:trPr>
          <w:ins w:id="220" w:author="Jian (James) Xu_LGE" w:date="2020-02-04T09:20:00Z"/>
        </w:trPr>
        <w:tc>
          <w:tcPr>
            <w:tcW w:w="2160" w:type="dxa"/>
          </w:tcPr>
          <w:p w14:paraId="2FE66771" w14:textId="2D8D6086" w:rsidR="005E77F2" w:rsidRPr="001D2E49" w:rsidRDefault="005E77F2" w:rsidP="005E77F2">
            <w:pPr>
              <w:keepNext/>
              <w:keepLines/>
              <w:spacing w:after="0"/>
              <w:rPr>
                <w:ins w:id="221" w:author="Jian (James) Xu_LGE" w:date="2020-02-04T09:20:00Z"/>
                <w:rFonts w:ascii="Arial" w:eastAsia="바탕" w:hAnsi="Arial" w:cs="Arial"/>
                <w:sz w:val="18"/>
              </w:rPr>
            </w:pPr>
            <w:ins w:id="222" w:author="Jian (James) Xu_LGE" w:date="2020-02-04T09:20:00Z">
              <w:r>
                <w:rPr>
                  <w:lang w:eastAsia="zh-CN"/>
                </w:rPr>
                <w:t xml:space="preserve">LTE </w:t>
              </w:r>
              <w:r w:rsidRPr="003E7941">
                <w:rPr>
                  <w:lang w:eastAsia="zh-CN"/>
                </w:rPr>
                <w:t>UE Sidelink Aggregate Maximum Bit Rate</w:t>
              </w:r>
            </w:ins>
          </w:p>
        </w:tc>
        <w:tc>
          <w:tcPr>
            <w:tcW w:w="1080" w:type="dxa"/>
          </w:tcPr>
          <w:p w14:paraId="351B1C37" w14:textId="23BCCFA5" w:rsidR="005E77F2" w:rsidRPr="001D2E49" w:rsidRDefault="005E77F2" w:rsidP="005E77F2">
            <w:pPr>
              <w:keepNext/>
              <w:keepLines/>
              <w:spacing w:after="0"/>
              <w:rPr>
                <w:ins w:id="223" w:author="Jian (James) Xu_LGE" w:date="2020-02-04T09:20:00Z"/>
                <w:rFonts w:ascii="Arial" w:hAnsi="Arial" w:cs="Arial"/>
                <w:sz w:val="18"/>
                <w:lang w:eastAsia="zh-CN"/>
              </w:rPr>
            </w:pPr>
            <w:ins w:id="224" w:author="Jian (James) Xu_LGE" w:date="2020-02-04T09:20:00Z">
              <w:r w:rsidRPr="003E7941">
                <w:rPr>
                  <w:rFonts w:hint="eastAsia"/>
                  <w:lang w:eastAsia="zh-CN"/>
                </w:rPr>
                <w:t>O</w:t>
              </w:r>
            </w:ins>
          </w:p>
        </w:tc>
        <w:tc>
          <w:tcPr>
            <w:tcW w:w="1080" w:type="dxa"/>
          </w:tcPr>
          <w:p w14:paraId="6C162C5D" w14:textId="77777777" w:rsidR="005E77F2" w:rsidRPr="001D2E49" w:rsidRDefault="005E77F2" w:rsidP="005E77F2">
            <w:pPr>
              <w:keepNext/>
              <w:keepLines/>
              <w:spacing w:after="0"/>
              <w:rPr>
                <w:ins w:id="225" w:author="Jian (James) Xu_LGE" w:date="2020-02-04T09:20:00Z"/>
                <w:rFonts w:ascii="Arial" w:hAnsi="Arial" w:cs="Arial"/>
                <w:sz w:val="18"/>
                <w:lang w:eastAsia="ja-JP"/>
              </w:rPr>
            </w:pPr>
          </w:p>
        </w:tc>
        <w:tc>
          <w:tcPr>
            <w:tcW w:w="1512" w:type="dxa"/>
          </w:tcPr>
          <w:p w14:paraId="29B0E971" w14:textId="1D76B40D" w:rsidR="005E77F2" w:rsidRPr="001D2E49" w:rsidRDefault="005E77F2" w:rsidP="005E77F2">
            <w:pPr>
              <w:keepNext/>
              <w:keepLines/>
              <w:spacing w:after="0"/>
              <w:rPr>
                <w:ins w:id="226" w:author="Jian (James) Xu_LGE" w:date="2020-02-04T09:20:00Z"/>
                <w:rFonts w:ascii="Arial" w:hAnsi="Arial"/>
                <w:sz w:val="18"/>
              </w:rPr>
            </w:pPr>
            <w:ins w:id="227" w:author="Jian (James) Xu_LGE" w:date="2020-02-04T09:20:00Z">
              <w:r>
                <w:rPr>
                  <w:rFonts w:hint="eastAsia"/>
                  <w:lang w:eastAsia="zh-CN"/>
                </w:rPr>
                <w:t>9.3</w:t>
              </w:r>
              <w:r w:rsidRPr="003E7941">
                <w:rPr>
                  <w:rFonts w:hint="eastAsia"/>
                  <w:lang w:eastAsia="zh-CN"/>
                </w:rPr>
                <w:t>.1.</w:t>
              </w:r>
              <w:r>
                <w:rPr>
                  <w:lang w:eastAsia="zh-CN"/>
                </w:rPr>
                <w:t>w</w:t>
              </w:r>
            </w:ins>
          </w:p>
        </w:tc>
        <w:tc>
          <w:tcPr>
            <w:tcW w:w="1728" w:type="dxa"/>
          </w:tcPr>
          <w:p w14:paraId="02F85F0F" w14:textId="6DE618A8" w:rsidR="005E77F2" w:rsidRPr="001D2E49" w:rsidRDefault="005E77F2" w:rsidP="005E77F2">
            <w:pPr>
              <w:keepNext/>
              <w:keepLines/>
              <w:spacing w:after="0"/>
              <w:rPr>
                <w:ins w:id="228" w:author="Jian (James) Xu_LGE" w:date="2020-02-04T09:20:00Z"/>
                <w:rFonts w:ascii="Arial" w:hAnsi="Arial" w:cs="Arial"/>
                <w:sz w:val="18"/>
                <w:lang w:eastAsia="ja-JP"/>
              </w:rPr>
            </w:pPr>
            <w:ins w:id="229" w:author="Jian (James) Xu_LGE" w:date="2020-02-04T09:2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0D636F1C" w14:textId="2F4CDF3E" w:rsidR="005E77F2" w:rsidRPr="001D2E49" w:rsidRDefault="005E77F2" w:rsidP="005E77F2">
            <w:pPr>
              <w:keepNext/>
              <w:keepLines/>
              <w:spacing w:after="0"/>
              <w:jc w:val="center"/>
              <w:rPr>
                <w:ins w:id="230" w:author="Jian (James) Xu_LGE" w:date="2020-02-04T09:20:00Z"/>
                <w:rFonts w:ascii="Arial" w:hAnsi="Arial" w:cs="Arial"/>
                <w:sz w:val="18"/>
              </w:rPr>
            </w:pPr>
            <w:ins w:id="231" w:author="Jian (James) Xu_LGE" w:date="2020-02-04T09:20:00Z">
              <w:r w:rsidRPr="003E7941">
                <w:rPr>
                  <w:rFonts w:hint="eastAsia"/>
                  <w:lang w:eastAsia="zh-CN"/>
                </w:rPr>
                <w:t>YES</w:t>
              </w:r>
            </w:ins>
          </w:p>
        </w:tc>
        <w:tc>
          <w:tcPr>
            <w:tcW w:w="1080" w:type="dxa"/>
          </w:tcPr>
          <w:p w14:paraId="3AAA428B" w14:textId="331D0AE4" w:rsidR="005E77F2" w:rsidRPr="001D2E49" w:rsidRDefault="005E77F2" w:rsidP="005E77F2">
            <w:pPr>
              <w:keepNext/>
              <w:keepLines/>
              <w:spacing w:after="0"/>
              <w:jc w:val="center"/>
              <w:rPr>
                <w:ins w:id="232" w:author="Jian (James) Xu_LGE" w:date="2020-02-04T09:20:00Z"/>
                <w:rFonts w:ascii="Arial" w:hAnsi="Arial" w:cs="Arial"/>
                <w:sz w:val="18"/>
                <w:lang w:eastAsia="ja-JP"/>
              </w:rPr>
            </w:pPr>
            <w:ins w:id="233" w:author="Jian (James) Xu_LGE" w:date="2020-02-04T09:20:00Z">
              <w:r w:rsidRPr="003E7941">
                <w:rPr>
                  <w:rFonts w:hint="eastAsia"/>
                  <w:lang w:eastAsia="zh-CN"/>
                </w:rPr>
                <w:t>ignore</w:t>
              </w:r>
            </w:ins>
          </w:p>
        </w:tc>
      </w:tr>
      <w:tr w:rsidR="005E77F2" w:rsidRPr="001D2E49" w14:paraId="67B1FB36" w14:textId="77777777" w:rsidTr="00CA0696">
        <w:trPr>
          <w:ins w:id="234" w:author="Jian (James) Xu_LGE" w:date="2020-02-04T09:20:00Z"/>
        </w:trPr>
        <w:tc>
          <w:tcPr>
            <w:tcW w:w="2160" w:type="dxa"/>
          </w:tcPr>
          <w:p w14:paraId="43A3D366" w14:textId="7C379D99" w:rsidR="005E77F2" w:rsidRPr="001D2E49" w:rsidRDefault="005E77F2" w:rsidP="005E77F2">
            <w:pPr>
              <w:keepNext/>
              <w:keepLines/>
              <w:spacing w:after="0"/>
              <w:rPr>
                <w:ins w:id="235" w:author="Jian (James) Xu_LGE" w:date="2020-02-04T09:20:00Z"/>
                <w:rFonts w:ascii="Arial" w:eastAsia="바탕" w:hAnsi="Arial" w:cs="Arial"/>
                <w:sz w:val="18"/>
              </w:rPr>
            </w:pPr>
            <w:ins w:id="236" w:author="Jian (James) Xu_LGE" w:date="2020-02-04T09:20:00Z">
              <w:r w:rsidRPr="00BE24FC">
                <w:rPr>
                  <w:rFonts w:hint="eastAsia"/>
                  <w:lang w:eastAsia="zh-CN"/>
                </w:rPr>
                <w:t>PC5 QoS Parameters</w:t>
              </w:r>
            </w:ins>
          </w:p>
        </w:tc>
        <w:tc>
          <w:tcPr>
            <w:tcW w:w="1080" w:type="dxa"/>
          </w:tcPr>
          <w:p w14:paraId="7EF1D3B5" w14:textId="7CA5EF70" w:rsidR="005E77F2" w:rsidRPr="001D2E49" w:rsidRDefault="005E77F2" w:rsidP="005E77F2">
            <w:pPr>
              <w:keepNext/>
              <w:keepLines/>
              <w:spacing w:after="0"/>
              <w:rPr>
                <w:ins w:id="237" w:author="Jian (James) Xu_LGE" w:date="2020-02-04T09:20:00Z"/>
                <w:rFonts w:ascii="Arial" w:hAnsi="Arial" w:cs="Arial"/>
                <w:sz w:val="18"/>
                <w:lang w:eastAsia="zh-CN"/>
              </w:rPr>
            </w:pPr>
            <w:ins w:id="238" w:author="Jian (James) Xu_LGE" w:date="2020-02-04T09:20:00Z">
              <w:r w:rsidRPr="007116EE">
                <w:rPr>
                  <w:rFonts w:hint="eastAsia"/>
                  <w:lang w:eastAsia="zh-CN"/>
                </w:rPr>
                <w:t>O</w:t>
              </w:r>
            </w:ins>
          </w:p>
        </w:tc>
        <w:tc>
          <w:tcPr>
            <w:tcW w:w="1080" w:type="dxa"/>
          </w:tcPr>
          <w:p w14:paraId="1E53B6ED" w14:textId="77777777" w:rsidR="005E77F2" w:rsidRPr="001D2E49" w:rsidRDefault="005E77F2" w:rsidP="005E77F2">
            <w:pPr>
              <w:keepNext/>
              <w:keepLines/>
              <w:spacing w:after="0"/>
              <w:rPr>
                <w:ins w:id="239" w:author="Jian (James) Xu_LGE" w:date="2020-02-04T09:20:00Z"/>
                <w:rFonts w:ascii="Arial" w:hAnsi="Arial" w:cs="Arial"/>
                <w:sz w:val="18"/>
                <w:lang w:eastAsia="ja-JP"/>
              </w:rPr>
            </w:pPr>
          </w:p>
        </w:tc>
        <w:tc>
          <w:tcPr>
            <w:tcW w:w="1512" w:type="dxa"/>
          </w:tcPr>
          <w:p w14:paraId="0C9D526E" w14:textId="4410DCE2" w:rsidR="005E77F2" w:rsidRPr="001D2E49" w:rsidRDefault="005E77F2" w:rsidP="005E77F2">
            <w:pPr>
              <w:keepNext/>
              <w:keepLines/>
              <w:spacing w:after="0"/>
              <w:rPr>
                <w:ins w:id="240" w:author="Jian (James) Xu_LGE" w:date="2020-02-04T09:20:00Z"/>
                <w:rFonts w:ascii="Arial" w:hAnsi="Arial"/>
                <w:sz w:val="18"/>
              </w:rPr>
            </w:pPr>
            <w:ins w:id="241" w:author="Jian (James) Xu_LGE" w:date="2020-02-04T09:20:00Z">
              <w:r w:rsidRPr="00E738CE">
                <w:rPr>
                  <w:rFonts w:hint="eastAsia"/>
                  <w:lang w:eastAsia="zh-CN"/>
                </w:rPr>
                <w:t>9.3.1.</w:t>
              </w:r>
              <w:r>
                <w:rPr>
                  <w:rFonts w:hint="eastAsia"/>
                  <w:lang w:eastAsia="zh-CN"/>
                </w:rPr>
                <w:t>v</w:t>
              </w:r>
            </w:ins>
          </w:p>
        </w:tc>
        <w:tc>
          <w:tcPr>
            <w:tcW w:w="1728" w:type="dxa"/>
          </w:tcPr>
          <w:p w14:paraId="0A6FFF82" w14:textId="115B0C5B" w:rsidR="005E77F2" w:rsidRPr="001D2E49" w:rsidRDefault="005E77F2" w:rsidP="005E77F2">
            <w:pPr>
              <w:keepNext/>
              <w:keepLines/>
              <w:spacing w:after="0"/>
              <w:rPr>
                <w:ins w:id="242" w:author="Jian (James) Xu_LGE" w:date="2020-02-04T09:20:00Z"/>
                <w:rFonts w:ascii="Arial" w:hAnsi="Arial" w:cs="Arial"/>
                <w:sz w:val="18"/>
                <w:lang w:eastAsia="ja-JP"/>
              </w:rPr>
            </w:pPr>
            <w:ins w:id="243" w:author="Jian (James) Xu_LGE" w:date="2020-02-04T09:20: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05A9E4E3" w14:textId="6CF5AB6A" w:rsidR="005E77F2" w:rsidRPr="001D2E49" w:rsidRDefault="005E77F2" w:rsidP="005E77F2">
            <w:pPr>
              <w:keepNext/>
              <w:keepLines/>
              <w:spacing w:after="0"/>
              <w:jc w:val="center"/>
              <w:rPr>
                <w:ins w:id="244" w:author="Jian (James) Xu_LGE" w:date="2020-02-04T09:20:00Z"/>
                <w:rFonts w:ascii="Arial" w:hAnsi="Arial" w:cs="Arial"/>
                <w:sz w:val="18"/>
              </w:rPr>
            </w:pPr>
            <w:ins w:id="245" w:author="Jian (James) Xu_LGE" w:date="2020-02-04T09:20:00Z">
              <w:r w:rsidRPr="008921C9">
                <w:rPr>
                  <w:lang w:eastAsia="zh-CN"/>
                </w:rPr>
                <w:t>YES</w:t>
              </w:r>
            </w:ins>
          </w:p>
        </w:tc>
        <w:tc>
          <w:tcPr>
            <w:tcW w:w="1080" w:type="dxa"/>
          </w:tcPr>
          <w:p w14:paraId="61BE96F4" w14:textId="27BDEFBB" w:rsidR="005E77F2" w:rsidRPr="001D2E49" w:rsidRDefault="005E77F2" w:rsidP="005E77F2">
            <w:pPr>
              <w:keepNext/>
              <w:keepLines/>
              <w:spacing w:after="0"/>
              <w:jc w:val="center"/>
              <w:rPr>
                <w:ins w:id="246" w:author="Jian (James) Xu_LGE" w:date="2020-02-04T09:20:00Z"/>
                <w:rFonts w:ascii="Arial" w:hAnsi="Arial" w:cs="Arial"/>
                <w:sz w:val="18"/>
                <w:lang w:eastAsia="ja-JP"/>
              </w:rPr>
            </w:pPr>
            <w:ins w:id="247" w:author="Jian (James) Xu_LGE" w:date="2020-02-04T09:20:00Z">
              <w:r w:rsidRPr="00917812">
                <w:rPr>
                  <w:lang w:eastAsia="zh-CN"/>
                </w:rPr>
                <w:t>ignore</w:t>
              </w:r>
            </w:ins>
          </w:p>
        </w:tc>
      </w:tr>
    </w:tbl>
    <w:p w14:paraId="5F803C06" w14:textId="77777777" w:rsidR="005E77F2" w:rsidRPr="001D2E49" w:rsidRDefault="005E77F2" w:rsidP="005E77F2"/>
    <w:p w14:paraId="37009E8F" w14:textId="77777777" w:rsidR="005E77F2" w:rsidRDefault="005E77F2" w:rsidP="005C627C">
      <w:pPr>
        <w:rPr>
          <w:rFonts w:eastAsia="SimSun"/>
          <w:lang w:eastAsia="zh-CN"/>
        </w:rPr>
      </w:pPr>
    </w:p>
    <w:p w14:paraId="2DCFAFF6" w14:textId="77777777" w:rsidR="005E77F2" w:rsidRPr="005C627C" w:rsidRDefault="005E77F2" w:rsidP="005C627C">
      <w:pPr>
        <w:rPr>
          <w:rFonts w:eastAsia="SimSun"/>
          <w:lang w:eastAsia="zh-CN"/>
        </w:rPr>
      </w:pPr>
    </w:p>
    <w:p w14:paraId="634908D9" w14:textId="77777777" w:rsidR="005C627C" w:rsidRDefault="005C627C" w:rsidP="005C627C">
      <w:pPr>
        <w:rPr>
          <w:b/>
        </w:rPr>
      </w:pPr>
      <w:r>
        <w:rPr>
          <w:b/>
          <w:highlight w:val="yellow"/>
        </w:rPr>
        <w:t>NEXT</w:t>
      </w:r>
      <w:r w:rsidRPr="004802F1">
        <w:rPr>
          <w:b/>
          <w:highlight w:val="yellow"/>
        </w:rPr>
        <w:t xml:space="preserve"> CHANGE</w:t>
      </w:r>
    </w:p>
    <w:p w14:paraId="5E8F167D" w14:textId="77777777" w:rsidR="002555B5" w:rsidRDefault="002555B5" w:rsidP="005C627C"/>
    <w:p w14:paraId="73D8F22D" w14:textId="77777777" w:rsidR="002555B5" w:rsidRPr="001D2E49" w:rsidRDefault="002555B5" w:rsidP="002555B5">
      <w:pPr>
        <w:pStyle w:val="4"/>
      </w:pPr>
      <w:bookmarkStart w:id="248" w:name="_Toc20955096"/>
      <w:bookmarkStart w:id="249" w:name="_Toc29503542"/>
      <w:bookmarkStart w:id="250" w:name="_Toc29504126"/>
      <w:bookmarkStart w:id="251" w:name="_Toc29504710"/>
      <w:r w:rsidRPr="001D2E49">
        <w:t>9.2.3.4</w:t>
      </w:r>
      <w:r w:rsidRPr="001D2E49">
        <w:tab/>
        <w:t>HANDOVER REQUEST</w:t>
      </w:r>
      <w:bookmarkEnd w:id="248"/>
      <w:bookmarkEnd w:id="249"/>
      <w:bookmarkEnd w:id="250"/>
      <w:bookmarkEnd w:id="251"/>
    </w:p>
    <w:p w14:paraId="64CF8CF9" w14:textId="77777777" w:rsidR="002555B5" w:rsidRPr="001D2E49" w:rsidRDefault="002555B5" w:rsidP="002555B5">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09602A91" w14:textId="77777777" w:rsidR="002555B5" w:rsidRPr="001D2E49" w:rsidRDefault="002555B5" w:rsidP="002555B5">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55B5" w:rsidRPr="001D2E49" w14:paraId="503F6CB1" w14:textId="77777777" w:rsidTr="00CA0696">
        <w:tc>
          <w:tcPr>
            <w:tcW w:w="2160" w:type="dxa"/>
          </w:tcPr>
          <w:p w14:paraId="494DA4B0" w14:textId="77777777" w:rsidR="002555B5" w:rsidRPr="001D2E49" w:rsidRDefault="002555B5" w:rsidP="00CA0696">
            <w:pPr>
              <w:pStyle w:val="TAH"/>
              <w:rPr>
                <w:rFonts w:cs="Arial"/>
                <w:lang w:eastAsia="ja-JP"/>
              </w:rPr>
            </w:pPr>
            <w:r w:rsidRPr="001D2E49">
              <w:rPr>
                <w:rFonts w:cs="Arial"/>
                <w:lang w:eastAsia="ja-JP"/>
              </w:rPr>
              <w:lastRenderedPageBreak/>
              <w:t>IE/Group Name</w:t>
            </w:r>
          </w:p>
        </w:tc>
        <w:tc>
          <w:tcPr>
            <w:tcW w:w="1080" w:type="dxa"/>
          </w:tcPr>
          <w:p w14:paraId="42B3CDA0" w14:textId="77777777" w:rsidR="002555B5" w:rsidRPr="001D2E49" w:rsidRDefault="002555B5" w:rsidP="00CA0696">
            <w:pPr>
              <w:pStyle w:val="TAH"/>
              <w:rPr>
                <w:rFonts w:cs="Arial"/>
                <w:lang w:eastAsia="ja-JP"/>
              </w:rPr>
            </w:pPr>
            <w:r w:rsidRPr="001D2E49">
              <w:rPr>
                <w:rFonts w:cs="Arial"/>
                <w:lang w:eastAsia="ja-JP"/>
              </w:rPr>
              <w:t>Presence</w:t>
            </w:r>
          </w:p>
        </w:tc>
        <w:tc>
          <w:tcPr>
            <w:tcW w:w="1080" w:type="dxa"/>
          </w:tcPr>
          <w:p w14:paraId="06E45D3A" w14:textId="77777777" w:rsidR="002555B5" w:rsidRPr="001D2E49" w:rsidRDefault="002555B5" w:rsidP="00CA0696">
            <w:pPr>
              <w:pStyle w:val="TAH"/>
              <w:rPr>
                <w:rFonts w:cs="Arial"/>
                <w:lang w:eastAsia="ja-JP"/>
              </w:rPr>
            </w:pPr>
            <w:r w:rsidRPr="001D2E49">
              <w:rPr>
                <w:rFonts w:cs="Arial"/>
                <w:lang w:eastAsia="ja-JP"/>
              </w:rPr>
              <w:t>Range</w:t>
            </w:r>
          </w:p>
        </w:tc>
        <w:tc>
          <w:tcPr>
            <w:tcW w:w="1512" w:type="dxa"/>
          </w:tcPr>
          <w:p w14:paraId="01D93558" w14:textId="77777777" w:rsidR="002555B5" w:rsidRPr="001D2E49" w:rsidRDefault="002555B5" w:rsidP="00CA0696">
            <w:pPr>
              <w:pStyle w:val="TAH"/>
              <w:rPr>
                <w:rFonts w:cs="Arial"/>
                <w:lang w:eastAsia="ja-JP"/>
              </w:rPr>
            </w:pPr>
            <w:r w:rsidRPr="001D2E49">
              <w:rPr>
                <w:rFonts w:cs="Arial"/>
                <w:lang w:eastAsia="ja-JP"/>
              </w:rPr>
              <w:t>IE type and reference</w:t>
            </w:r>
          </w:p>
        </w:tc>
        <w:tc>
          <w:tcPr>
            <w:tcW w:w="1728" w:type="dxa"/>
          </w:tcPr>
          <w:p w14:paraId="04E01816" w14:textId="77777777" w:rsidR="002555B5" w:rsidRPr="001D2E49" w:rsidRDefault="002555B5" w:rsidP="00CA0696">
            <w:pPr>
              <w:pStyle w:val="TAH"/>
              <w:rPr>
                <w:rFonts w:cs="Arial"/>
                <w:lang w:eastAsia="ja-JP"/>
              </w:rPr>
            </w:pPr>
            <w:r w:rsidRPr="001D2E49">
              <w:rPr>
                <w:rFonts w:cs="Arial"/>
                <w:lang w:eastAsia="ja-JP"/>
              </w:rPr>
              <w:t>Semantics description</w:t>
            </w:r>
          </w:p>
        </w:tc>
        <w:tc>
          <w:tcPr>
            <w:tcW w:w="1080" w:type="dxa"/>
          </w:tcPr>
          <w:p w14:paraId="2408B06E" w14:textId="77777777" w:rsidR="002555B5" w:rsidRPr="001D2E49" w:rsidRDefault="002555B5" w:rsidP="00CA0696">
            <w:pPr>
              <w:pStyle w:val="TAH"/>
              <w:rPr>
                <w:rFonts w:cs="Arial"/>
                <w:lang w:eastAsia="ja-JP"/>
              </w:rPr>
            </w:pPr>
            <w:r w:rsidRPr="001D2E49">
              <w:rPr>
                <w:rFonts w:cs="Arial"/>
                <w:lang w:eastAsia="ja-JP"/>
              </w:rPr>
              <w:t>Criticality</w:t>
            </w:r>
          </w:p>
        </w:tc>
        <w:tc>
          <w:tcPr>
            <w:tcW w:w="1080" w:type="dxa"/>
          </w:tcPr>
          <w:p w14:paraId="7C652B6A" w14:textId="77777777" w:rsidR="002555B5" w:rsidRPr="001D2E49" w:rsidRDefault="002555B5" w:rsidP="00CA0696">
            <w:pPr>
              <w:pStyle w:val="TAH"/>
              <w:rPr>
                <w:rFonts w:cs="Arial"/>
                <w:b w:val="0"/>
                <w:lang w:eastAsia="ja-JP"/>
              </w:rPr>
            </w:pPr>
            <w:r w:rsidRPr="001D2E49">
              <w:rPr>
                <w:rFonts w:cs="Arial"/>
                <w:lang w:eastAsia="ja-JP"/>
              </w:rPr>
              <w:t>Assigned Criticality</w:t>
            </w:r>
          </w:p>
        </w:tc>
      </w:tr>
      <w:tr w:rsidR="002555B5" w:rsidRPr="001D2E49" w14:paraId="1C80A0FB" w14:textId="77777777" w:rsidTr="00CA0696">
        <w:tc>
          <w:tcPr>
            <w:tcW w:w="2160" w:type="dxa"/>
          </w:tcPr>
          <w:p w14:paraId="2C39A92E" w14:textId="77777777" w:rsidR="002555B5" w:rsidRPr="001D2E49" w:rsidRDefault="002555B5" w:rsidP="00CA0696">
            <w:pPr>
              <w:pStyle w:val="TAL"/>
              <w:rPr>
                <w:rFonts w:cs="Arial"/>
                <w:lang w:eastAsia="ja-JP"/>
              </w:rPr>
            </w:pPr>
            <w:r w:rsidRPr="001D2E49">
              <w:rPr>
                <w:lang w:eastAsia="ja-JP"/>
              </w:rPr>
              <w:t>Message Type</w:t>
            </w:r>
          </w:p>
        </w:tc>
        <w:tc>
          <w:tcPr>
            <w:tcW w:w="1080" w:type="dxa"/>
          </w:tcPr>
          <w:p w14:paraId="3B1C0C3F" w14:textId="77777777" w:rsidR="002555B5" w:rsidRPr="001D2E49" w:rsidRDefault="002555B5" w:rsidP="00CA0696">
            <w:pPr>
              <w:pStyle w:val="TAL"/>
              <w:rPr>
                <w:rFonts w:cs="Arial"/>
                <w:lang w:eastAsia="ja-JP"/>
              </w:rPr>
            </w:pPr>
            <w:r w:rsidRPr="001D2E49">
              <w:rPr>
                <w:lang w:eastAsia="ja-JP"/>
              </w:rPr>
              <w:t>M</w:t>
            </w:r>
          </w:p>
        </w:tc>
        <w:tc>
          <w:tcPr>
            <w:tcW w:w="1080" w:type="dxa"/>
          </w:tcPr>
          <w:p w14:paraId="3E0EB21E" w14:textId="77777777" w:rsidR="002555B5" w:rsidRPr="001D2E49" w:rsidRDefault="002555B5" w:rsidP="00CA0696">
            <w:pPr>
              <w:pStyle w:val="TAL"/>
              <w:rPr>
                <w:rFonts w:cs="Arial"/>
                <w:lang w:eastAsia="ja-JP"/>
              </w:rPr>
            </w:pPr>
          </w:p>
        </w:tc>
        <w:tc>
          <w:tcPr>
            <w:tcW w:w="1512" w:type="dxa"/>
          </w:tcPr>
          <w:p w14:paraId="54D3EB95" w14:textId="77777777" w:rsidR="002555B5" w:rsidRPr="001D2E49" w:rsidRDefault="002555B5" w:rsidP="00CA0696">
            <w:pPr>
              <w:pStyle w:val="TAL"/>
              <w:rPr>
                <w:rFonts w:cs="Arial"/>
                <w:lang w:eastAsia="ja-JP"/>
              </w:rPr>
            </w:pPr>
            <w:r w:rsidRPr="001D2E49">
              <w:rPr>
                <w:lang w:eastAsia="ja-JP"/>
              </w:rPr>
              <w:t>9.3.1.1</w:t>
            </w:r>
          </w:p>
        </w:tc>
        <w:tc>
          <w:tcPr>
            <w:tcW w:w="1728" w:type="dxa"/>
          </w:tcPr>
          <w:p w14:paraId="6101A64B" w14:textId="77777777" w:rsidR="002555B5" w:rsidRPr="001D2E49" w:rsidRDefault="002555B5" w:rsidP="00CA0696">
            <w:pPr>
              <w:pStyle w:val="TAL"/>
              <w:rPr>
                <w:rFonts w:cs="Arial"/>
                <w:lang w:eastAsia="ja-JP"/>
              </w:rPr>
            </w:pPr>
          </w:p>
        </w:tc>
        <w:tc>
          <w:tcPr>
            <w:tcW w:w="1080" w:type="dxa"/>
          </w:tcPr>
          <w:p w14:paraId="17556C0E" w14:textId="77777777" w:rsidR="002555B5" w:rsidRPr="001D2E49" w:rsidRDefault="002555B5" w:rsidP="00CA0696">
            <w:pPr>
              <w:pStyle w:val="TAL"/>
              <w:jc w:val="center"/>
              <w:rPr>
                <w:rFonts w:cs="Arial"/>
                <w:lang w:eastAsia="ja-JP"/>
              </w:rPr>
            </w:pPr>
            <w:r w:rsidRPr="001D2E49">
              <w:rPr>
                <w:lang w:eastAsia="ja-JP"/>
              </w:rPr>
              <w:t>YES</w:t>
            </w:r>
          </w:p>
        </w:tc>
        <w:tc>
          <w:tcPr>
            <w:tcW w:w="1080" w:type="dxa"/>
          </w:tcPr>
          <w:p w14:paraId="431F22A3"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7A54F86E" w14:textId="77777777" w:rsidTr="00CA0696">
        <w:tc>
          <w:tcPr>
            <w:tcW w:w="2160" w:type="dxa"/>
          </w:tcPr>
          <w:p w14:paraId="0DAC87E4" w14:textId="77777777" w:rsidR="002555B5" w:rsidRPr="001D2E49" w:rsidRDefault="002555B5" w:rsidP="00CA0696">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2EE5ECFA"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45C100AC" w14:textId="77777777" w:rsidR="002555B5" w:rsidRPr="001D2E49" w:rsidRDefault="002555B5" w:rsidP="00CA0696">
            <w:pPr>
              <w:pStyle w:val="TAL"/>
              <w:rPr>
                <w:rFonts w:cs="Arial"/>
                <w:lang w:eastAsia="ja-JP"/>
              </w:rPr>
            </w:pPr>
          </w:p>
        </w:tc>
        <w:tc>
          <w:tcPr>
            <w:tcW w:w="1512" w:type="dxa"/>
          </w:tcPr>
          <w:p w14:paraId="184395C3" w14:textId="77777777" w:rsidR="002555B5" w:rsidRPr="001D2E49" w:rsidRDefault="002555B5" w:rsidP="00CA0696">
            <w:pPr>
              <w:pStyle w:val="TAL"/>
              <w:rPr>
                <w:rFonts w:cs="Arial"/>
                <w:lang w:eastAsia="ja-JP"/>
              </w:rPr>
            </w:pPr>
            <w:r w:rsidRPr="001D2E49">
              <w:rPr>
                <w:lang w:eastAsia="ja-JP"/>
              </w:rPr>
              <w:t>9.3.3.1</w:t>
            </w:r>
          </w:p>
        </w:tc>
        <w:tc>
          <w:tcPr>
            <w:tcW w:w="1728" w:type="dxa"/>
          </w:tcPr>
          <w:p w14:paraId="73D5140E" w14:textId="77777777" w:rsidR="002555B5" w:rsidRPr="001D2E49" w:rsidRDefault="002555B5" w:rsidP="00CA0696">
            <w:pPr>
              <w:pStyle w:val="TAL"/>
              <w:rPr>
                <w:rFonts w:cs="Arial"/>
                <w:lang w:eastAsia="ja-JP"/>
              </w:rPr>
            </w:pPr>
          </w:p>
        </w:tc>
        <w:tc>
          <w:tcPr>
            <w:tcW w:w="1080" w:type="dxa"/>
          </w:tcPr>
          <w:p w14:paraId="506F6275"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5C2108A1"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65B989C4" w14:textId="77777777" w:rsidTr="00CA0696">
        <w:tc>
          <w:tcPr>
            <w:tcW w:w="2160" w:type="dxa"/>
          </w:tcPr>
          <w:p w14:paraId="28CB7C0A" w14:textId="77777777" w:rsidR="002555B5" w:rsidRPr="001D2E49" w:rsidRDefault="002555B5" w:rsidP="00CA0696">
            <w:pPr>
              <w:pStyle w:val="TAL"/>
              <w:rPr>
                <w:rFonts w:eastAsia="MS Mincho" w:cs="Arial"/>
                <w:lang w:eastAsia="ja-JP"/>
              </w:rPr>
            </w:pPr>
            <w:r w:rsidRPr="001D2E49">
              <w:rPr>
                <w:lang w:eastAsia="ja-JP"/>
              </w:rPr>
              <w:t>Handover Type</w:t>
            </w:r>
          </w:p>
        </w:tc>
        <w:tc>
          <w:tcPr>
            <w:tcW w:w="1080" w:type="dxa"/>
          </w:tcPr>
          <w:p w14:paraId="21624AA6"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52D692ED" w14:textId="77777777" w:rsidR="002555B5" w:rsidRPr="001D2E49" w:rsidRDefault="002555B5" w:rsidP="00CA0696">
            <w:pPr>
              <w:pStyle w:val="TAL"/>
              <w:rPr>
                <w:rFonts w:cs="Arial"/>
                <w:lang w:eastAsia="ja-JP"/>
              </w:rPr>
            </w:pPr>
          </w:p>
        </w:tc>
        <w:tc>
          <w:tcPr>
            <w:tcW w:w="1512" w:type="dxa"/>
          </w:tcPr>
          <w:p w14:paraId="0CCF7906" w14:textId="77777777" w:rsidR="002555B5" w:rsidRPr="001D2E49" w:rsidRDefault="002555B5" w:rsidP="00CA0696">
            <w:pPr>
              <w:pStyle w:val="TAL"/>
              <w:rPr>
                <w:rFonts w:cs="Arial"/>
                <w:lang w:eastAsia="ja-JP"/>
              </w:rPr>
            </w:pPr>
            <w:r w:rsidRPr="001D2E49">
              <w:rPr>
                <w:lang w:eastAsia="ja-JP"/>
              </w:rPr>
              <w:t>9.3.1.22</w:t>
            </w:r>
          </w:p>
        </w:tc>
        <w:tc>
          <w:tcPr>
            <w:tcW w:w="1728" w:type="dxa"/>
          </w:tcPr>
          <w:p w14:paraId="0E629660" w14:textId="77777777" w:rsidR="002555B5" w:rsidRPr="001D2E49" w:rsidRDefault="002555B5" w:rsidP="00CA0696">
            <w:pPr>
              <w:pStyle w:val="TAL"/>
              <w:rPr>
                <w:rFonts w:cs="Arial"/>
                <w:lang w:eastAsia="ja-JP"/>
              </w:rPr>
            </w:pPr>
          </w:p>
        </w:tc>
        <w:tc>
          <w:tcPr>
            <w:tcW w:w="1080" w:type="dxa"/>
          </w:tcPr>
          <w:p w14:paraId="772FA761"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7A353184"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046A8E50" w14:textId="77777777" w:rsidTr="00CA0696">
        <w:tc>
          <w:tcPr>
            <w:tcW w:w="2160" w:type="dxa"/>
          </w:tcPr>
          <w:p w14:paraId="19E704F0" w14:textId="77777777" w:rsidR="002555B5" w:rsidRPr="001D2E49" w:rsidRDefault="002555B5" w:rsidP="00CA0696">
            <w:pPr>
              <w:pStyle w:val="TAL"/>
              <w:rPr>
                <w:rFonts w:eastAsia="MS Mincho" w:cs="Arial"/>
                <w:lang w:eastAsia="ja-JP"/>
              </w:rPr>
            </w:pPr>
            <w:r w:rsidRPr="001D2E49">
              <w:rPr>
                <w:bCs/>
                <w:lang w:eastAsia="ja-JP"/>
              </w:rPr>
              <w:t>Cause</w:t>
            </w:r>
          </w:p>
        </w:tc>
        <w:tc>
          <w:tcPr>
            <w:tcW w:w="1080" w:type="dxa"/>
          </w:tcPr>
          <w:p w14:paraId="4EB531C5"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18433074" w14:textId="77777777" w:rsidR="002555B5" w:rsidRPr="001D2E49" w:rsidRDefault="002555B5" w:rsidP="00CA0696">
            <w:pPr>
              <w:pStyle w:val="TAL"/>
              <w:rPr>
                <w:rFonts w:cs="Arial"/>
                <w:lang w:eastAsia="ja-JP"/>
              </w:rPr>
            </w:pPr>
          </w:p>
        </w:tc>
        <w:tc>
          <w:tcPr>
            <w:tcW w:w="1512" w:type="dxa"/>
          </w:tcPr>
          <w:p w14:paraId="64A69C78" w14:textId="77777777" w:rsidR="002555B5" w:rsidRPr="001D2E49" w:rsidRDefault="002555B5" w:rsidP="00CA0696">
            <w:pPr>
              <w:pStyle w:val="TAL"/>
              <w:rPr>
                <w:rFonts w:cs="Arial"/>
                <w:lang w:eastAsia="ja-JP"/>
              </w:rPr>
            </w:pPr>
            <w:r w:rsidRPr="001D2E49">
              <w:rPr>
                <w:lang w:eastAsia="ja-JP"/>
              </w:rPr>
              <w:t>9.3.1.2</w:t>
            </w:r>
          </w:p>
        </w:tc>
        <w:tc>
          <w:tcPr>
            <w:tcW w:w="1728" w:type="dxa"/>
          </w:tcPr>
          <w:p w14:paraId="66CD88A0" w14:textId="77777777" w:rsidR="002555B5" w:rsidRPr="001D2E49" w:rsidRDefault="002555B5" w:rsidP="00CA0696">
            <w:pPr>
              <w:pStyle w:val="TAL"/>
              <w:rPr>
                <w:rFonts w:cs="Arial"/>
                <w:lang w:eastAsia="ja-JP"/>
              </w:rPr>
            </w:pPr>
          </w:p>
        </w:tc>
        <w:tc>
          <w:tcPr>
            <w:tcW w:w="1080" w:type="dxa"/>
          </w:tcPr>
          <w:p w14:paraId="75FF4494"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5CF6D587" w14:textId="77777777" w:rsidR="002555B5" w:rsidRPr="001D2E49" w:rsidRDefault="002555B5" w:rsidP="00CA0696">
            <w:pPr>
              <w:pStyle w:val="TAL"/>
              <w:jc w:val="center"/>
              <w:rPr>
                <w:rFonts w:cs="Arial"/>
                <w:lang w:eastAsia="ja-JP"/>
              </w:rPr>
            </w:pPr>
            <w:r w:rsidRPr="001D2E49">
              <w:rPr>
                <w:lang w:eastAsia="ja-JP"/>
              </w:rPr>
              <w:t>ignore</w:t>
            </w:r>
          </w:p>
        </w:tc>
      </w:tr>
      <w:tr w:rsidR="002555B5" w:rsidRPr="001D2E49" w14:paraId="685439A6" w14:textId="77777777" w:rsidTr="00CA0696">
        <w:tc>
          <w:tcPr>
            <w:tcW w:w="2160" w:type="dxa"/>
          </w:tcPr>
          <w:p w14:paraId="06E2469E" w14:textId="77777777" w:rsidR="002555B5" w:rsidRPr="001D2E49" w:rsidRDefault="002555B5" w:rsidP="00CA0696">
            <w:pPr>
              <w:pStyle w:val="TAL"/>
              <w:rPr>
                <w:bCs/>
                <w:lang w:eastAsia="ja-JP"/>
              </w:rPr>
            </w:pPr>
            <w:r w:rsidRPr="001D2E49">
              <w:rPr>
                <w:rFonts w:cs="Arial"/>
                <w:lang w:eastAsia="ja-JP"/>
              </w:rPr>
              <w:t>UE Aggregate Maximum Bit Rate</w:t>
            </w:r>
          </w:p>
        </w:tc>
        <w:tc>
          <w:tcPr>
            <w:tcW w:w="1080" w:type="dxa"/>
          </w:tcPr>
          <w:p w14:paraId="31BBCDAD" w14:textId="77777777" w:rsidR="002555B5" w:rsidRPr="001D2E49" w:rsidRDefault="002555B5" w:rsidP="00CA0696">
            <w:pPr>
              <w:pStyle w:val="TAL"/>
              <w:rPr>
                <w:lang w:eastAsia="ja-JP"/>
              </w:rPr>
            </w:pPr>
            <w:r w:rsidRPr="001D2E49">
              <w:rPr>
                <w:lang w:eastAsia="ja-JP"/>
              </w:rPr>
              <w:t>M</w:t>
            </w:r>
          </w:p>
        </w:tc>
        <w:tc>
          <w:tcPr>
            <w:tcW w:w="1080" w:type="dxa"/>
          </w:tcPr>
          <w:p w14:paraId="0CCE3B1F" w14:textId="77777777" w:rsidR="002555B5" w:rsidRPr="001D2E49" w:rsidRDefault="002555B5" w:rsidP="00CA0696">
            <w:pPr>
              <w:pStyle w:val="TAL"/>
              <w:rPr>
                <w:rFonts w:cs="Arial"/>
                <w:lang w:eastAsia="ja-JP"/>
              </w:rPr>
            </w:pPr>
          </w:p>
        </w:tc>
        <w:tc>
          <w:tcPr>
            <w:tcW w:w="1512" w:type="dxa"/>
          </w:tcPr>
          <w:p w14:paraId="5EBEBC7F" w14:textId="77777777" w:rsidR="002555B5" w:rsidRPr="001D2E49" w:rsidRDefault="002555B5" w:rsidP="00CA0696">
            <w:pPr>
              <w:pStyle w:val="TAL"/>
              <w:rPr>
                <w:lang w:eastAsia="ja-JP"/>
              </w:rPr>
            </w:pPr>
            <w:r w:rsidRPr="001D2E49">
              <w:rPr>
                <w:lang w:eastAsia="ja-JP"/>
              </w:rPr>
              <w:t>9.3.1.58</w:t>
            </w:r>
          </w:p>
        </w:tc>
        <w:tc>
          <w:tcPr>
            <w:tcW w:w="1728" w:type="dxa"/>
          </w:tcPr>
          <w:p w14:paraId="565242BB" w14:textId="77777777" w:rsidR="002555B5" w:rsidRPr="001D2E49" w:rsidRDefault="002555B5" w:rsidP="00CA0696">
            <w:pPr>
              <w:pStyle w:val="TAL"/>
              <w:rPr>
                <w:rFonts w:cs="Arial"/>
                <w:lang w:eastAsia="ja-JP"/>
              </w:rPr>
            </w:pPr>
          </w:p>
        </w:tc>
        <w:tc>
          <w:tcPr>
            <w:tcW w:w="1080" w:type="dxa"/>
          </w:tcPr>
          <w:p w14:paraId="2CD6DDAC" w14:textId="77777777" w:rsidR="002555B5" w:rsidRPr="001D2E49" w:rsidRDefault="002555B5" w:rsidP="00CA0696">
            <w:pPr>
              <w:pStyle w:val="TAL"/>
              <w:jc w:val="center"/>
              <w:rPr>
                <w:lang w:eastAsia="ja-JP"/>
              </w:rPr>
            </w:pPr>
            <w:r w:rsidRPr="001D2E49">
              <w:rPr>
                <w:lang w:eastAsia="ja-JP"/>
              </w:rPr>
              <w:t>YES</w:t>
            </w:r>
          </w:p>
        </w:tc>
        <w:tc>
          <w:tcPr>
            <w:tcW w:w="1080" w:type="dxa"/>
          </w:tcPr>
          <w:p w14:paraId="4A02CBE0" w14:textId="77777777" w:rsidR="002555B5" w:rsidRPr="001D2E49" w:rsidRDefault="002555B5" w:rsidP="00CA0696">
            <w:pPr>
              <w:pStyle w:val="TAL"/>
              <w:jc w:val="center"/>
              <w:rPr>
                <w:lang w:eastAsia="ja-JP"/>
              </w:rPr>
            </w:pPr>
            <w:r w:rsidRPr="001D2E49">
              <w:rPr>
                <w:lang w:eastAsia="ja-JP"/>
              </w:rPr>
              <w:t>reject</w:t>
            </w:r>
          </w:p>
        </w:tc>
      </w:tr>
      <w:tr w:rsidR="002555B5" w:rsidRPr="001D2E49" w14:paraId="7259E9A5" w14:textId="77777777" w:rsidTr="00CA0696">
        <w:tc>
          <w:tcPr>
            <w:tcW w:w="2160" w:type="dxa"/>
          </w:tcPr>
          <w:p w14:paraId="02347704" w14:textId="77777777" w:rsidR="002555B5" w:rsidRPr="001D2E49" w:rsidRDefault="002555B5" w:rsidP="00CA0696">
            <w:pPr>
              <w:pStyle w:val="TAL"/>
              <w:rPr>
                <w:rFonts w:cs="Arial"/>
                <w:lang w:eastAsia="ja-JP"/>
              </w:rPr>
            </w:pPr>
            <w:r w:rsidRPr="001D2E49">
              <w:rPr>
                <w:lang w:eastAsia="ja-JP"/>
              </w:rPr>
              <w:t>Core Network Assistance Information for RRC INACTIVE</w:t>
            </w:r>
          </w:p>
        </w:tc>
        <w:tc>
          <w:tcPr>
            <w:tcW w:w="1080" w:type="dxa"/>
          </w:tcPr>
          <w:p w14:paraId="31C68289" w14:textId="77777777" w:rsidR="002555B5" w:rsidRPr="001D2E49" w:rsidRDefault="002555B5" w:rsidP="00CA0696">
            <w:pPr>
              <w:pStyle w:val="TAL"/>
              <w:rPr>
                <w:lang w:eastAsia="ja-JP"/>
              </w:rPr>
            </w:pPr>
            <w:r w:rsidRPr="001D2E49">
              <w:rPr>
                <w:lang w:eastAsia="ja-JP"/>
              </w:rPr>
              <w:t>O</w:t>
            </w:r>
          </w:p>
        </w:tc>
        <w:tc>
          <w:tcPr>
            <w:tcW w:w="1080" w:type="dxa"/>
          </w:tcPr>
          <w:p w14:paraId="278A9073" w14:textId="77777777" w:rsidR="002555B5" w:rsidRPr="001D2E49" w:rsidRDefault="002555B5" w:rsidP="00CA0696">
            <w:pPr>
              <w:pStyle w:val="TAL"/>
              <w:rPr>
                <w:rFonts w:cs="Arial"/>
                <w:lang w:eastAsia="ja-JP"/>
              </w:rPr>
            </w:pPr>
          </w:p>
        </w:tc>
        <w:tc>
          <w:tcPr>
            <w:tcW w:w="1512" w:type="dxa"/>
          </w:tcPr>
          <w:p w14:paraId="09D44B9F" w14:textId="77777777" w:rsidR="002555B5" w:rsidRPr="001D2E49" w:rsidRDefault="002555B5" w:rsidP="00CA0696">
            <w:pPr>
              <w:pStyle w:val="TAL"/>
              <w:rPr>
                <w:lang w:eastAsia="ja-JP"/>
              </w:rPr>
            </w:pPr>
            <w:r w:rsidRPr="001D2E49">
              <w:rPr>
                <w:lang w:eastAsia="ja-JP"/>
              </w:rPr>
              <w:t>9.3.1.15</w:t>
            </w:r>
          </w:p>
        </w:tc>
        <w:tc>
          <w:tcPr>
            <w:tcW w:w="1728" w:type="dxa"/>
          </w:tcPr>
          <w:p w14:paraId="3065BCF3" w14:textId="77777777" w:rsidR="002555B5" w:rsidRPr="001D2E49" w:rsidRDefault="002555B5" w:rsidP="00CA0696">
            <w:pPr>
              <w:pStyle w:val="TAL"/>
              <w:rPr>
                <w:rFonts w:cs="Arial"/>
                <w:lang w:eastAsia="ja-JP"/>
              </w:rPr>
            </w:pPr>
          </w:p>
        </w:tc>
        <w:tc>
          <w:tcPr>
            <w:tcW w:w="1080" w:type="dxa"/>
          </w:tcPr>
          <w:p w14:paraId="4A0E73DE" w14:textId="77777777" w:rsidR="002555B5" w:rsidRPr="001D2E49" w:rsidRDefault="002555B5" w:rsidP="00CA0696">
            <w:pPr>
              <w:pStyle w:val="TAL"/>
              <w:jc w:val="center"/>
              <w:rPr>
                <w:lang w:eastAsia="ja-JP"/>
              </w:rPr>
            </w:pPr>
            <w:r w:rsidRPr="001D2E49">
              <w:rPr>
                <w:lang w:eastAsia="ja-JP"/>
              </w:rPr>
              <w:t>YES</w:t>
            </w:r>
          </w:p>
        </w:tc>
        <w:tc>
          <w:tcPr>
            <w:tcW w:w="1080" w:type="dxa"/>
          </w:tcPr>
          <w:p w14:paraId="277FF154" w14:textId="77777777" w:rsidR="002555B5" w:rsidRPr="001D2E49" w:rsidRDefault="002555B5" w:rsidP="00CA0696">
            <w:pPr>
              <w:pStyle w:val="TAL"/>
              <w:jc w:val="center"/>
              <w:rPr>
                <w:lang w:eastAsia="ja-JP"/>
              </w:rPr>
            </w:pPr>
            <w:r w:rsidRPr="001D2E49">
              <w:rPr>
                <w:lang w:eastAsia="ja-JP"/>
              </w:rPr>
              <w:t>ignore</w:t>
            </w:r>
          </w:p>
        </w:tc>
      </w:tr>
      <w:tr w:rsidR="002555B5" w:rsidRPr="001D2E49" w14:paraId="1C15D0E4" w14:textId="77777777" w:rsidTr="00CA0696">
        <w:tc>
          <w:tcPr>
            <w:tcW w:w="2160" w:type="dxa"/>
          </w:tcPr>
          <w:p w14:paraId="7E655FBD" w14:textId="77777777" w:rsidR="002555B5" w:rsidRPr="001D2E49" w:rsidRDefault="002555B5" w:rsidP="00CA0696">
            <w:pPr>
              <w:pStyle w:val="TAL"/>
              <w:rPr>
                <w:rFonts w:cs="Arial"/>
                <w:lang w:eastAsia="ja-JP"/>
              </w:rPr>
            </w:pPr>
            <w:r w:rsidRPr="001D2E49">
              <w:rPr>
                <w:lang w:eastAsia="ja-JP"/>
              </w:rPr>
              <w:t xml:space="preserve">UE Security Capabilities </w:t>
            </w:r>
          </w:p>
        </w:tc>
        <w:tc>
          <w:tcPr>
            <w:tcW w:w="1080" w:type="dxa"/>
          </w:tcPr>
          <w:p w14:paraId="1216DF28" w14:textId="77777777" w:rsidR="002555B5" w:rsidRPr="001D2E49" w:rsidRDefault="002555B5" w:rsidP="00CA0696">
            <w:pPr>
              <w:pStyle w:val="TAL"/>
              <w:rPr>
                <w:lang w:eastAsia="ja-JP"/>
              </w:rPr>
            </w:pPr>
            <w:r w:rsidRPr="001D2E49">
              <w:rPr>
                <w:lang w:eastAsia="ja-JP"/>
              </w:rPr>
              <w:t>M</w:t>
            </w:r>
          </w:p>
        </w:tc>
        <w:tc>
          <w:tcPr>
            <w:tcW w:w="1080" w:type="dxa"/>
          </w:tcPr>
          <w:p w14:paraId="127BC100" w14:textId="77777777" w:rsidR="002555B5" w:rsidRPr="001D2E49" w:rsidRDefault="002555B5" w:rsidP="00CA0696">
            <w:pPr>
              <w:pStyle w:val="TAL"/>
              <w:rPr>
                <w:rFonts w:cs="Arial"/>
                <w:lang w:eastAsia="ja-JP"/>
              </w:rPr>
            </w:pPr>
          </w:p>
        </w:tc>
        <w:tc>
          <w:tcPr>
            <w:tcW w:w="1512" w:type="dxa"/>
          </w:tcPr>
          <w:p w14:paraId="30A7CAB5" w14:textId="77777777" w:rsidR="002555B5" w:rsidRPr="001D2E49" w:rsidRDefault="002555B5" w:rsidP="00CA0696">
            <w:pPr>
              <w:pStyle w:val="TAL"/>
              <w:rPr>
                <w:lang w:eastAsia="ja-JP"/>
              </w:rPr>
            </w:pPr>
            <w:r w:rsidRPr="001D2E49">
              <w:rPr>
                <w:lang w:eastAsia="ja-JP"/>
              </w:rPr>
              <w:t>9.3.1.86</w:t>
            </w:r>
          </w:p>
        </w:tc>
        <w:tc>
          <w:tcPr>
            <w:tcW w:w="1728" w:type="dxa"/>
          </w:tcPr>
          <w:p w14:paraId="301853F4" w14:textId="77777777" w:rsidR="002555B5" w:rsidRPr="001D2E49" w:rsidRDefault="002555B5" w:rsidP="00CA0696">
            <w:pPr>
              <w:pStyle w:val="TAL"/>
              <w:rPr>
                <w:rFonts w:cs="Arial"/>
                <w:lang w:eastAsia="ja-JP"/>
              </w:rPr>
            </w:pPr>
          </w:p>
        </w:tc>
        <w:tc>
          <w:tcPr>
            <w:tcW w:w="1080" w:type="dxa"/>
          </w:tcPr>
          <w:p w14:paraId="30597515" w14:textId="77777777" w:rsidR="002555B5" w:rsidRPr="001D2E49" w:rsidRDefault="002555B5" w:rsidP="00CA0696">
            <w:pPr>
              <w:pStyle w:val="TAL"/>
              <w:jc w:val="center"/>
              <w:rPr>
                <w:lang w:eastAsia="ja-JP"/>
              </w:rPr>
            </w:pPr>
            <w:r w:rsidRPr="001D2E49">
              <w:rPr>
                <w:lang w:eastAsia="ja-JP"/>
              </w:rPr>
              <w:t>YES</w:t>
            </w:r>
          </w:p>
        </w:tc>
        <w:tc>
          <w:tcPr>
            <w:tcW w:w="1080" w:type="dxa"/>
          </w:tcPr>
          <w:p w14:paraId="72ED7E5E" w14:textId="77777777" w:rsidR="002555B5" w:rsidRPr="001D2E49" w:rsidRDefault="002555B5" w:rsidP="00CA0696">
            <w:pPr>
              <w:pStyle w:val="TAL"/>
              <w:jc w:val="center"/>
              <w:rPr>
                <w:lang w:eastAsia="ja-JP"/>
              </w:rPr>
            </w:pPr>
            <w:r w:rsidRPr="001D2E49">
              <w:rPr>
                <w:lang w:eastAsia="ja-JP"/>
              </w:rPr>
              <w:t>reject</w:t>
            </w:r>
          </w:p>
        </w:tc>
      </w:tr>
      <w:tr w:rsidR="002555B5" w:rsidRPr="001D2E49" w14:paraId="119A4BCF" w14:textId="77777777" w:rsidTr="00CA0696">
        <w:tc>
          <w:tcPr>
            <w:tcW w:w="2160" w:type="dxa"/>
          </w:tcPr>
          <w:p w14:paraId="0BFB6E4F" w14:textId="77777777" w:rsidR="002555B5" w:rsidRPr="001D2E49" w:rsidRDefault="002555B5" w:rsidP="00CA0696">
            <w:pPr>
              <w:pStyle w:val="TAL"/>
              <w:rPr>
                <w:rFonts w:cs="Arial"/>
                <w:lang w:eastAsia="ja-JP"/>
              </w:rPr>
            </w:pPr>
            <w:r w:rsidRPr="001D2E49">
              <w:rPr>
                <w:bCs/>
                <w:lang w:eastAsia="ja-JP"/>
              </w:rPr>
              <w:t>Security Context</w:t>
            </w:r>
          </w:p>
        </w:tc>
        <w:tc>
          <w:tcPr>
            <w:tcW w:w="1080" w:type="dxa"/>
          </w:tcPr>
          <w:p w14:paraId="47C37802" w14:textId="77777777" w:rsidR="002555B5" w:rsidRPr="001D2E49" w:rsidRDefault="002555B5" w:rsidP="00CA0696">
            <w:pPr>
              <w:pStyle w:val="TAL"/>
              <w:rPr>
                <w:lang w:eastAsia="ja-JP"/>
              </w:rPr>
            </w:pPr>
            <w:r w:rsidRPr="001D2E49">
              <w:rPr>
                <w:bCs/>
                <w:lang w:eastAsia="ja-JP"/>
              </w:rPr>
              <w:t>M</w:t>
            </w:r>
          </w:p>
        </w:tc>
        <w:tc>
          <w:tcPr>
            <w:tcW w:w="1080" w:type="dxa"/>
          </w:tcPr>
          <w:p w14:paraId="30DFBE1E" w14:textId="77777777" w:rsidR="002555B5" w:rsidRPr="001D2E49" w:rsidRDefault="002555B5" w:rsidP="00CA0696">
            <w:pPr>
              <w:pStyle w:val="TAL"/>
              <w:rPr>
                <w:rFonts w:cs="Arial"/>
                <w:lang w:eastAsia="ja-JP"/>
              </w:rPr>
            </w:pPr>
          </w:p>
        </w:tc>
        <w:tc>
          <w:tcPr>
            <w:tcW w:w="1512" w:type="dxa"/>
          </w:tcPr>
          <w:p w14:paraId="128D5320" w14:textId="77777777" w:rsidR="002555B5" w:rsidRPr="001D2E49" w:rsidRDefault="002555B5" w:rsidP="00CA0696">
            <w:pPr>
              <w:pStyle w:val="TAL"/>
              <w:rPr>
                <w:lang w:eastAsia="ja-JP"/>
              </w:rPr>
            </w:pPr>
            <w:r w:rsidRPr="001D2E49">
              <w:rPr>
                <w:lang w:eastAsia="ja-JP"/>
              </w:rPr>
              <w:t>9.3.1.88</w:t>
            </w:r>
          </w:p>
        </w:tc>
        <w:tc>
          <w:tcPr>
            <w:tcW w:w="1728" w:type="dxa"/>
          </w:tcPr>
          <w:p w14:paraId="52BABE60" w14:textId="77777777" w:rsidR="002555B5" w:rsidRPr="001D2E49" w:rsidRDefault="002555B5" w:rsidP="00CA0696">
            <w:pPr>
              <w:pStyle w:val="TAL"/>
              <w:rPr>
                <w:rFonts w:cs="Arial"/>
                <w:lang w:eastAsia="ja-JP"/>
              </w:rPr>
            </w:pPr>
          </w:p>
        </w:tc>
        <w:tc>
          <w:tcPr>
            <w:tcW w:w="1080" w:type="dxa"/>
          </w:tcPr>
          <w:p w14:paraId="61265B37" w14:textId="77777777" w:rsidR="002555B5" w:rsidRPr="001D2E49" w:rsidRDefault="002555B5" w:rsidP="00CA0696">
            <w:pPr>
              <w:pStyle w:val="TAL"/>
              <w:jc w:val="center"/>
              <w:rPr>
                <w:lang w:eastAsia="ja-JP"/>
              </w:rPr>
            </w:pPr>
            <w:r w:rsidRPr="001D2E49">
              <w:rPr>
                <w:lang w:eastAsia="ja-JP"/>
              </w:rPr>
              <w:t>YES</w:t>
            </w:r>
          </w:p>
        </w:tc>
        <w:tc>
          <w:tcPr>
            <w:tcW w:w="1080" w:type="dxa"/>
          </w:tcPr>
          <w:p w14:paraId="17862DDE" w14:textId="77777777" w:rsidR="002555B5" w:rsidRPr="001D2E49" w:rsidRDefault="002555B5" w:rsidP="00CA0696">
            <w:pPr>
              <w:pStyle w:val="TAL"/>
              <w:jc w:val="center"/>
              <w:rPr>
                <w:lang w:eastAsia="ja-JP"/>
              </w:rPr>
            </w:pPr>
            <w:r w:rsidRPr="001D2E49">
              <w:rPr>
                <w:lang w:eastAsia="ja-JP"/>
              </w:rPr>
              <w:t>reject</w:t>
            </w:r>
          </w:p>
        </w:tc>
      </w:tr>
      <w:tr w:rsidR="002555B5" w:rsidRPr="001D2E49" w14:paraId="752D77CB" w14:textId="77777777" w:rsidTr="00CA0696">
        <w:tc>
          <w:tcPr>
            <w:tcW w:w="2160" w:type="dxa"/>
          </w:tcPr>
          <w:p w14:paraId="675AF37A" w14:textId="77777777" w:rsidR="002555B5" w:rsidRPr="001D2E49" w:rsidRDefault="002555B5" w:rsidP="00CA0696">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273B80C3" w14:textId="77777777" w:rsidR="002555B5" w:rsidRPr="001D2E49" w:rsidRDefault="002555B5" w:rsidP="00CA0696">
            <w:pPr>
              <w:pStyle w:val="TAL"/>
              <w:rPr>
                <w:lang w:eastAsia="ja-JP"/>
              </w:rPr>
            </w:pPr>
            <w:r w:rsidRPr="001D2E49">
              <w:rPr>
                <w:lang w:eastAsia="ja-JP"/>
              </w:rPr>
              <w:t>O</w:t>
            </w:r>
          </w:p>
        </w:tc>
        <w:tc>
          <w:tcPr>
            <w:tcW w:w="1080" w:type="dxa"/>
          </w:tcPr>
          <w:p w14:paraId="30C792D4" w14:textId="77777777" w:rsidR="002555B5" w:rsidRPr="001D2E49" w:rsidRDefault="002555B5" w:rsidP="00CA0696">
            <w:pPr>
              <w:pStyle w:val="TAL"/>
              <w:rPr>
                <w:rFonts w:cs="Arial"/>
                <w:lang w:eastAsia="ja-JP"/>
              </w:rPr>
            </w:pPr>
          </w:p>
        </w:tc>
        <w:tc>
          <w:tcPr>
            <w:tcW w:w="1512" w:type="dxa"/>
          </w:tcPr>
          <w:p w14:paraId="7358AE9F" w14:textId="77777777" w:rsidR="002555B5" w:rsidRPr="001D2E49" w:rsidRDefault="002555B5" w:rsidP="00CA0696">
            <w:pPr>
              <w:pStyle w:val="TAL"/>
              <w:rPr>
                <w:lang w:eastAsia="ja-JP"/>
              </w:rPr>
            </w:pPr>
            <w:r w:rsidRPr="001D2E49">
              <w:rPr>
                <w:lang w:eastAsia="ja-JP"/>
              </w:rPr>
              <w:t>9.3.1.55</w:t>
            </w:r>
          </w:p>
        </w:tc>
        <w:tc>
          <w:tcPr>
            <w:tcW w:w="1728" w:type="dxa"/>
          </w:tcPr>
          <w:p w14:paraId="2C300146" w14:textId="77777777" w:rsidR="002555B5" w:rsidRPr="001D2E49" w:rsidRDefault="002555B5" w:rsidP="00CA0696">
            <w:pPr>
              <w:pStyle w:val="TAL"/>
              <w:rPr>
                <w:rFonts w:cs="Arial"/>
                <w:lang w:eastAsia="ja-JP"/>
              </w:rPr>
            </w:pPr>
          </w:p>
        </w:tc>
        <w:tc>
          <w:tcPr>
            <w:tcW w:w="1080" w:type="dxa"/>
          </w:tcPr>
          <w:p w14:paraId="48ADA97B" w14:textId="77777777" w:rsidR="002555B5" w:rsidRPr="001D2E49" w:rsidRDefault="002555B5" w:rsidP="00CA0696">
            <w:pPr>
              <w:pStyle w:val="TAL"/>
              <w:jc w:val="center"/>
              <w:rPr>
                <w:lang w:eastAsia="ja-JP"/>
              </w:rPr>
            </w:pPr>
            <w:r w:rsidRPr="001D2E49">
              <w:rPr>
                <w:lang w:eastAsia="ja-JP"/>
              </w:rPr>
              <w:t>YES</w:t>
            </w:r>
          </w:p>
        </w:tc>
        <w:tc>
          <w:tcPr>
            <w:tcW w:w="1080" w:type="dxa"/>
          </w:tcPr>
          <w:p w14:paraId="494B9F5C" w14:textId="77777777" w:rsidR="002555B5" w:rsidRPr="001D2E49" w:rsidRDefault="002555B5" w:rsidP="00CA0696">
            <w:pPr>
              <w:pStyle w:val="TAL"/>
              <w:jc w:val="center"/>
              <w:rPr>
                <w:lang w:eastAsia="ja-JP"/>
              </w:rPr>
            </w:pPr>
            <w:r w:rsidRPr="001D2E49">
              <w:rPr>
                <w:lang w:eastAsia="ja-JP"/>
              </w:rPr>
              <w:t>reject</w:t>
            </w:r>
          </w:p>
        </w:tc>
      </w:tr>
      <w:tr w:rsidR="002555B5" w:rsidRPr="001D2E49" w14:paraId="1E1FB2F2" w14:textId="77777777" w:rsidTr="00CA0696">
        <w:tc>
          <w:tcPr>
            <w:tcW w:w="2160" w:type="dxa"/>
          </w:tcPr>
          <w:p w14:paraId="6C598BBF" w14:textId="77777777" w:rsidR="002555B5" w:rsidRPr="001D2E49" w:rsidRDefault="002555B5" w:rsidP="00CA0696">
            <w:pPr>
              <w:pStyle w:val="TAL"/>
              <w:rPr>
                <w:lang w:val="en-US"/>
              </w:rPr>
            </w:pPr>
            <w:r w:rsidRPr="001D2E49">
              <w:rPr>
                <w:lang w:val="en-US"/>
              </w:rPr>
              <w:t>NASC</w:t>
            </w:r>
          </w:p>
        </w:tc>
        <w:tc>
          <w:tcPr>
            <w:tcW w:w="1080" w:type="dxa"/>
          </w:tcPr>
          <w:p w14:paraId="425318E5" w14:textId="77777777" w:rsidR="002555B5" w:rsidRPr="001D2E49" w:rsidRDefault="002555B5" w:rsidP="00CA0696">
            <w:pPr>
              <w:pStyle w:val="TAL"/>
              <w:rPr>
                <w:lang w:eastAsia="ja-JP"/>
              </w:rPr>
            </w:pPr>
            <w:r w:rsidRPr="001D2E49">
              <w:rPr>
                <w:lang w:eastAsia="ja-JP"/>
              </w:rPr>
              <w:t>O</w:t>
            </w:r>
          </w:p>
        </w:tc>
        <w:tc>
          <w:tcPr>
            <w:tcW w:w="1080" w:type="dxa"/>
          </w:tcPr>
          <w:p w14:paraId="08EEE26F" w14:textId="77777777" w:rsidR="002555B5" w:rsidRPr="001D2E49" w:rsidRDefault="002555B5" w:rsidP="00CA0696">
            <w:pPr>
              <w:pStyle w:val="TAL"/>
              <w:rPr>
                <w:rFonts w:cs="Arial"/>
                <w:lang w:eastAsia="ja-JP"/>
              </w:rPr>
            </w:pPr>
          </w:p>
        </w:tc>
        <w:tc>
          <w:tcPr>
            <w:tcW w:w="1512" w:type="dxa"/>
          </w:tcPr>
          <w:p w14:paraId="4F717C9D" w14:textId="77777777" w:rsidR="002555B5" w:rsidRPr="001D2E49" w:rsidRDefault="002555B5" w:rsidP="00CA0696">
            <w:pPr>
              <w:pStyle w:val="TAL"/>
              <w:rPr>
                <w:lang w:eastAsia="ja-JP"/>
              </w:rPr>
            </w:pPr>
            <w:r w:rsidRPr="001D2E49">
              <w:rPr>
                <w:lang w:eastAsia="ja-JP"/>
              </w:rPr>
              <w:t>NAS-PDU</w:t>
            </w:r>
          </w:p>
          <w:p w14:paraId="4FC66707" w14:textId="77777777" w:rsidR="002555B5" w:rsidRPr="001D2E49" w:rsidRDefault="002555B5" w:rsidP="00CA0696">
            <w:pPr>
              <w:pStyle w:val="TAL"/>
              <w:rPr>
                <w:lang w:eastAsia="ja-JP"/>
              </w:rPr>
            </w:pPr>
            <w:r w:rsidRPr="001D2E49">
              <w:rPr>
                <w:lang w:eastAsia="ja-JP"/>
              </w:rPr>
              <w:t>9.3.3.4</w:t>
            </w:r>
          </w:p>
        </w:tc>
        <w:tc>
          <w:tcPr>
            <w:tcW w:w="1728" w:type="dxa"/>
          </w:tcPr>
          <w:p w14:paraId="096B6923" w14:textId="77777777" w:rsidR="002555B5" w:rsidRPr="001D2E49" w:rsidRDefault="002555B5" w:rsidP="00CA0696">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78AD2546" w14:textId="77777777" w:rsidR="002555B5" w:rsidRPr="001D2E49" w:rsidRDefault="002555B5" w:rsidP="00CA0696">
            <w:pPr>
              <w:pStyle w:val="TAL"/>
              <w:jc w:val="center"/>
              <w:rPr>
                <w:lang w:eastAsia="ja-JP"/>
              </w:rPr>
            </w:pPr>
            <w:r w:rsidRPr="001D2E49">
              <w:rPr>
                <w:lang w:eastAsia="ja-JP"/>
              </w:rPr>
              <w:t>YES</w:t>
            </w:r>
          </w:p>
        </w:tc>
        <w:tc>
          <w:tcPr>
            <w:tcW w:w="1080" w:type="dxa"/>
          </w:tcPr>
          <w:p w14:paraId="257BEC29" w14:textId="77777777" w:rsidR="002555B5" w:rsidRPr="001D2E49" w:rsidRDefault="002555B5" w:rsidP="00CA0696">
            <w:pPr>
              <w:pStyle w:val="TAL"/>
              <w:jc w:val="center"/>
              <w:rPr>
                <w:lang w:eastAsia="ja-JP"/>
              </w:rPr>
            </w:pPr>
            <w:r w:rsidRPr="001D2E49">
              <w:rPr>
                <w:lang w:eastAsia="ja-JP"/>
              </w:rPr>
              <w:t>reject</w:t>
            </w:r>
          </w:p>
        </w:tc>
      </w:tr>
      <w:tr w:rsidR="002555B5" w:rsidRPr="001D2E49" w14:paraId="6F2C79AF" w14:textId="77777777" w:rsidTr="00CA0696">
        <w:tc>
          <w:tcPr>
            <w:tcW w:w="2160" w:type="dxa"/>
          </w:tcPr>
          <w:p w14:paraId="41209D6B" w14:textId="77777777" w:rsidR="002555B5" w:rsidRPr="001D2E49" w:rsidRDefault="002555B5" w:rsidP="00CA0696">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1B43F1DB" w14:textId="77777777" w:rsidR="002555B5" w:rsidRPr="001D2E49" w:rsidRDefault="002555B5" w:rsidP="00CA0696">
            <w:pPr>
              <w:pStyle w:val="TAL"/>
              <w:rPr>
                <w:rFonts w:eastAsia="MS Mincho" w:cs="Arial"/>
                <w:lang w:eastAsia="ja-JP"/>
              </w:rPr>
            </w:pPr>
          </w:p>
        </w:tc>
        <w:tc>
          <w:tcPr>
            <w:tcW w:w="1080" w:type="dxa"/>
          </w:tcPr>
          <w:p w14:paraId="18A22C30" w14:textId="77777777" w:rsidR="002555B5" w:rsidRPr="001D2E49" w:rsidRDefault="002555B5" w:rsidP="00CA0696">
            <w:pPr>
              <w:pStyle w:val="TAL"/>
              <w:rPr>
                <w:rFonts w:cs="Arial"/>
                <w:lang w:eastAsia="ja-JP"/>
              </w:rPr>
            </w:pPr>
            <w:r w:rsidRPr="001D2E49">
              <w:rPr>
                <w:i/>
                <w:iCs/>
                <w:lang w:eastAsia="ja-JP"/>
              </w:rPr>
              <w:t>1</w:t>
            </w:r>
          </w:p>
        </w:tc>
        <w:tc>
          <w:tcPr>
            <w:tcW w:w="1512" w:type="dxa"/>
          </w:tcPr>
          <w:p w14:paraId="2085E7CF" w14:textId="77777777" w:rsidR="002555B5" w:rsidRPr="001D2E49" w:rsidRDefault="002555B5" w:rsidP="00CA0696">
            <w:pPr>
              <w:pStyle w:val="TAL"/>
              <w:rPr>
                <w:rFonts w:cs="Arial"/>
                <w:lang w:eastAsia="ja-JP"/>
              </w:rPr>
            </w:pPr>
          </w:p>
        </w:tc>
        <w:tc>
          <w:tcPr>
            <w:tcW w:w="1728" w:type="dxa"/>
          </w:tcPr>
          <w:p w14:paraId="4C1AB6C8" w14:textId="77777777" w:rsidR="002555B5" w:rsidRPr="001D2E49" w:rsidRDefault="002555B5" w:rsidP="00CA0696">
            <w:pPr>
              <w:pStyle w:val="TAL"/>
              <w:rPr>
                <w:rFonts w:cs="Arial"/>
                <w:lang w:eastAsia="ja-JP"/>
              </w:rPr>
            </w:pPr>
          </w:p>
        </w:tc>
        <w:tc>
          <w:tcPr>
            <w:tcW w:w="1080" w:type="dxa"/>
          </w:tcPr>
          <w:p w14:paraId="37E2F48B"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18CC42D4"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0266C292" w14:textId="77777777" w:rsidTr="00CA0696">
        <w:tc>
          <w:tcPr>
            <w:tcW w:w="2160" w:type="dxa"/>
          </w:tcPr>
          <w:p w14:paraId="18451108" w14:textId="77777777" w:rsidR="002555B5" w:rsidRPr="001D2E49" w:rsidRDefault="002555B5" w:rsidP="00CA0696">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2CAB2D75" w14:textId="77777777" w:rsidR="002555B5" w:rsidRPr="001D2E49" w:rsidRDefault="002555B5" w:rsidP="00CA0696">
            <w:pPr>
              <w:pStyle w:val="TAL"/>
              <w:rPr>
                <w:rFonts w:eastAsia="MS Mincho" w:cs="Arial"/>
                <w:lang w:eastAsia="ja-JP"/>
              </w:rPr>
            </w:pPr>
          </w:p>
        </w:tc>
        <w:tc>
          <w:tcPr>
            <w:tcW w:w="1080" w:type="dxa"/>
          </w:tcPr>
          <w:p w14:paraId="3DFBBB45" w14:textId="77777777" w:rsidR="002555B5" w:rsidRPr="001D2E49" w:rsidRDefault="002555B5" w:rsidP="00CA0696">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7D4C10C4" w14:textId="77777777" w:rsidR="002555B5" w:rsidRPr="001D2E49" w:rsidRDefault="002555B5" w:rsidP="00CA0696">
            <w:pPr>
              <w:pStyle w:val="TAL"/>
              <w:rPr>
                <w:rFonts w:cs="Arial"/>
                <w:lang w:eastAsia="ja-JP"/>
              </w:rPr>
            </w:pPr>
          </w:p>
        </w:tc>
        <w:tc>
          <w:tcPr>
            <w:tcW w:w="1728" w:type="dxa"/>
          </w:tcPr>
          <w:p w14:paraId="6A2C3313" w14:textId="77777777" w:rsidR="002555B5" w:rsidRPr="001D2E49" w:rsidRDefault="002555B5" w:rsidP="00CA0696">
            <w:pPr>
              <w:pStyle w:val="TAL"/>
              <w:rPr>
                <w:rFonts w:cs="Arial"/>
                <w:lang w:eastAsia="ja-JP"/>
              </w:rPr>
            </w:pPr>
          </w:p>
        </w:tc>
        <w:tc>
          <w:tcPr>
            <w:tcW w:w="1080" w:type="dxa"/>
          </w:tcPr>
          <w:p w14:paraId="3CB0541E" w14:textId="77777777" w:rsidR="002555B5" w:rsidRPr="001D2E49" w:rsidRDefault="002555B5" w:rsidP="00CA0696">
            <w:pPr>
              <w:pStyle w:val="TAL"/>
              <w:jc w:val="center"/>
              <w:rPr>
                <w:rFonts w:eastAsia="MS Mincho" w:cs="Arial"/>
                <w:lang w:eastAsia="ja-JP"/>
              </w:rPr>
            </w:pPr>
            <w:r w:rsidRPr="001D2E49">
              <w:rPr>
                <w:lang w:eastAsia="ja-JP"/>
              </w:rPr>
              <w:t>-</w:t>
            </w:r>
          </w:p>
        </w:tc>
        <w:tc>
          <w:tcPr>
            <w:tcW w:w="1080" w:type="dxa"/>
          </w:tcPr>
          <w:p w14:paraId="5397D22C" w14:textId="77777777" w:rsidR="002555B5" w:rsidRPr="001D2E49" w:rsidRDefault="002555B5" w:rsidP="00CA0696">
            <w:pPr>
              <w:pStyle w:val="TAL"/>
              <w:jc w:val="center"/>
              <w:rPr>
                <w:rFonts w:cs="Arial"/>
                <w:lang w:eastAsia="ja-JP"/>
              </w:rPr>
            </w:pPr>
          </w:p>
        </w:tc>
      </w:tr>
      <w:tr w:rsidR="002555B5" w:rsidRPr="001D2E49" w14:paraId="206BEF22" w14:textId="77777777" w:rsidTr="00CA0696">
        <w:tc>
          <w:tcPr>
            <w:tcW w:w="2160" w:type="dxa"/>
          </w:tcPr>
          <w:p w14:paraId="3B4313AF" w14:textId="77777777" w:rsidR="002555B5" w:rsidRPr="001D2E49" w:rsidRDefault="002555B5" w:rsidP="00CA0696">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175706B5"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00A907FA" w14:textId="77777777" w:rsidR="002555B5" w:rsidRPr="001D2E49" w:rsidRDefault="002555B5" w:rsidP="00CA0696">
            <w:pPr>
              <w:pStyle w:val="TAL"/>
              <w:rPr>
                <w:rFonts w:cs="Arial"/>
                <w:lang w:eastAsia="ja-JP"/>
              </w:rPr>
            </w:pPr>
          </w:p>
        </w:tc>
        <w:tc>
          <w:tcPr>
            <w:tcW w:w="1512" w:type="dxa"/>
          </w:tcPr>
          <w:p w14:paraId="6FA3BA77" w14:textId="77777777" w:rsidR="002555B5" w:rsidRPr="001D2E49" w:rsidRDefault="002555B5" w:rsidP="00CA0696">
            <w:pPr>
              <w:pStyle w:val="TAL"/>
              <w:rPr>
                <w:rFonts w:cs="Arial"/>
                <w:lang w:eastAsia="ja-JP"/>
              </w:rPr>
            </w:pPr>
            <w:r w:rsidRPr="001D2E49">
              <w:rPr>
                <w:lang w:eastAsia="ja-JP"/>
              </w:rPr>
              <w:t>9.3.1.50</w:t>
            </w:r>
          </w:p>
        </w:tc>
        <w:tc>
          <w:tcPr>
            <w:tcW w:w="1728" w:type="dxa"/>
          </w:tcPr>
          <w:p w14:paraId="77354D5B" w14:textId="77777777" w:rsidR="002555B5" w:rsidRPr="001D2E49" w:rsidRDefault="002555B5" w:rsidP="00CA0696">
            <w:pPr>
              <w:pStyle w:val="TAL"/>
              <w:rPr>
                <w:rFonts w:cs="Arial"/>
                <w:lang w:eastAsia="ja-JP"/>
              </w:rPr>
            </w:pPr>
          </w:p>
        </w:tc>
        <w:tc>
          <w:tcPr>
            <w:tcW w:w="1080" w:type="dxa"/>
          </w:tcPr>
          <w:p w14:paraId="52E5979D" w14:textId="77777777" w:rsidR="002555B5" w:rsidRPr="001D2E49" w:rsidRDefault="002555B5" w:rsidP="00CA0696">
            <w:pPr>
              <w:pStyle w:val="TAL"/>
              <w:jc w:val="center"/>
              <w:rPr>
                <w:rFonts w:eastAsia="MS Mincho" w:cs="Arial"/>
                <w:lang w:eastAsia="ja-JP"/>
              </w:rPr>
            </w:pPr>
            <w:r w:rsidRPr="001D2E49">
              <w:rPr>
                <w:lang w:eastAsia="ja-JP"/>
              </w:rPr>
              <w:t>-</w:t>
            </w:r>
          </w:p>
        </w:tc>
        <w:tc>
          <w:tcPr>
            <w:tcW w:w="1080" w:type="dxa"/>
          </w:tcPr>
          <w:p w14:paraId="4CF6501B" w14:textId="77777777" w:rsidR="002555B5" w:rsidRPr="001D2E49" w:rsidRDefault="002555B5" w:rsidP="00CA0696">
            <w:pPr>
              <w:pStyle w:val="TAL"/>
              <w:jc w:val="center"/>
              <w:rPr>
                <w:rFonts w:cs="Arial"/>
                <w:lang w:eastAsia="ja-JP"/>
              </w:rPr>
            </w:pPr>
          </w:p>
        </w:tc>
      </w:tr>
      <w:tr w:rsidR="002555B5" w:rsidRPr="001D2E49" w14:paraId="2258396A" w14:textId="77777777" w:rsidTr="00CA0696">
        <w:tc>
          <w:tcPr>
            <w:tcW w:w="2160" w:type="dxa"/>
          </w:tcPr>
          <w:p w14:paraId="67C19E3A" w14:textId="77777777" w:rsidR="002555B5" w:rsidRPr="001D2E49" w:rsidRDefault="002555B5" w:rsidP="00CA0696">
            <w:pPr>
              <w:pStyle w:val="TAL"/>
              <w:ind w:left="165"/>
              <w:rPr>
                <w:lang w:eastAsia="ja-JP"/>
              </w:rPr>
            </w:pPr>
            <w:r w:rsidRPr="001D2E49">
              <w:rPr>
                <w:lang w:eastAsia="ja-JP"/>
              </w:rPr>
              <w:t>&gt;&gt;S-NSSAI</w:t>
            </w:r>
          </w:p>
        </w:tc>
        <w:tc>
          <w:tcPr>
            <w:tcW w:w="1080" w:type="dxa"/>
          </w:tcPr>
          <w:p w14:paraId="09DFFDBA" w14:textId="77777777" w:rsidR="002555B5" w:rsidRPr="001D2E49" w:rsidRDefault="002555B5" w:rsidP="00CA0696">
            <w:pPr>
              <w:pStyle w:val="TAL"/>
              <w:rPr>
                <w:lang w:eastAsia="ja-JP"/>
              </w:rPr>
            </w:pPr>
            <w:r w:rsidRPr="001D2E49">
              <w:rPr>
                <w:lang w:eastAsia="ja-JP"/>
              </w:rPr>
              <w:t>M</w:t>
            </w:r>
          </w:p>
        </w:tc>
        <w:tc>
          <w:tcPr>
            <w:tcW w:w="1080" w:type="dxa"/>
          </w:tcPr>
          <w:p w14:paraId="71157633" w14:textId="77777777" w:rsidR="002555B5" w:rsidRPr="001D2E49" w:rsidRDefault="002555B5" w:rsidP="00CA0696">
            <w:pPr>
              <w:pStyle w:val="TAL"/>
              <w:rPr>
                <w:rFonts w:cs="Arial"/>
                <w:lang w:eastAsia="ja-JP"/>
              </w:rPr>
            </w:pPr>
          </w:p>
        </w:tc>
        <w:tc>
          <w:tcPr>
            <w:tcW w:w="1512" w:type="dxa"/>
          </w:tcPr>
          <w:p w14:paraId="5F64741E" w14:textId="77777777" w:rsidR="002555B5" w:rsidRPr="001D2E49" w:rsidRDefault="002555B5" w:rsidP="00CA0696">
            <w:pPr>
              <w:pStyle w:val="TAL"/>
              <w:rPr>
                <w:lang w:eastAsia="ja-JP"/>
              </w:rPr>
            </w:pPr>
            <w:r w:rsidRPr="001D2E49">
              <w:rPr>
                <w:lang w:eastAsia="ja-JP"/>
              </w:rPr>
              <w:t>9.3.1.24</w:t>
            </w:r>
          </w:p>
        </w:tc>
        <w:tc>
          <w:tcPr>
            <w:tcW w:w="1728" w:type="dxa"/>
          </w:tcPr>
          <w:p w14:paraId="2BC78AD3" w14:textId="77777777" w:rsidR="002555B5" w:rsidRPr="001D2E49" w:rsidRDefault="002555B5" w:rsidP="00CA0696">
            <w:pPr>
              <w:pStyle w:val="TAL"/>
              <w:rPr>
                <w:rFonts w:cs="Arial"/>
                <w:lang w:eastAsia="ja-JP"/>
              </w:rPr>
            </w:pPr>
          </w:p>
        </w:tc>
        <w:tc>
          <w:tcPr>
            <w:tcW w:w="1080" w:type="dxa"/>
          </w:tcPr>
          <w:p w14:paraId="21259805" w14:textId="77777777" w:rsidR="002555B5" w:rsidRPr="001D2E49" w:rsidRDefault="002555B5" w:rsidP="00CA0696">
            <w:pPr>
              <w:pStyle w:val="TAL"/>
              <w:jc w:val="center"/>
              <w:rPr>
                <w:lang w:eastAsia="ja-JP"/>
              </w:rPr>
            </w:pPr>
            <w:r w:rsidRPr="001D2E49">
              <w:rPr>
                <w:lang w:eastAsia="ja-JP"/>
              </w:rPr>
              <w:t>-</w:t>
            </w:r>
          </w:p>
        </w:tc>
        <w:tc>
          <w:tcPr>
            <w:tcW w:w="1080" w:type="dxa"/>
          </w:tcPr>
          <w:p w14:paraId="3A45C9B7" w14:textId="77777777" w:rsidR="002555B5" w:rsidRPr="001D2E49" w:rsidRDefault="002555B5" w:rsidP="00CA0696">
            <w:pPr>
              <w:pStyle w:val="TAL"/>
              <w:jc w:val="center"/>
              <w:rPr>
                <w:rFonts w:cs="Arial"/>
                <w:lang w:eastAsia="ja-JP"/>
              </w:rPr>
            </w:pPr>
          </w:p>
        </w:tc>
      </w:tr>
      <w:tr w:rsidR="002555B5" w:rsidRPr="001D2E49" w14:paraId="65EC890E" w14:textId="77777777" w:rsidTr="00CA0696">
        <w:tc>
          <w:tcPr>
            <w:tcW w:w="2160" w:type="dxa"/>
          </w:tcPr>
          <w:p w14:paraId="2D9F595F" w14:textId="77777777" w:rsidR="002555B5" w:rsidRPr="001D2E49" w:rsidRDefault="002555B5" w:rsidP="00CA0696">
            <w:pPr>
              <w:pStyle w:val="TAL"/>
              <w:ind w:left="165"/>
              <w:rPr>
                <w:lang w:eastAsia="ja-JP"/>
              </w:rPr>
            </w:pPr>
            <w:r w:rsidRPr="001D2E49">
              <w:rPr>
                <w:lang w:eastAsia="ja-JP"/>
              </w:rPr>
              <w:t>&gt;&gt;Handover Request Transfer</w:t>
            </w:r>
          </w:p>
        </w:tc>
        <w:tc>
          <w:tcPr>
            <w:tcW w:w="1080" w:type="dxa"/>
          </w:tcPr>
          <w:p w14:paraId="55345E63" w14:textId="77777777" w:rsidR="002555B5" w:rsidRPr="001D2E49" w:rsidRDefault="002555B5" w:rsidP="00CA0696">
            <w:pPr>
              <w:pStyle w:val="TAL"/>
              <w:rPr>
                <w:lang w:eastAsia="ja-JP"/>
              </w:rPr>
            </w:pPr>
            <w:r w:rsidRPr="001D2E49">
              <w:rPr>
                <w:lang w:eastAsia="ja-JP"/>
              </w:rPr>
              <w:t>M</w:t>
            </w:r>
          </w:p>
        </w:tc>
        <w:tc>
          <w:tcPr>
            <w:tcW w:w="1080" w:type="dxa"/>
          </w:tcPr>
          <w:p w14:paraId="5515E3BD" w14:textId="77777777" w:rsidR="002555B5" w:rsidRPr="001D2E49" w:rsidRDefault="002555B5" w:rsidP="00CA0696">
            <w:pPr>
              <w:pStyle w:val="TAL"/>
              <w:rPr>
                <w:rFonts w:cs="Arial"/>
                <w:lang w:eastAsia="ja-JP"/>
              </w:rPr>
            </w:pPr>
          </w:p>
        </w:tc>
        <w:tc>
          <w:tcPr>
            <w:tcW w:w="1512" w:type="dxa"/>
          </w:tcPr>
          <w:p w14:paraId="43CEB974" w14:textId="77777777" w:rsidR="002555B5" w:rsidRPr="001D2E49" w:rsidRDefault="002555B5" w:rsidP="00CA0696">
            <w:pPr>
              <w:pStyle w:val="TAL"/>
              <w:rPr>
                <w:lang w:eastAsia="ja-JP"/>
              </w:rPr>
            </w:pPr>
            <w:r w:rsidRPr="001D2E49">
              <w:rPr>
                <w:lang w:eastAsia="ja-JP"/>
              </w:rPr>
              <w:t>OCTET STRING</w:t>
            </w:r>
          </w:p>
        </w:tc>
        <w:tc>
          <w:tcPr>
            <w:tcW w:w="1728" w:type="dxa"/>
          </w:tcPr>
          <w:p w14:paraId="6CAD7147" w14:textId="77777777" w:rsidR="002555B5" w:rsidRPr="001D2E49" w:rsidRDefault="002555B5" w:rsidP="00CA069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54DF9E56" w14:textId="77777777" w:rsidR="002555B5" w:rsidRPr="001D2E49" w:rsidRDefault="002555B5" w:rsidP="00CA0696">
            <w:pPr>
              <w:pStyle w:val="TAL"/>
              <w:jc w:val="center"/>
              <w:rPr>
                <w:lang w:eastAsia="ja-JP"/>
              </w:rPr>
            </w:pPr>
            <w:r w:rsidRPr="001D2E49">
              <w:rPr>
                <w:lang w:eastAsia="ja-JP"/>
              </w:rPr>
              <w:t>-</w:t>
            </w:r>
          </w:p>
        </w:tc>
        <w:tc>
          <w:tcPr>
            <w:tcW w:w="1080" w:type="dxa"/>
          </w:tcPr>
          <w:p w14:paraId="21CA38AA" w14:textId="77777777" w:rsidR="002555B5" w:rsidRPr="001D2E49" w:rsidRDefault="002555B5" w:rsidP="00CA0696">
            <w:pPr>
              <w:pStyle w:val="TAL"/>
              <w:jc w:val="center"/>
              <w:rPr>
                <w:rFonts w:cs="Arial"/>
                <w:lang w:eastAsia="ja-JP"/>
              </w:rPr>
            </w:pPr>
          </w:p>
        </w:tc>
      </w:tr>
      <w:tr w:rsidR="002555B5" w:rsidRPr="001D2E49" w14:paraId="0892F6DA" w14:textId="77777777" w:rsidTr="00CA0696">
        <w:tc>
          <w:tcPr>
            <w:tcW w:w="2160" w:type="dxa"/>
          </w:tcPr>
          <w:p w14:paraId="3E52B9E0" w14:textId="77777777" w:rsidR="002555B5" w:rsidRPr="001D2E49" w:rsidRDefault="002555B5" w:rsidP="00CA0696">
            <w:pPr>
              <w:pStyle w:val="TAL"/>
              <w:rPr>
                <w:lang w:eastAsia="ja-JP"/>
              </w:rPr>
            </w:pPr>
            <w:r w:rsidRPr="001D2E49">
              <w:rPr>
                <w:rFonts w:eastAsia="바탕" w:cs="Arial"/>
              </w:rPr>
              <w:t>Allowed NSSAI</w:t>
            </w:r>
          </w:p>
        </w:tc>
        <w:tc>
          <w:tcPr>
            <w:tcW w:w="1080" w:type="dxa"/>
          </w:tcPr>
          <w:p w14:paraId="06B18D69" w14:textId="77777777" w:rsidR="002555B5" w:rsidRPr="001D2E49" w:rsidRDefault="002555B5" w:rsidP="00CA0696">
            <w:pPr>
              <w:pStyle w:val="TAL"/>
              <w:rPr>
                <w:lang w:eastAsia="ja-JP"/>
              </w:rPr>
            </w:pPr>
            <w:r w:rsidRPr="001D2E49">
              <w:rPr>
                <w:rFonts w:cs="Arial"/>
              </w:rPr>
              <w:t>M</w:t>
            </w:r>
          </w:p>
        </w:tc>
        <w:tc>
          <w:tcPr>
            <w:tcW w:w="1080" w:type="dxa"/>
          </w:tcPr>
          <w:p w14:paraId="648AB01C" w14:textId="77777777" w:rsidR="002555B5" w:rsidRPr="001D2E49" w:rsidRDefault="002555B5" w:rsidP="00CA0696">
            <w:pPr>
              <w:pStyle w:val="TAL"/>
              <w:rPr>
                <w:rFonts w:cs="Arial"/>
                <w:lang w:eastAsia="ja-JP"/>
              </w:rPr>
            </w:pPr>
          </w:p>
        </w:tc>
        <w:tc>
          <w:tcPr>
            <w:tcW w:w="1512" w:type="dxa"/>
          </w:tcPr>
          <w:p w14:paraId="37932080" w14:textId="77777777" w:rsidR="002555B5" w:rsidRPr="001D2E49" w:rsidRDefault="002555B5" w:rsidP="00CA0696">
            <w:pPr>
              <w:pStyle w:val="TAL"/>
              <w:rPr>
                <w:lang w:eastAsia="ja-JP"/>
              </w:rPr>
            </w:pPr>
            <w:r w:rsidRPr="001D2E49">
              <w:t>9.3.1.31</w:t>
            </w:r>
          </w:p>
        </w:tc>
        <w:tc>
          <w:tcPr>
            <w:tcW w:w="1728" w:type="dxa"/>
          </w:tcPr>
          <w:p w14:paraId="2252B1C8" w14:textId="77777777" w:rsidR="002555B5" w:rsidRPr="001D2E49" w:rsidRDefault="002555B5" w:rsidP="00CA0696">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97B12FB" w14:textId="77777777" w:rsidR="002555B5" w:rsidRPr="001D2E49" w:rsidRDefault="002555B5" w:rsidP="00CA0696">
            <w:pPr>
              <w:pStyle w:val="TAL"/>
              <w:jc w:val="center"/>
              <w:rPr>
                <w:lang w:eastAsia="ja-JP"/>
              </w:rPr>
            </w:pPr>
            <w:r w:rsidRPr="001D2E49">
              <w:rPr>
                <w:rFonts w:cs="Arial"/>
              </w:rPr>
              <w:t>YES</w:t>
            </w:r>
          </w:p>
        </w:tc>
        <w:tc>
          <w:tcPr>
            <w:tcW w:w="1080" w:type="dxa"/>
          </w:tcPr>
          <w:p w14:paraId="61941267" w14:textId="77777777" w:rsidR="002555B5" w:rsidRPr="001D2E49" w:rsidRDefault="002555B5" w:rsidP="00CA0696">
            <w:pPr>
              <w:pStyle w:val="TAL"/>
              <w:jc w:val="center"/>
              <w:rPr>
                <w:rFonts w:cs="Arial"/>
                <w:lang w:eastAsia="ja-JP"/>
              </w:rPr>
            </w:pPr>
            <w:r w:rsidRPr="001D2E49">
              <w:rPr>
                <w:rFonts w:cs="Arial"/>
                <w:lang w:eastAsia="ja-JP"/>
              </w:rPr>
              <w:t>reject</w:t>
            </w:r>
          </w:p>
        </w:tc>
      </w:tr>
      <w:tr w:rsidR="002555B5" w:rsidRPr="001D2E49" w14:paraId="5F928A45" w14:textId="77777777" w:rsidTr="00CA0696">
        <w:tc>
          <w:tcPr>
            <w:tcW w:w="2160" w:type="dxa"/>
          </w:tcPr>
          <w:p w14:paraId="0914BF39" w14:textId="77777777" w:rsidR="002555B5" w:rsidRPr="001D2E49" w:rsidRDefault="002555B5" w:rsidP="00CA0696">
            <w:pPr>
              <w:pStyle w:val="TAL"/>
              <w:rPr>
                <w:lang w:eastAsia="ja-JP"/>
              </w:rPr>
            </w:pPr>
            <w:r w:rsidRPr="001D2E49">
              <w:rPr>
                <w:rFonts w:eastAsia="바탕" w:cs="Arial"/>
                <w:lang w:eastAsia="ja-JP"/>
              </w:rPr>
              <w:t>Trace Activation</w:t>
            </w:r>
          </w:p>
        </w:tc>
        <w:tc>
          <w:tcPr>
            <w:tcW w:w="1080" w:type="dxa"/>
          </w:tcPr>
          <w:p w14:paraId="7BF89FC1" w14:textId="77777777" w:rsidR="002555B5" w:rsidRPr="001D2E49" w:rsidRDefault="002555B5" w:rsidP="00CA0696">
            <w:pPr>
              <w:pStyle w:val="TAL"/>
              <w:rPr>
                <w:lang w:eastAsia="ja-JP"/>
              </w:rPr>
            </w:pPr>
            <w:r w:rsidRPr="001D2E49">
              <w:rPr>
                <w:rFonts w:cs="Arial"/>
                <w:lang w:eastAsia="ja-JP"/>
              </w:rPr>
              <w:t>O</w:t>
            </w:r>
          </w:p>
        </w:tc>
        <w:tc>
          <w:tcPr>
            <w:tcW w:w="1080" w:type="dxa"/>
          </w:tcPr>
          <w:p w14:paraId="0C15BC35" w14:textId="77777777" w:rsidR="002555B5" w:rsidRPr="001D2E49" w:rsidRDefault="002555B5" w:rsidP="00CA0696">
            <w:pPr>
              <w:pStyle w:val="TAL"/>
              <w:rPr>
                <w:rFonts w:cs="Arial"/>
                <w:lang w:eastAsia="ja-JP"/>
              </w:rPr>
            </w:pPr>
          </w:p>
        </w:tc>
        <w:tc>
          <w:tcPr>
            <w:tcW w:w="1512" w:type="dxa"/>
          </w:tcPr>
          <w:p w14:paraId="38E1F1EE" w14:textId="77777777" w:rsidR="002555B5" w:rsidRPr="001D2E49" w:rsidRDefault="002555B5" w:rsidP="00CA0696">
            <w:pPr>
              <w:pStyle w:val="TAL"/>
              <w:rPr>
                <w:lang w:eastAsia="ja-JP"/>
              </w:rPr>
            </w:pPr>
            <w:r w:rsidRPr="001D2E49">
              <w:rPr>
                <w:lang w:eastAsia="ja-JP"/>
              </w:rPr>
              <w:t>9.3.1.14</w:t>
            </w:r>
          </w:p>
        </w:tc>
        <w:tc>
          <w:tcPr>
            <w:tcW w:w="1728" w:type="dxa"/>
          </w:tcPr>
          <w:p w14:paraId="4F0B0589" w14:textId="77777777" w:rsidR="002555B5" w:rsidRPr="001D2E49" w:rsidRDefault="002555B5" w:rsidP="00CA0696">
            <w:pPr>
              <w:pStyle w:val="TAL"/>
              <w:rPr>
                <w:rFonts w:cs="Arial"/>
                <w:lang w:eastAsia="ja-JP"/>
              </w:rPr>
            </w:pPr>
          </w:p>
        </w:tc>
        <w:tc>
          <w:tcPr>
            <w:tcW w:w="1080" w:type="dxa"/>
          </w:tcPr>
          <w:p w14:paraId="74E03CF2" w14:textId="77777777" w:rsidR="002555B5" w:rsidRPr="001D2E49" w:rsidRDefault="002555B5" w:rsidP="00CA0696">
            <w:pPr>
              <w:pStyle w:val="TAL"/>
              <w:jc w:val="center"/>
              <w:rPr>
                <w:lang w:eastAsia="ja-JP"/>
              </w:rPr>
            </w:pPr>
            <w:r w:rsidRPr="001D2E49">
              <w:rPr>
                <w:rFonts w:cs="Arial"/>
                <w:lang w:eastAsia="ja-JP"/>
              </w:rPr>
              <w:t>YES</w:t>
            </w:r>
          </w:p>
        </w:tc>
        <w:tc>
          <w:tcPr>
            <w:tcW w:w="1080" w:type="dxa"/>
          </w:tcPr>
          <w:p w14:paraId="598F0A7F" w14:textId="77777777" w:rsidR="002555B5" w:rsidRPr="001D2E49" w:rsidRDefault="002555B5" w:rsidP="00CA0696">
            <w:pPr>
              <w:pStyle w:val="TAL"/>
              <w:jc w:val="center"/>
              <w:rPr>
                <w:lang w:eastAsia="ja-JP"/>
              </w:rPr>
            </w:pPr>
            <w:r w:rsidRPr="001D2E49">
              <w:rPr>
                <w:rFonts w:cs="Arial"/>
                <w:lang w:eastAsia="ja-JP"/>
              </w:rPr>
              <w:t>ignore</w:t>
            </w:r>
          </w:p>
        </w:tc>
      </w:tr>
      <w:tr w:rsidR="002555B5" w:rsidRPr="001D2E49" w14:paraId="4EF01BAB" w14:textId="77777777" w:rsidTr="00CA0696">
        <w:tc>
          <w:tcPr>
            <w:tcW w:w="2160" w:type="dxa"/>
          </w:tcPr>
          <w:p w14:paraId="13CF54A2" w14:textId="77777777" w:rsidR="002555B5" w:rsidRPr="001D2E49" w:rsidRDefault="002555B5" w:rsidP="00CA0696">
            <w:pPr>
              <w:pStyle w:val="TAL"/>
              <w:rPr>
                <w:lang w:eastAsia="ja-JP"/>
              </w:rPr>
            </w:pPr>
            <w:r w:rsidRPr="001D2E49">
              <w:rPr>
                <w:rFonts w:eastAsia="바탕" w:cs="Arial"/>
                <w:lang w:eastAsia="ja-JP"/>
              </w:rPr>
              <w:t>Masked IMEISV</w:t>
            </w:r>
          </w:p>
        </w:tc>
        <w:tc>
          <w:tcPr>
            <w:tcW w:w="1080" w:type="dxa"/>
          </w:tcPr>
          <w:p w14:paraId="13EE7CFB" w14:textId="77777777" w:rsidR="002555B5" w:rsidRPr="001D2E49" w:rsidRDefault="002555B5" w:rsidP="00CA0696">
            <w:pPr>
              <w:pStyle w:val="TAL"/>
              <w:rPr>
                <w:lang w:eastAsia="ja-JP"/>
              </w:rPr>
            </w:pPr>
            <w:r w:rsidRPr="001D2E49">
              <w:rPr>
                <w:rFonts w:cs="Arial"/>
                <w:lang w:eastAsia="zh-CN"/>
              </w:rPr>
              <w:t>O</w:t>
            </w:r>
          </w:p>
        </w:tc>
        <w:tc>
          <w:tcPr>
            <w:tcW w:w="1080" w:type="dxa"/>
          </w:tcPr>
          <w:p w14:paraId="3F3D7084" w14:textId="77777777" w:rsidR="002555B5" w:rsidRPr="001D2E49" w:rsidRDefault="002555B5" w:rsidP="00CA0696">
            <w:pPr>
              <w:pStyle w:val="TAL"/>
              <w:rPr>
                <w:rFonts w:cs="Arial"/>
                <w:lang w:eastAsia="ja-JP"/>
              </w:rPr>
            </w:pPr>
          </w:p>
        </w:tc>
        <w:tc>
          <w:tcPr>
            <w:tcW w:w="1512" w:type="dxa"/>
          </w:tcPr>
          <w:p w14:paraId="33124ECC" w14:textId="77777777" w:rsidR="002555B5" w:rsidRPr="001D2E49" w:rsidRDefault="002555B5" w:rsidP="00CA0696">
            <w:pPr>
              <w:pStyle w:val="TAL"/>
              <w:rPr>
                <w:lang w:eastAsia="ja-JP"/>
              </w:rPr>
            </w:pPr>
            <w:r w:rsidRPr="001D2E49">
              <w:rPr>
                <w:lang w:eastAsia="ja-JP"/>
              </w:rPr>
              <w:t>9.3.1.54</w:t>
            </w:r>
          </w:p>
        </w:tc>
        <w:tc>
          <w:tcPr>
            <w:tcW w:w="1728" w:type="dxa"/>
          </w:tcPr>
          <w:p w14:paraId="6065AF97" w14:textId="77777777" w:rsidR="002555B5" w:rsidRPr="001D2E49" w:rsidRDefault="002555B5" w:rsidP="00CA0696">
            <w:pPr>
              <w:pStyle w:val="TAL"/>
              <w:rPr>
                <w:rFonts w:cs="Arial"/>
                <w:lang w:eastAsia="ja-JP"/>
              </w:rPr>
            </w:pPr>
          </w:p>
        </w:tc>
        <w:tc>
          <w:tcPr>
            <w:tcW w:w="1080" w:type="dxa"/>
          </w:tcPr>
          <w:p w14:paraId="380E18A3" w14:textId="77777777" w:rsidR="002555B5" w:rsidRPr="001D2E49" w:rsidRDefault="002555B5" w:rsidP="00CA0696">
            <w:pPr>
              <w:pStyle w:val="TAL"/>
              <w:jc w:val="center"/>
              <w:rPr>
                <w:lang w:eastAsia="ja-JP"/>
              </w:rPr>
            </w:pPr>
            <w:r w:rsidRPr="001D2E49">
              <w:rPr>
                <w:rFonts w:cs="Arial"/>
                <w:lang w:eastAsia="ja-JP"/>
              </w:rPr>
              <w:t>YES</w:t>
            </w:r>
          </w:p>
        </w:tc>
        <w:tc>
          <w:tcPr>
            <w:tcW w:w="1080" w:type="dxa"/>
          </w:tcPr>
          <w:p w14:paraId="0FD3E475" w14:textId="77777777" w:rsidR="002555B5" w:rsidRPr="001D2E49" w:rsidRDefault="002555B5" w:rsidP="00CA0696">
            <w:pPr>
              <w:pStyle w:val="TAL"/>
              <w:jc w:val="center"/>
              <w:rPr>
                <w:lang w:eastAsia="ja-JP"/>
              </w:rPr>
            </w:pPr>
            <w:r w:rsidRPr="001D2E49">
              <w:rPr>
                <w:rFonts w:cs="Arial"/>
                <w:lang w:eastAsia="ja-JP"/>
              </w:rPr>
              <w:t>ignore</w:t>
            </w:r>
          </w:p>
        </w:tc>
      </w:tr>
      <w:tr w:rsidR="002555B5" w:rsidRPr="001D2E49" w14:paraId="34C5E4A6" w14:textId="77777777" w:rsidTr="00CA0696">
        <w:tc>
          <w:tcPr>
            <w:tcW w:w="2160" w:type="dxa"/>
          </w:tcPr>
          <w:p w14:paraId="6C624DAE" w14:textId="77777777" w:rsidR="002555B5" w:rsidRPr="001D2E49" w:rsidRDefault="002555B5" w:rsidP="00CA0696">
            <w:pPr>
              <w:pStyle w:val="TAL"/>
              <w:rPr>
                <w:rFonts w:cs="Arial"/>
                <w:lang w:eastAsia="ja-JP"/>
              </w:rPr>
            </w:pPr>
            <w:r w:rsidRPr="001D2E49">
              <w:rPr>
                <w:lang w:eastAsia="ja-JP"/>
              </w:rPr>
              <w:t>Source to Target Transparent Container</w:t>
            </w:r>
          </w:p>
        </w:tc>
        <w:tc>
          <w:tcPr>
            <w:tcW w:w="1080" w:type="dxa"/>
          </w:tcPr>
          <w:p w14:paraId="124AEEE5" w14:textId="77777777" w:rsidR="002555B5" w:rsidRPr="001D2E49" w:rsidRDefault="002555B5" w:rsidP="00CA0696">
            <w:pPr>
              <w:pStyle w:val="TAL"/>
              <w:rPr>
                <w:rFonts w:cs="Arial"/>
                <w:lang w:eastAsia="ja-JP"/>
              </w:rPr>
            </w:pPr>
            <w:r w:rsidRPr="001D2E49">
              <w:rPr>
                <w:lang w:eastAsia="ja-JP"/>
              </w:rPr>
              <w:t>M</w:t>
            </w:r>
          </w:p>
        </w:tc>
        <w:tc>
          <w:tcPr>
            <w:tcW w:w="1080" w:type="dxa"/>
          </w:tcPr>
          <w:p w14:paraId="5FBB8335" w14:textId="77777777" w:rsidR="002555B5" w:rsidRPr="001D2E49" w:rsidRDefault="002555B5" w:rsidP="00CA0696">
            <w:pPr>
              <w:pStyle w:val="TAL"/>
              <w:rPr>
                <w:rFonts w:cs="Arial"/>
                <w:lang w:eastAsia="ja-JP"/>
              </w:rPr>
            </w:pPr>
          </w:p>
        </w:tc>
        <w:tc>
          <w:tcPr>
            <w:tcW w:w="1512" w:type="dxa"/>
          </w:tcPr>
          <w:p w14:paraId="37A5750D" w14:textId="77777777" w:rsidR="002555B5" w:rsidRPr="001D2E49" w:rsidRDefault="002555B5" w:rsidP="00CA0696">
            <w:pPr>
              <w:pStyle w:val="TAL"/>
              <w:rPr>
                <w:rFonts w:cs="Arial"/>
                <w:lang w:eastAsia="ja-JP"/>
              </w:rPr>
            </w:pPr>
            <w:r w:rsidRPr="001D2E49">
              <w:rPr>
                <w:lang w:eastAsia="ja-JP"/>
              </w:rPr>
              <w:t>9.3.1.20</w:t>
            </w:r>
          </w:p>
        </w:tc>
        <w:tc>
          <w:tcPr>
            <w:tcW w:w="1728" w:type="dxa"/>
          </w:tcPr>
          <w:p w14:paraId="618843AB" w14:textId="77777777" w:rsidR="002555B5" w:rsidRPr="001D2E49" w:rsidRDefault="002555B5" w:rsidP="00CA0696">
            <w:pPr>
              <w:pStyle w:val="TAL"/>
              <w:rPr>
                <w:rFonts w:cs="Arial"/>
                <w:lang w:eastAsia="ja-JP"/>
              </w:rPr>
            </w:pPr>
          </w:p>
        </w:tc>
        <w:tc>
          <w:tcPr>
            <w:tcW w:w="1080" w:type="dxa"/>
          </w:tcPr>
          <w:p w14:paraId="4398F00E" w14:textId="77777777" w:rsidR="002555B5" w:rsidRPr="001D2E49" w:rsidRDefault="002555B5" w:rsidP="00CA0696">
            <w:pPr>
              <w:pStyle w:val="TAL"/>
              <w:jc w:val="center"/>
              <w:rPr>
                <w:rFonts w:cs="Arial"/>
                <w:lang w:eastAsia="ja-JP"/>
              </w:rPr>
            </w:pPr>
            <w:r w:rsidRPr="001D2E49">
              <w:rPr>
                <w:lang w:eastAsia="ja-JP"/>
              </w:rPr>
              <w:t>YES</w:t>
            </w:r>
          </w:p>
        </w:tc>
        <w:tc>
          <w:tcPr>
            <w:tcW w:w="1080" w:type="dxa"/>
          </w:tcPr>
          <w:p w14:paraId="5D3E295E"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1CF7CB49" w14:textId="77777777" w:rsidTr="00CA0696">
        <w:tc>
          <w:tcPr>
            <w:tcW w:w="2160" w:type="dxa"/>
          </w:tcPr>
          <w:p w14:paraId="26E1848E" w14:textId="77777777" w:rsidR="002555B5" w:rsidRPr="001D2E49" w:rsidRDefault="002555B5" w:rsidP="00CA0696">
            <w:pPr>
              <w:pStyle w:val="TAL"/>
              <w:rPr>
                <w:rFonts w:cs="Arial"/>
                <w:lang w:eastAsia="ja-JP"/>
              </w:rPr>
            </w:pPr>
            <w:r w:rsidRPr="001D2E49">
              <w:rPr>
                <w:lang w:eastAsia="ja-JP"/>
              </w:rPr>
              <w:t>Mobility Restriction List</w:t>
            </w:r>
          </w:p>
        </w:tc>
        <w:tc>
          <w:tcPr>
            <w:tcW w:w="1080" w:type="dxa"/>
          </w:tcPr>
          <w:p w14:paraId="34A703AB" w14:textId="77777777" w:rsidR="002555B5" w:rsidRPr="001D2E49" w:rsidRDefault="002555B5" w:rsidP="00CA0696">
            <w:pPr>
              <w:pStyle w:val="TAL"/>
              <w:rPr>
                <w:rFonts w:cs="Arial"/>
                <w:lang w:eastAsia="ja-JP"/>
              </w:rPr>
            </w:pPr>
            <w:r w:rsidRPr="001D2E49">
              <w:rPr>
                <w:lang w:eastAsia="ja-JP"/>
              </w:rPr>
              <w:t>O</w:t>
            </w:r>
          </w:p>
        </w:tc>
        <w:tc>
          <w:tcPr>
            <w:tcW w:w="1080" w:type="dxa"/>
          </w:tcPr>
          <w:p w14:paraId="064486EC" w14:textId="77777777" w:rsidR="002555B5" w:rsidRPr="001D2E49" w:rsidRDefault="002555B5" w:rsidP="00CA0696">
            <w:pPr>
              <w:pStyle w:val="TAL"/>
              <w:rPr>
                <w:rFonts w:cs="Arial"/>
                <w:i/>
                <w:lang w:eastAsia="ja-JP"/>
              </w:rPr>
            </w:pPr>
          </w:p>
        </w:tc>
        <w:tc>
          <w:tcPr>
            <w:tcW w:w="1512" w:type="dxa"/>
          </w:tcPr>
          <w:p w14:paraId="0DF8D05F" w14:textId="77777777" w:rsidR="002555B5" w:rsidRPr="001D2E49" w:rsidRDefault="002555B5" w:rsidP="00CA0696">
            <w:pPr>
              <w:pStyle w:val="TAL"/>
              <w:rPr>
                <w:rFonts w:cs="Arial"/>
                <w:lang w:eastAsia="ja-JP"/>
              </w:rPr>
            </w:pPr>
            <w:r w:rsidRPr="001D2E49">
              <w:rPr>
                <w:lang w:eastAsia="ja-JP"/>
              </w:rPr>
              <w:t>9.3.1.85</w:t>
            </w:r>
          </w:p>
        </w:tc>
        <w:tc>
          <w:tcPr>
            <w:tcW w:w="1728" w:type="dxa"/>
          </w:tcPr>
          <w:p w14:paraId="1D5E8EAD" w14:textId="77777777" w:rsidR="002555B5" w:rsidRPr="001D2E49" w:rsidRDefault="002555B5" w:rsidP="00CA0696">
            <w:pPr>
              <w:pStyle w:val="TAL"/>
              <w:rPr>
                <w:rFonts w:cs="Arial"/>
                <w:lang w:eastAsia="ja-JP"/>
              </w:rPr>
            </w:pPr>
          </w:p>
        </w:tc>
        <w:tc>
          <w:tcPr>
            <w:tcW w:w="1080" w:type="dxa"/>
          </w:tcPr>
          <w:p w14:paraId="4F94453C" w14:textId="77777777" w:rsidR="002555B5" w:rsidRPr="001D2E49" w:rsidRDefault="002555B5" w:rsidP="00CA0696">
            <w:pPr>
              <w:pStyle w:val="TAR"/>
              <w:jc w:val="center"/>
              <w:rPr>
                <w:rFonts w:cs="Arial"/>
                <w:lang w:eastAsia="ja-JP"/>
              </w:rPr>
            </w:pPr>
            <w:r w:rsidRPr="001D2E49">
              <w:rPr>
                <w:lang w:eastAsia="ja-JP"/>
              </w:rPr>
              <w:t>YES</w:t>
            </w:r>
          </w:p>
        </w:tc>
        <w:tc>
          <w:tcPr>
            <w:tcW w:w="1080" w:type="dxa"/>
          </w:tcPr>
          <w:p w14:paraId="0630E618" w14:textId="77777777" w:rsidR="002555B5" w:rsidRPr="001D2E49" w:rsidRDefault="002555B5" w:rsidP="00CA0696">
            <w:pPr>
              <w:pStyle w:val="TAR"/>
              <w:jc w:val="center"/>
              <w:rPr>
                <w:rFonts w:cs="Arial"/>
                <w:lang w:eastAsia="ja-JP"/>
              </w:rPr>
            </w:pPr>
            <w:r w:rsidRPr="001D2E49">
              <w:rPr>
                <w:lang w:eastAsia="ja-JP"/>
              </w:rPr>
              <w:t>ignore</w:t>
            </w:r>
          </w:p>
        </w:tc>
      </w:tr>
      <w:tr w:rsidR="002555B5" w:rsidRPr="001D2E49" w14:paraId="3F364BD8" w14:textId="77777777" w:rsidTr="00CA0696">
        <w:tc>
          <w:tcPr>
            <w:tcW w:w="2160" w:type="dxa"/>
          </w:tcPr>
          <w:p w14:paraId="693E7B92" w14:textId="77777777" w:rsidR="002555B5" w:rsidRPr="001D2E49" w:rsidRDefault="002555B5" w:rsidP="00CA0696">
            <w:pPr>
              <w:pStyle w:val="TAL"/>
              <w:rPr>
                <w:lang w:eastAsia="ja-JP"/>
              </w:rPr>
            </w:pPr>
            <w:r w:rsidRPr="001D2E49">
              <w:rPr>
                <w:lang w:eastAsia="ja-JP"/>
              </w:rPr>
              <w:t>Location Reporting Request Type</w:t>
            </w:r>
          </w:p>
        </w:tc>
        <w:tc>
          <w:tcPr>
            <w:tcW w:w="1080" w:type="dxa"/>
          </w:tcPr>
          <w:p w14:paraId="1D1777E4" w14:textId="77777777" w:rsidR="002555B5" w:rsidRPr="001D2E49" w:rsidRDefault="002555B5" w:rsidP="00CA0696">
            <w:pPr>
              <w:pStyle w:val="TAL"/>
              <w:rPr>
                <w:lang w:eastAsia="ja-JP"/>
              </w:rPr>
            </w:pPr>
            <w:r w:rsidRPr="001D2E49">
              <w:rPr>
                <w:lang w:eastAsia="ja-JP"/>
              </w:rPr>
              <w:t>O</w:t>
            </w:r>
          </w:p>
        </w:tc>
        <w:tc>
          <w:tcPr>
            <w:tcW w:w="1080" w:type="dxa"/>
          </w:tcPr>
          <w:p w14:paraId="285F363A" w14:textId="77777777" w:rsidR="002555B5" w:rsidRPr="001D2E49" w:rsidRDefault="002555B5" w:rsidP="00CA0696">
            <w:pPr>
              <w:pStyle w:val="TAL"/>
              <w:rPr>
                <w:rFonts w:cs="Arial"/>
                <w:i/>
                <w:lang w:eastAsia="ja-JP"/>
              </w:rPr>
            </w:pPr>
          </w:p>
        </w:tc>
        <w:tc>
          <w:tcPr>
            <w:tcW w:w="1512" w:type="dxa"/>
          </w:tcPr>
          <w:p w14:paraId="67B02516" w14:textId="77777777" w:rsidR="002555B5" w:rsidRPr="001D2E49" w:rsidRDefault="002555B5" w:rsidP="00CA0696">
            <w:pPr>
              <w:pStyle w:val="TAL"/>
              <w:rPr>
                <w:lang w:eastAsia="ja-JP"/>
              </w:rPr>
            </w:pPr>
            <w:r w:rsidRPr="001D2E49">
              <w:rPr>
                <w:lang w:eastAsia="ja-JP"/>
              </w:rPr>
              <w:t>9.3.1.65</w:t>
            </w:r>
          </w:p>
        </w:tc>
        <w:tc>
          <w:tcPr>
            <w:tcW w:w="1728" w:type="dxa"/>
          </w:tcPr>
          <w:p w14:paraId="6B8BAAE9" w14:textId="77777777" w:rsidR="002555B5" w:rsidRPr="001D2E49" w:rsidRDefault="002555B5" w:rsidP="00CA0696">
            <w:pPr>
              <w:pStyle w:val="TAL"/>
              <w:rPr>
                <w:rFonts w:cs="Arial"/>
                <w:lang w:eastAsia="ja-JP"/>
              </w:rPr>
            </w:pPr>
          </w:p>
        </w:tc>
        <w:tc>
          <w:tcPr>
            <w:tcW w:w="1080" w:type="dxa"/>
          </w:tcPr>
          <w:p w14:paraId="68289864" w14:textId="77777777" w:rsidR="002555B5" w:rsidRPr="001D2E49" w:rsidRDefault="002555B5" w:rsidP="00CA0696">
            <w:pPr>
              <w:pStyle w:val="TAR"/>
              <w:jc w:val="center"/>
              <w:rPr>
                <w:lang w:eastAsia="ja-JP"/>
              </w:rPr>
            </w:pPr>
            <w:r w:rsidRPr="001D2E49">
              <w:rPr>
                <w:lang w:eastAsia="ja-JP"/>
              </w:rPr>
              <w:t>YES</w:t>
            </w:r>
          </w:p>
        </w:tc>
        <w:tc>
          <w:tcPr>
            <w:tcW w:w="1080" w:type="dxa"/>
          </w:tcPr>
          <w:p w14:paraId="786B15F5" w14:textId="77777777" w:rsidR="002555B5" w:rsidRPr="001D2E49" w:rsidRDefault="002555B5" w:rsidP="00CA0696">
            <w:pPr>
              <w:pStyle w:val="TAR"/>
              <w:jc w:val="center"/>
              <w:rPr>
                <w:lang w:eastAsia="ja-JP"/>
              </w:rPr>
            </w:pPr>
            <w:r w:rsidRPr="001D2E49">
              <w:rPr>
                <w:lang w:eastAsia="ja-JP"/>
              </w:rPr>
              <w:t>ignore</w:t>
            </w:r>
          </w:p>
        </w:tc>
      </w:tr>
      <w:tr w:rsidR="002555B5" w:rsidRPr="001D2E49" w14:paraId="6F979CD9" w14:textId="77777777" w:rsidTr="00CA0696">
        <w:tc>
          <w:tcPr>
            <w:tcW w:w="2160" w:type="dxa"/>
          </w:tcPr>
          <w:p w14:paraId="2108706B" w14:textId="77777777" w:rsidR="002555B5" w:rsidRPr="001D2E49" w:rsidRDefault="002555B5" w:rsidP="00CA0696">
            <w:pPr>
              <w:pStyle w:val="TAL"/>
              <w:rPr>
                <w:lang w:eastAsia="ja-JP"/>
              </w:rPr>
            </w:pPr>
            <w:r w:rsidRPr="001D2E49">
              <w:rPr>
                <w:lang w:eastAsia="ja-JP"/>
              </w:rPr>
              <w:t>RRC Inactive Transition Report Request</w:t>
            </w:r>
          </w:p>
        </w:tc>
        <w:tc>
          <w:tcPr>
            <w:tcW w:w="1080" w:type="dxa"/>
          </w:tcPr>
          <w:p w14:paraId="5BCD6F45" w14:textId="77777777" w:rsidR="002555B5" w:rsidRPr="001D2E49" w:rsidRDefault="002555B5" w:rsidP="00CA0696">
            <w:pPr>
              <w:pStyle w:val="TAL"/>
              <w:rPr>
                <w:lang w:eastAsia="ja-JP"/>
              </w:rPr>
            </w:pPr>
            <w:r w:rsidRPr="001D2E49">
              <w:rPr>
                <w:lang w:eastAsia="ja-JP"/>
              </w:rPr>
              <w:t>O</w:t>
            </w:r>
          </w:p>
        </w:tc>
        <w:tc>
          <w:tcPr>
            <w:tcW w:w="1080" w:type="dxa"/>
          </w:tcPr>
          <w:p w14:paraId="73327EF5" w14:textId="77777777" w:rsidR="002555B5" w:rsidRPr="001D2E49" w:rsidRDefault="002555B5" w:rsidP="00CA0696">
            <w:pPr>
              <w:pStyle w:val="TAL"/>
              <w:rPr>
                <w:rFonts w:cs="Arial"/>
                <w:i/>
                <w:lang w:eastAsia="ja-JP"/>
              </w:rPr>
            </w:pPr>
          </w:p>
        </w:tc>
        <w:tc>
          <w:tcPr>
            <w:tcW w:w="1512" w:type="dxa"/>
          </w:tcPr>
          <w:p w14:paraId="733D757C" w14:textId="77777777" w:rsidR="002555B5" w:rsidRPr="001D2E49" w:rsidRDefault="002555B5" w:rsidP="00CA0696">
            <w:pPr>
              <w:pStyle w:val="TAL"/>
              <w:rPr>
                <w:lang w:eastAsia="ja-JP"/>
              </w:rPr>
            </w:pPr>
            <w:r w:rsidRPr="001D2E49">
              <w:rPr>
                <w:lang w:eastAsia="ja-JP"/>
              </w:rPr>
              <w:t>9.3.1.91</w:t>
            </w:r>
          </w:p>
        </w:tc>
        <w:tc>
          <w:tcPr>
            <w:tcW w:w="1728" w:type="dxa"/>
          </w:tcPr>
          <w:p w14:paraId="17D11940" w14:textId="77777777" w:rsidR="002555B5" w:rsidRPr="001D2E49" w:rsidRDefault="002555B5" w:rsidP="00CA0696">
            <w:pPr>
              <w:pStyle w:val="TAL"/>
              <w:rPr>
                <w:rFonts w:cs="Arial"/>
                <w:lang w:eastAsia="ja-JP"/>
              </w:rPr>
            </w:pPr>
          </w:p>
        </w:tc>
        <w:tc>
          <w:tcPr>
            <w:tcW w:w="1080" w:type="dxa"/>
          </w:tcPr>
          <w:p w14:paraId="4BC261D3" w14:textId="77777777" w:rsidR="002555B5" w:rsidRPr="001D2E49" w:rsidRDefault="002555B5" w:rsidP="00CA0696">
            <w:pPr>
              <w:pStyle w:val="TAR"/>
              <w:jc w:val="center"/>
              <w:rPr>
                <w:lang w:eastAsia="ja-JP"/>
              </w:rPr>
            </w:pPr>
            <w:r w:rsidRPr="001D2E49">
              <w:rPr>
                <w:lang w:eastAsia="ja-JP"/>
              </w:rPr>
              <w:t>YES</w:t>
            </w:r>
          </w:p>
        </w:tc>
        <w:tc>
          <w:tcPr>
            <w:tcW w:w="1080" w:type="dxa"/>
          </w:tcPr>
          <w:p w14:paraId="7B2FB09E" w14:textId="77777777" w:rsidR="002555B5" w:rsidRPr="001D2E49" w:rsidRDefault="002555B5" w:rsidP="00CA0696">
            <w:pPr>
              <w:pStyle w:val="TAR"/>
              <w:jc w:val="center"/>
              <w:rPr>
                <w:lang w:eastAsia="ja-JP"/>
              </w:rPr>
            </w:pPr>
            <w:r w:rsidRPr="001D2E49">
              <w:rPr>
                <w:lang w:eastAsia="ja-JP"/>
              </w:rPr>
              <w:t>ignore</w:t>
            </w:r>
          </w:p>
        </w:tc>
      </w:tr>
      <w:tr w:rsidR="002555B5" w:rsidRPr="001D2E49" w14:paraId="4C6F253F" w14:textId="77777777" w:rsidTr="00CA0696">
        <w:tc>
          <w:tcPr>
            <w:tcW w:w="2160" w:type="dxa"/>
          </w:tcPr>
          <w:p w14:paraId="26692FFD" w14:textId="77777777" w:rsidR="002555B5" w:rsidRPr="001D2E49" w:rsidRDefault="002555B5" w:rsidP="00CA0696">
            <w:pPr>
              <w:pStyle w:val="TAL"/>
              <w:rPr>
                <w:lang w:eastAsia="ja-JP"/>
              </w:rPr>
            </w:pPr>
            <w:r w:rsidRPr="001D2E49">
              <w:rPr>
                <w:lang w:eastAsia="ja-JP"/>
              </w:rPr>
              <w:t>GUAMI</w:t>
            </w:r>
          </w:p>
        </w:tc>
        <w:tc>
          <w:tcPr>
            <w:tcW w:w="1080" w:type="dxa"/>
          </w:tcPr>
          <w:p w14:paraId="2C62B9D4" w14:textId="77777777" w:rsidR="002555B5" w:rsidRPr="001D2E49" w:rsidRDefault="002555B5" w:rsidP="00CA0696">
            <w:pPr>
              <w:pStyle w:val="TAL"/>
              <w:rPr>
                <w:lang w:eastAsia="ja-JP"/>
              </w:rPr>
            </w:pPr>
            <w:r w:rsidRPr="001D2E49">
              <w:rPr>
                <w:lang w:eastAsia="ja-JP"/>
              </w:rPr>
              <w:t>M</w:t>
            </w:r>
          </w:p>
        </w:tc>
        <w:tc>
          <w:tcPr>
            <w:tcW w:w="1080" w:type="dxa"/>
          </w:tcPr>
          <w:p w14:paraId="627FC757" w14:textId="77777777" w:rsidR="002555B5" w:rsidRPr="001D2E49" w:rsidRDefault="002555B5" w:rsidP="00CA0696">
            <w:pPr>
              <w:pStyle w:val="TAL"/>
              <w:rPr>
                <w:rFonts w:cs="Arial"/>
                <w:i/>
                <w:lang w:eastAsia="ja-JP"/>
              </w:rPr>
            </w:pPr>
          </w:p>
        </w:tc>
        <w:tc>
          <w:tcPr>
            <w:tcW w:w="1512" w:type="dxa"/>
          </w:tcPr>
          <w:p w14:paraId="5B0F3FD4" w14:textId="77777777" w:rsidR="002555B5" w:rsidRPr="001D2E49" w:rsidRDefault="002555B5" w:rsidP="00CA0696">
            <w:pPr>
              <w:pStyle w:val="TAL"/>
              <w:rPr>
                <w:lang w:eastAsia="ja-JP"/>
              </w:rPr>
            </w:pPr>
            <w:r w:rsidRPr="001D2E49">
              <w:rPr>
                <w:lang w:eastAsia="ja-JP"/>
              </w:rPr>
              <w:t>9.3.3.3</w:t>
            </w:r>
          </w:p>
        </w:tc>
        <w:tc>
          <w:tcPr>
            <w:tcW w:w="1728" w:type="dxa"/>
          </w:tcPr>
          <w:p w14:paraId="73107F14" w14:textId="77777777" w:rsidR="002555B5" w:rsidRPr="001D2E49" w:rsidRDefault="002555B5" w:rsidP="00CA0696">
            <w:pPr>
              <w:pStyle w:val="TAL"/>
              <w:rPr>
                <w:rFonts w:cs="Arial"/>
                <w:lang w:eastAsia="ja-JP"/>
              </w:rPr>
            </w:pPr>
          </w:p>
        </w:tc>
        <w:tc>
          <w:tcPr>
            <w:tcW w:w="1080" w:type="dxa"/>
          </w:tcPr>
          <w:p w14:paraId="5AE82504" w14:textId="77777777" w:rsidR="002555B5" w:rsidRPr="001D2E49" w:rsidRDefault="002555B5" w:rsidP="00CA0696">
            <w:pPr>
              <w:pStyle w:val="TAR"/>
              <w:jc w:val="center"/>
              <w:rPr>
                <w:lang w:eastAsia="ja-JP"/>
              </w:rPr>
            </w:pPr>
            <w:r w:rsidRPr="001D2E49">
              <w:rPr>
                <w:lang w:eastAsia="ja-JP"/>
              </w:rPr>
              <w:t>YES</w:t>
            </w:r>
          </w:p>
        </w:tc>
        <w:tc>
          <w:tcPr>
            <w:tcW w:w="1080" w:type="dxa"/>
          </w:tcPr>
          <w:p w14:paraId="16E0E2F2" w14:textId="77777777" w:rsidR="002555B5" w:rsidRPr="001D2E49" w:rsidRDefault="002555B5" w:rsidP="00CA0696">
            <w:pPr>
              <w:pStyle w:val="TAR"/>
              <w:jc w:val="center"/>
              <w:rPr>
                <w:lang w:eastAsia="ja-JP"/>
              </w:rPr>
            </w:pPr>
            <w:r w:rsidRPr="001D2E49">
              <w:rPr>
                <w:lang w:eastAsia="ja-JP"/>
              </w:rPr>
              <w:t>reject</w:t>
            </w:r>
          </w:p>
        </w:tc>
      </w:tr>
      <w:tr w:rsidR="002555B5" w:rsidRPr="001D2E49" w14:paraId="1D1FCC43" w14:textId="77777777" w:rsidTr="00CA0696">
        <w:tc>
          <w:tcPr>
            <w:tcW w:w="2160" w:type="dxa"/>
          </w:tcPr>
          <w:p w14:paraId="5EF4B8BA" w14:textId="77777777" w:rsidR="002555B5" w:rsidRPr="001D2E49" w:rsidRDefault="002555B5" w:rsidP="00CA0696">
            <w:pPr>
              <w:keepNext/>
              <w:keepLines/>
              <w:spacing w:after="0"/>
              <w:rPr>
                <w:rFonts w:ascii="Arial" w:eastAsia="바탕" w:hAnsi="Arial" w:cs="Arial"/>
                <w:sz w:val="18"/>
              </w:rPr>
            </w:pPr>
            <w:r w:rsidRPr="001D2E49">
              <w:rPr>
                <w:rFonts w:ascii="Arial" w:hAnsi="Arial" w:cs="Arial"/>
                <w:sz w:val="18"/>
                <w:lang w:eastAsia="zh-CN"/>
              </w:rPr>
              <w:t xml:space="preserve">Redirection for Voice EPS Fallback </w:t>
            </w:r>
          </w:p>
        </w:tc>
        <w:tc>
          <w:tcPr>
            <w:tcW w:w="1080" w:type="dxa"/>
          </w:tcPr>
          <w:p w14:paraId="6D5FA56A" w14:textId="77777777" w:rsidR="002555B5" w:rsidRPr="001D2E49" w:rsidRDefault="002555B5"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959B84A" w14:textId="77777777" w:rsidR="002555B5" w:rsidRPr="001D2E49" w:rsidRDefault="002555B5" w:rsidP="00CA0696">
            <w:pPr>
              <w:keepNext/>
              <w:keepLines/>
              <w:spacing w:after="0"/>
              <w:rPr>
                <w:rFonts w:ascii="Arial" w:hAnsi="Arial" w:cs="Arial"/>
                <w:i/>
                <w:sz w:val="18"/>
                <w:lang w:eastAsia="ja-JP"/>
              </w:rPr>
            </w:pPr>
          </w:p>
        </w:tc>
        <w:tc>
          <w:tcPr>
            <w:tcW w:w="1512" w:type="dxa"/>
          </w:tcPr>
          <w:p w14:paraId="51FFAE32" w14:textId="77777777" w:rsidR="002555B5" w:rsidRPr="001D2E49" w:rsidRDefault="002555B5" w:rsidP="00CA0696">
            <w:pPr>
              <w:keepNext/>
              <w:keepLines/>
              <w:spacing w:after="0"/>
              <w:rPr>
                <w:rFonts w:ascii="Arial" w:hAnsi="Arial"/>
                <w:sz w:val="18"/>
              </w:rPr>
            </w:pPr>
            <w:r w:rsidRPr="001D2E49">
              <w:rPr>
                <w:rFonts w:ascii="Arial" w:hAnsi="Arial"/>
                <w:sz w:val="18"/>
              </w:rPr>
              <w:t>9.3.1.116</w:t>
            </w:r>
          </w:p>
        </w:tc>
        <w:tc>
          <w:tcPr>
            <w:tcW w:w="1728" w:type="dxa"/>
          </w:tcPr>
          <w:p w14:paraId="58CAA0A9" w14:textId="77777777" w:rsidR="002555B5" w:rsidRPr="001D2E49" w:rsidRDefault="002555B5" w:rsidP="00CA0696">
            <w:pPr>
              <w:keepNext/>
              <w:keepLines/>
              <w:spacing w:after="0"/>
              <w:rPr>
                <w:rFonts w:ascii="Arial" w:hAnsi="Arial" w:cs="Arial"/>
                <w:sz w:val="18"/>
                <w:lang w:eastAsia="zh-CN"/>
              </w:rPr>
            </w:pPr>
          </w:p>
        </w:tc>
        <w:tc>
          <w:tcPr>
            <w:tcW w:w="1080" w:type="dxa"/>
          </w:tcPr>
          <w:p w14:paraId="70824DD5" w14:textId="77777777" w:rsidR="002555B5" w:rsidRPr="001D2E49" w:rsidRDefault="002555B5"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51F0C76F" w14:textId="77777777" w:rsidR="002555B5" w:rsidRPr="001D2E49" w:rsidRDefault="002555B5"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555B5" w:rsidRPr="001D2E49" w14:paraId="5B5C6009" w14:textId="77777777" w:rsidTr="00CA0696">
        <w:tc>
          <w:tcPr>
            <w:tcW w:w="2160" w:type="dxa"/>
          </w:tcPr>
          <w:p w14:paraId="67EBDF22"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5EDC0F6A"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3B483D36" w14:textId="77777777" w:rsidR="002555B5" w:rsidRPr="001D2E49" w:rsidRDefault="002555B5" w:rsidP="00CA0696">
            <w:pPr>
              <w:keepNext/>
              <w:keepLines/>
              <w:spacing w:after="0"/>
              <w:rPr>
                <w:rFonts w:ascii="Arial" w:hAnsi="Arial" w:cs="Arial"/>
                <w:i/>
                <w:sz w:val="18"/>
                <w:lang w:eastAsia="ja-JP"/>
              </w:rPr>
            </w:pPr>
          </w:p>
        </w:tc>
        <w:tc>
          <w:tcPr>
            <w:tcW w:w="1512" w:type="dxa"/>
          </w:tcPr>
          <w:p w14:paraId="5D610314"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6DBFF486" w14:textId="77777777" w:rsidR="002555B5" w:rsidRPr="001D2E49" w:rsidRDefault="002555B5" w:rsidP="00CA0696">
            <w:pPr>
              <w:keepNext/>
              <w:keepLines/>
              <w:spacing w:after="0"/>
              <w:rPr>
                <w:rFonts w:ascii="Arial" w:hAnsi="Arial" w:cs="Arial"/>
                <w:sz w:val="18"/>
                <w:lang w:eastAsia="ja-JP"/>
              </w:rPr>
            </w:pPr>
          </w:p>
        </w:tc>
        <w:tc>
          <w:tcPr>
            <w:tcW w:w="1080" w:type="dxa"/>
          </w:tcPr>
          <w:p w14:paraId="7814A5D9" w14:textId="77777777" w:rsidR="002555B5" w:rsidRPr="001D2E49" w:rsidRDefault="002555B5" w:rsidP="00CA0696">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4B2B68B2" w14:textId="77777777" w:rsidR="002555B5" w:rsidRPr="001D2E49" w:rsidRDefault="002555B5" w:rsidP="00CA0696">
            <w:pPr>
              <w:keepNext/>
              <w:keepLines/>
              <w:spacing w:after="0"/>
              <w:jc w:val="center"/>
              <w:rPr>
                <w:rFonts w:ascii="Arial" w:hAnsi="Arial"/>
                <w:sz w:val="18"/>
                <w:lang w:eastAsia="ja-JP"/>
              </w:rPr>
            </w:pPr>
            <w:r w:rsidRPr="001D2E49">
              <w:rPr>
                <w:rFonts w:ascii="Arial" w:hAnsi="Arial"/>
                <w:sz w:val="18"/>
                <w:lang w:eastAsia="ja-JP"/>
              </w:rPr>
              <w:t>ignore</w:t>
            </w:r>
          </w:p>
        </w:tc>
      </w:tr>
      <w:tr w:rsidR="002D51A0" w:rsidRPr="001D2E49" w14:paraId="307ABB4C" w14:textId="77777777" w:rsidTr="00CA0696">
        <w:tc>
          <w:tcPr>
            <w:tcW w:w="2160" w:type="dxa"/>
          </w:tcPr>
          <w:p w14:paraId="71D5D3AA" w14:textId="20D6886E" w:rsidR="002D51A0" w:rsidRPr="001D2E49" w:rsidRDefault="002D51A0" w:rsidP="002D51A0">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14:paraId="33260C35" w14:textId="613C9BDB" w:rsidR="002D51A0" w:rsidRPr="001D2E49" w:rsidRDefault="002D51A0" w:rsidP="002D51A0">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55AF1303" w14:textId="77777777" w:rsidR="002D51A0" w:rsidRPr="001D2E49" w:rsidRDefault="002D51A0" w:rsidP="002D51A0">
            <w:pPr>
              <w:keepNext/>
              <w:keepLines/>
              <w:spacing w:after="0"/>
              <w:rPr>
                <w:rFonts w:ascii="Arial" w:hAnsi="Arial" w:cs="Arial"/>
                <w:i/>
                <w:sz w:val="18"/>
                <w:lang w:eastAsia="ja-JP"/>
              </w:rPr>
            </w:pPr>
          </w:p>
        </w:tc>
        <w:tc>
          <w:tcPr>
            <w:tcW w:w="1512" w:type="dxa"/>
          </w:tcPr>
          <w:p w14:paraId="3879380D" w14:textId="6D340DBA" w:rsidR="002D51A0" w:rsidRPr="001D2E49" w:rsidRDefault="002D51A0" w:rsidP="002D51A0">
            <w:pPr>
              <w:keepNext/>
              <w:keepLines/>
              <w:spacing w:after="0"/>
              <w:rPr>
                <w:rFonts w:ascii="Arial" w:hAnsi="Arial"/>
                <w:sz w:val="18"/>
                <w:lang w:eastAsia="ja-JP"/>
              </w:rPr>
            </w:pPr>
            <w:r>
              <w:rPr>
                <w:rFonts w:ascii="Arial" w:hAnsi="Arial"/>
                <w:sz w:val="18"/>
                <w:lang w:eastAsia="ja-JP"/>
              </w:rPr>
              <w:t>9.3.1.128</w:t>
            </w:r>
          </w:p>
        </w:tc>
        <w:tc>
          <w:tcPr>
            <w:tcW w:w="1728" w:type="dxa"/>
          </w:tcPr>
          <w:p w14:paraId="1D681C06" w14:textId="77777777" w:rsidR="002D51A0" w:rsidRPr="001D2E49" w:rsidRDefault="002D51A0" w:rsidP="002D51A0">
            <w:pPr>
              <w:keepNext/>
              <w:keepLines/>
              <w:spacing w:after="0"/>
              <w:rPr>
                <w:rFonts w:ascii="Arial" w:hAnsi="Arial" w:cs="Arial"/>
                <w:sz w:val="18"/>
                <w:lang w:eastAsia="ja-JP"/>
              </w:rPr>
            </w:pPr>
          </w:p>
        </w:tc>
        <w:tc>
          <w:tcPr>
            <w:tcW w:w="1080" w:type="dxa"/>
          </w:tcPr>
          <w:p w14:paraId="3E07C8BA" w14:textId="00FF8B5D" w:rsidR="002D51A0" w:rsidRPr="001D2E49" w:rsidRDefault="002D51A0" w:rsidP="002D51A0">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4BAC6A66" w14:textId="66922CC0" w:rsidR="002D51A0" w:rsidRPr="001D2E49" w:rsidRDefault="002D51A0" w:rsidP="002D51A0">
            <w:pPr>
              <w:keepNext/>
              <w:keepLines/>
              <w:spacing w:after="0"/>
              <w:jc w:val="center"/>
              <w:rPr>
                <w:rFonts w:ascii="Arial" w:hAnsi="Arial"/>
                <w:sz w:val="18"/>
                <w:lang w:eastAsia="ja-JP"/>
              </w:rPr>
            </w:pPr>
            <w:r w:rsidRPr="00A67DE0">
              <w:rPr>
                <w:rFonts w:ascii="Arial" w:hAnsi="Arial"/>
                <w:sz w:val="18"/>
                <w:lang w:eastAsia="ja-JP"/>
              </w:rPr>
              <w:t>ignore</w:t>
            </w:r>
          </w:p>
        </w:tc>
      </w:tr>
      <w:tr w:rsidR="002555B5" w:rsidRPr="001D2E49" w14:paraId="3D4B3B84" w14:textId="77777777" w:rsidTr="00CA0696">
        <w:trPr>
          <w:ins w:id="252" w:author="Jian (James) Xu_LGE" w:date="2020-02-04T09:23:00Z"/>
        </w:trPr>
        <w:tc>
          <w:tcPr>
            <w:tcW w:w="2160" w:type="dxa"/>
          </w:tcPr>
          <w:p w14:paraId="0DCC7EE2" w14:textId="00DBC8B7" w:rsidR="002555B5" w:rsidRPr="001D2E49" w:rsidRDefault="002555B5" w:rsidP="002555B5">
            <w:pPr>
              <w:keepNext/>
              <w:keepLines/>
              <w:spacing w:after="0"/>
              <w:rPr>
                <w:ins w:id="253" w:author="Jian (James) Xu_LGE" w:date="2020-02-04T09:23:00Z"/>
                <w:rFonts w:ascii="Arial" w:hAnsi="Arial"/>
                <w:sz w:val="18"/>
                <w:lang w:eastAsia="ja-JP"/>
              </w:rPr>
            </w:pPr>
            <w:ins w:id="254" w:author="Jian (James) Xu_LGE" w:date="2020-02-04T09:23:00Z">
              <w:r>
                <w:rPr>
                  <w:rFonts w:eastAsia="바탕"/>
                </w:rPr>
                <w:t>NR V2X Services</w:t>
              </w:r>
              <w:r w:rsidRPr="00D57620">
                <w:rPr>
                  <w:rFonts w:eastAsia="바탕"/>
                </w:rPr>
                <w:t xml:space="preserve"> Authorized</w:t>
              </w:r>
            </w:ins>
          </w:p>
        </w:tc>
        <w:tc>
          <w:tcPr>
            <w:tcW w:w="1080" w:type="dxa"/>
          </w:tcPr>
          <w:p w14:paraId="792C5A6C" w14:textId="0AAFC689" w:rsidR="002555B5" w:rsidRPr="001D2E49" w:rsidRDefault="002555B5" w:rsidP="002555B5">
            <w:pPr>
              <w:keepNext/>
              <w:keepLines/>
              <w:spacing w:after="0"/>
              <w:rPr>
                <w:ins w:id="255" w:author="Jian (James) Xu_LGE" w:date="2020-02-04T09:23:00Z"/>
                <w:rFonts w:ascii="Arial" w:hAnsi="Arial"/>
                <w:sz w:val="18"/>
                <w:lang w:eastAsia="ja-JP"/>
              </w:rPr>
            </w:pPr>
            <w:ins w:id="256" w:author="Jian (James) Xu_LGE" w:date="2020-02-04T09:23:00Z">
              <w:r w:rsidRPr="00D57620">
                <w:t>O</w:t>
              </w:r>
            </w:ins>
          </w:p>
        </w:tc>
        <w:tc>
          <w:tcPr>
            <w:tcW w:w="1080" w:type="dxa"/>
          </w:tcPr>
          <w:p w14:paraId="3595D586" w14:textId="77777777" w:rsidR="002555B5" w:rsidRPr="001D2E49" w:rsidRDefault="002555B5" w:rsidP="002555B5">
            <w:pPr>
              <w:keepNext/>
              <w:keepLines/>
              <w:spacing w:after="0"/>
              <w:rPr>
                <w:ins w:id="257" w:author="Jian (James) Xu_LGE" w:date="2020-02-04T09:23:00Z"/>
                <w:rFonts w:ascii="Arial" w:hAnsi="Arial" w:cs="Arial"/>
                <w:i/>
                <w:sz w:val="18"/>
                <w:lang w:eastAsia="ja-JP"/>
              </w:rPr>
            </w:pPr>
          </w:p>
        </w:tc>
        <w:tc>
          <w:tcPr>
            <w:tcW w:w="1512" w:type="dxa"/>
          </w:tcPr>
          <w:p w14:paraId="502D4BEC" w14:textId="14603623" w:rsidR="002555B5" w:rsidRPr="001D2E49" w:rsidRDefault="002555B5" w:rsidP="002555B5">
            <w:pPr>
              <w:keepNext/>
              <w:keepLines/>
              <w:spacing w:after="0"/>
              <w:rPr>
                <w:ins w:id="258" w:author="Jian (James) Xu_LGE" w:date="2020-02-04T09:23:00Z"/>
                <w:rFonts w:ascii="Arial" w:hAnsi="Arial"/>
                <w:sz w:val="18"/>
                <w:lang w:eastAsia="ja-JP"/>
              </w:rPr>
            </w:pPr>
            <w:ins w:id="259" w:author="Jian (James) Xu_LGE" w:date="2020-02-04T09:23:00Z">
              <w:r>
                <w:t>9.3</w:t>
              </w:r>
              <w:r w:rsidRPr="00D57620">
                <w:t>.1</w:t>
              </w:r>
              <w:r>
                <w:t>.x</w:t>
              </w:r>
            </w:ins>
          </w:p>
        </w:tc>
        <w:tc>
          <w:tcPr>
            <w:tcW w:w="1728" w:type="dxa"/>
          </w:tcPr>
          <w:p w14:paraId="74C67931" w14:textId="77777777" w:rsidR="002555B5" w:rsidRPr="001D2E49" w:rsidRDefault="002555B5" w:rsidP="002555B5">
            <w:pPr>
              <w:keepNext/>
              <w:keepLines/>
              <w:spacing w:after="0"/>
              <w:rPr>
                <w:ins w:id="260" w:author="Jian (James) Xu_LGE" w:date="2020-02-04T09:23:00Z"/>
                <w:rFonts w:ascii="Arial" w:hAnsi="Arial" w:cs="Arial"/>
                <w:sz w:val="18"/>
                <w:lang w:eastAsia="ja-JP"/>
              </w:rPr>
            </w:pPr>
          </w:p>
        </w:tc>
        <w:tc>
          <w:tcPr>
            <w:tcW w:w="1080" w:type="dxa"/>
          </w:tcPr>
          <w:p w14:paraId="7D24528B" w14:textId="4A099CD1" w:rsidR="002555B5" w:rsidRPr="001D2E49" w:rsidRDefault="002555B5" w:rsidP="002555B5">
            <w:pPr>
              <w:keepNext/>
              <w:keepLines/>
              <w:spacing w:after="0"/>
              <w:jc w:val="center"/>
              <w:rPr>
                <w:ins w:id="261" w:author="Jian (James) Xu_LGE" w:date="2020-02-04T09:23:00Z"/>
                <w:rFonts w:ascii="Arial" w:hAnsi="Arial"/>
                <w:sz w:val="18"/>
                <w:lang w:eastAsia="ja-JP"/>
              </w:rPr>
            </w:pPr>
            <w:ins w:id="262" w:author="Jian (James) Xu_LGE" w:date="2020-02-04T09:23:00Z">
              <w:r w:rsidRPr="00D57620">
                <w:t>YES</w:t>
              </w:r>
            </w:ins>
          </w:p>
        </w:tc>
        <w:tc>
          <w:tcPr>
            <w:tcW w:w="1080" w:type="dxa"/>
          </w:tcPr>
          <w:p w14:paraId="757FA789" w14:textId="6DD1D3AE" w:rsidR="002555B5" w:rsidRPr="001D2E49" w:rsidRDefault="002555B5" w:rsidP="002555B5">
            <w:pPr>
              <w:keepNext/>
              <w:keepLines/>
              <w:spacing w:after="0"/>
              <w:jc w:val="center"/>
              <w:rPr>
                <w:ins w:id="263" w:author="Jian (James) Xu_LGE" w:date="2020-02-04T09:23:00Z"/>
                <w:rFonts w:ascii="Arial" w:hAnsi="Arial"/>
                <w:sz w:val="18"/>
                <w:lang w:eastAsia="ja-JP"/>
              </w:rPr>
            </w:pPr>
            <w:ins w:id="264" w:author="Jian (James) Xu_LGE" w:date="2020-02-04T09:23:00Z">
              <w:r w:rsidRPr="00D57620">
                <w:t>ignore</w:t>
              </w:r>
            </w:ins>
          </w:p>
        </w:tc>
      </w:tr>
      <w:tr w:rsidR="002555B5" w:rsidRPr="001D2E49" w14:paraId="3FBF8E49" w14:textId="77777777" w:rsidTr="00CA0696">
        <w:trPr>
          <w:ins w:id="265" w:author="Jian (James) Xu_LGE" w:date="2020-02-04T09:23:00Z"/>
        </w:trPr>
        <w:tc>
          <w:tcPr>
            <w:tcW w:w="2160" w:type="dxa"/>
          </w:tcPr>
          <w:p w14:paraId="77FAA422" w14:textId="25B2A2F6" w:rsidR="002555B5" w:rsidRPr="001D2E49" w:rsidRDefault="002555B5" w:rsidP="002555B5">
            <w:pPr>
              <w:keepNext/>
              <w:keepLines/>
              <w:spacing w:after="0"/>
              <w:rPr>
                <w:ins w:id="266" w:author="Jian (James) Xu_LGE" w:date="2020-02-04T09:23:00Z"/>
                <w:rFonts w:ascii="Arial" w:hAnsi="Arial"/>
                <w:sz w:val="18"/>
                <w:lang w:eastAsia="ja-JP"/>
              </w:rPr>
            </w:pPr>
            <w:ins w:id="267" w:author="Jian (James) Xu_LGE" w:date="2020-02-04T09:23:00Z">
              <w:r>
                <w:rPr>
                  <w:rFonts w:eastAsia="바탕"/>
                </w:rPr>
                <w:t>LTE V2X Services</w:t>
              </w:r>
              <w:r w:rsidRPr="00D57620">
                <w:rPr>
                  <w:rFonts w:eastAsia="바탕"/>
                </w:rPr>
                <w:t xml:space="preserve"> Authorized</w:t>
              </w:r>
            </w:ins>
          </w:p>
        </w:tc>
        <w:tc>
          <w:tcPr>
            <w:tcW w:w="1080" w:type="dxa"/>
          </w:tcPr>
          <w:p w14:paraId="6577B10C" w14:textId="51228ECF" w:rsidR="002555B5" w:rsidRPr="001D2E49" w:rsidRDefault="002555B5" w:rsidP="002555B5">
            <w:pPr>
              <w:keepNext/>
              <w:keepLines/>
              <w:spacing w:after="0"/>
              <w:rPr>
                <w:ins w:id="268" w:author="Jian (James) Xu_LGE" w:date="2020-02-04T09:23:00Z"/>
                <w:rFonts w:ascii="Arial" w:hAnsi="Arial"/>
                <w:sz w:val="18"/>
                <w:lang w:eastAsia="ja-JP"/>
              </w:rPr>
            </w:pPr>
            <w:ins w:id="269" w:author="Jian (James) Xu_LGE" w:date="2020-02-04T09:23:00Z">
              <w:r w:rsidRPr="00D57620">
                <w:t>O</w:t>
              </w:r>
            </w:ins>
          </w:p>
        </w:tc>
        <w:tc>
          <w:tcPr>
            <w:tcW w:w="1080" w:type="dxa"/>
          </w:tcPr>
          <w:p w14:paraId="3BD00D93" w14:textId="77777777" w:rsidR="002555B5" w:rsidRPr="001D2E49" w:rsidRDefault="002555B5" w:rsidP="002555B5">
            <w:pPr>
              <w:keepNext/>
              <w:keepLines/>
              <w:spacing w:after="0"/>
              <w:rPr>
                <w:ins w:id="270" w:author="Jian (James) Xu_LGE" w:date="2020-02-04T09:23:00Z"/>
                <w:rFonts w:ascii="Arial" w:hAnsi="Arial" w:cs="Arial"/>
                <w:i/>
                <w:sz w:val="18"/>
                <w:lang w:eastAsia="ja-JP"/>
              </w:rPr>
            </w:pPr>
          </w:p>
        </w:tc>
        <w:tc>
          <w:tcPr>
            <w:tcW w:w="1512" w:type="dxa"/>
          </w:tcPr>
          <w:p w14:paraId="37A58FAD" w14:textId="35CD7411" w:rsidR="002555B5" w:rsidRPr="001D2E49" w:rsidRDefault="002555B5" w:rsidP="002555B5">
            <w:pPr>
              <w:keepNext/>
              <w:keepLines/>
              <w:spacing w:after="0"/>
              <w:rPr>
                <w:ins w:id="271" w:author="Jian (James) Xu_LGE" w:date="2020-02-04T09:23:00Z"/>
                <w:rFonts w:ascii="Arial" w:hAnsi="Arial"/>
                <w:sz w:val="18"/>
                <w:lang w:eastAsia="ja-JP"/>
              </w:rPr>
            </w:pPr>
            <w:ins w:id="272" w:author="Jian (James) Xu_LGE" w:date="2020-02-04T09:23:00Z">
              <w:r>
                <w:t>9.3</w:t>
              </w:r>
              <w:r w:rsidRPr="00D57620">
                <w:t>.1</w:t>
              </w:r>
              <w:r>
                <w:t>.y</w:t>
              </w:r>
            </w:ins>
          </w:p>
        </w:tc>
        <w:tc>
          <w:tcPr>
            <w:tcW w:w="1728" w:type="dxa"/>
          </w:tcPr>
          <w:p w14:paraId="6585C06E" w14:textId="77777777" w:rsidR="002555B5" w:rsidRPr="001D2E49" w:rsidRDefault="002555B5" w:rsidP="002555B5">
            <w:pPr>
              <w:keepNext/>
              <w:keepLines/>
              <w:spacing w:after="0"/>
              <w:rPr>
                <w:ins w:id="273" w:author="Jian (James) Xu_LGE" w:date="2020-02-04T09:23:00Z"/>
                <w:rFonts w:ascii="Arial" w:hAnsi="Arial" w:cs="Arial"/>
                <w:sz w:val="18"/>
                <w:lang w:eastAsia="ja-JP"/>
              </w:rPr>
            </w:pPr>
          </w:p>
        </w:tc>
        <w:tc>
          <w:tcPr>
            <w:tcW w:w="1080" w:type="dxa"/>
          </w:tcPr>
          <w:p w14:paraId="57341AF8" w14:textId="25EA73FD" w:rsidR="002555B5" w:rsidRPr="001D2E49" w:rsidRDefault="002555B5" w:rsidP="002555B5">
            <w:pPr>
              <w:keepNext/>
              <w:keepLines/>
              <w:spacing w:after="0"/>
              <w:jc w:val="center"/>
              <w:rPr>
                <w:ins w:id="274" w:author="Jian (James) Xu_LGE" w:date="2020-02-04T09:23:00Z"/>
                <w:rFonts w:ascii="Arial" w:hAnsi="Arial"/>
                <w:sz w:val="18"/>
                <w:lang w:eastAsia="ja-JP"/>
              </w:rPr>
            </w:pPr>
            <w:ins w:id="275" w:author="Jian (James) Xu_LGE" w:date="2020-02-04T09:23:00Z">
              <w:r w:rsidRPr="00D57620">
                <w:t>YES</w:t>
              </w:r>
            </w:ins>
          </w:p>
        </w:tc>
        <w:tc>
          <w:tcPr>
            <w:tcW w:w="1080" w:type="dxa"/>
          </w:tcPr>
          <w:p w14:paraId="04FB823A" w14:textId="2E707326" w:rsidR="002555B5" w:rsidRPr="001D2E49" w:rsidRDefault="002555B5" w:rsidP="002555B5">
            <w:pPr>
              <w:keepNext/>
              <w:keepLines/>
              <w:spacing w:after="0"/>
              <w:jc w:val="center"/>
              <w:rPr>
                <w:ins w:id="276" w:author="Jian (James) Xu_LGE" w:date="2020-02-04T09:23:00Z"/>
                <w:rFonts w:ascii="Arial" w:hAnsi="Arial"/>
                <w:sz w:val="18"/>
                <w:lang w:eastAsia="ja-JP"/>
              </w:rPr>
            </w:pPr>
            <w:ins w:id="277" w:author="Jian (James) Xu_LGE" w:date="2020-02-04T09:23:00Z">
              <w:r w:rsidRPr="00D57620">
                <w:t>ignore</w:t>
              </w:r>
            </w:ins>
          </w:p>
        </w:tc>
      </w:tr>
      <w:tr w:rsidR="002555B5" w:rsidRPr="001D2E49" w14:paraId="294EA0BC" w14:textId="77777777" w:rsidTr="00CA0696">
        <w:trPr>
          <w:ins w:id="278" w:author="Jian (James) Xu_LGE" w:date="2020-02-04T09:23:00Z"/>
        </w:trPr>
        <w:tc>
          <w:tcPr>
            <w:tcW w:w="2160" w:type="dxa"/>
          </w:tcPr>
          <w:p w14:paraId="1F40D058" w14:textId="2AFE4229" w:rsidR="002555B5" w:rsidRPr="001D2E49" w:rsidRDefault="002555B5" w:rsidP="002555B5">
            <w:pPr>
              <w:keepNext/>
              <w:keepLines/>
              <w:spacing w:after="0"/>
              <w:rPr>
                <w:ins w:id="279" w:author="Jian (James) Xu_LGE" w:date="2020-02-04T09:23:00Z"/>
                <w:rFonts w:ascii="Arial" w:hAnsi="Arial"/>
                <w:sz w:val="18"/>
                <w:lang w:eastAsia="ja-JP"/>
              </w:rPr>
            </w:pPr>
            <w:ins w:id="280" w:author="Jian (James) Xu_LGE" w:date="2020-02-04T09:23:00Z">
              <w:r>
                <w:rPr>
                  <w:lang w:eastAsia="zh-CN"/>
                </w:rPr>
                <w:lastRenderedPageBreak/>
                <w:t xml:space="preserve">NR </w:t>
              </w:r>
              <w:r w:rsidRPr="003E7941">
                <w:rPr>
                  <w:lang w:eastAsia="zh-CN"/>
                </w:rPr>
                <w:t>UE Sidelink Aggregate Maximum Bit Rate</w:t>
              </w:r>
            </w:ins>
          </w:p>
        </w:tc>
        <w:tc>
          <w:tcPr>
            <w:tcW w:w="1080" w:type="dxa"/>
          </w:tcPr>
          <w:p w14:paraId="14858BE0" w14:textId="773CF210" w:rsidR="002555B5" w:rsidRPr="001D2E49" w:rsidRDefault="002555B5" w:rsidP="002555B5">
            <w:pPr>
              <w:keepNext/>
              <w:keepLines/>
              <w:spacing w:after="0"/>
              <w:rPr>
                <w:ins w:id="281" w:author="Jian (James) Xu_LGE" w:date="2020-02-04T09:23:00Z"/>
                <w:rFonts w:ascii="Arial" w:hAnsi="Arial"/>
                <w:sz w:val="18"/>
                <w:lang w:eastAsia="ja-JP"/>
              </w:rPr>
            </w:pPr>
            <w:ins w:id="282" w:author="Jian (James) Xu_LGE" w:date="2020-02-04T09:23:00Z">
              <w:r w:rsidRPr="003E7941">
                <w:rPr>
                  <w:rFonts w:hint="eastAsia"/>
                  <w:lang w:eastAsia="zh-CN"/>
                </w:rPr>
                <w:t>O</w:t>
              </w:r>
            </w:ins>
          </w:p>
        </w:tc>
        <w:tc>
          <w:tcPr>
            <w:tcW w:w="1080" w:type="dxa"/>
          </w:tcPr>
          <w:p w14:paraId="6253C3ED" w14:textId="77777777" w:rsidR="002555B5" w:rsidRPr="001D2E49" w:rsidRDefault="002555B5" w:rsidP="002555B5">
            <w:pPr>
              <w:keepNext/>
              <w:keepLines/>
              <w:spacing w:after="0"/>
              <w:rPr>
                <w:ins w:id="283" w:author="Jian (James) Xu_LGE" w:date="2020-02-04T09:23:00Z"/>
                <w:rFonts w:ascii="Arial" w:hAnsi="Arial" w:cs="Arial"/>
                <w:i/>
                <w:sz w:val="18"/>
                <w:lang w:eastAsia="ja-JP"/>
              </w:rPr>
            </w:pPr>
          </w:p>
        </w:tc>
        <w:tc>
          <w:tcPr>
            <w:tcW w:w="1512" w:type="dxa"/>
          </w:tcPr>
          <w:p w14:paraId="429033BD" w14:textId="781F417A" w:rsidR="002555B5" w:rsidRPr="001D2E49" w:rsidRDefault="002555B5" w:rsidP="002555B5">
            <w:pPr>
              <w:keepNext/>
              <w:keepLines/>
              <w:spacing w:after="0"/>
              <w:rPr>
                <w:ins w:id="284" w:author="Jian (James) Xu_LGE" w:date="2020-02-04T09:23:00Z"/>
                <w:rFonts w:ascii="Arial" w:hAnsi="Arial"/>
                <w:sz w:val="18"/>
                <w:lang w:eastAsia="ja-JP"/>
              </w:rPr>
            </w:pPr>
            <w:ins w:id="285" w:author="Jian (James) Xu_LGE" w:date="2020-02-04T09:23:00Z">
              <w:r>
                <w:rPr>
                  <w:rFonts w:hint="eastAsia"/>
                  <w:lang w:eastAsia="zh-CN"/>
                </w:rPr>
                <w:t>9.3</w:t>
              </w:r>
              <w:r w:rsidRPr="003E7941">
                <w:rPr>
                  <w:rFonts w:hint="eastAsia"/>
                  <w:lang w:eastAsia="zh-CN"/>
                </w:rPr>
                <w:t>.1.</w:t>
              </w:r>
              <w:r>
                <w:rPr>
                  <w:rFonts w:hint="eastAsia"/>
                  <w:lang w:eastAsia="zh-CN"/>
                </w:rPr>
                <w:t>z</w:t>
              </w:r>
            </w:ins>
          </w:p>
        </w:tc>
        <w:tc>
          <w:tcPr>
            <w:tcW w:w="1728" w:type="dxa"/>
          </w:tcPr>
          <w:p w14:paraId="311DAEEE" w14:textId="621FD44A" w:rsidR="002555B5" w:rsidRPr="001D2E49" w:rsidRDefault="002555B5" w:rsidP="002555B5">
            <w:pPr>
              <w:keepNext/>
              <w:keepLines/>
              <w:spacing w:after="0"/>
              <w:rPr>
                <w:ins w:id="286" w:author="Jian (James) Xu_LGE" w:date="2020-02-04T09:23:00Z"/>
                <w:rFonts w:ascii="Arial" w:hAnsi="Arial" w:cs="Arial"/>
                <w:sz w:val="18"/>
                <w:lang w:eastAsia="ja-JP"/>
              </w:rPr>
            </w:pPr>
            <w:ins w:id="287" w:author="Jian (James) Xu_LGE" w:date="2020-02-04T09:23: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5ACCAF0F" w14:textId="7A1FF52B" w:rsidR="002555B5" w:rsidRPr="001D2E49" w:rsidRDefault="002555B5" w:rsidP="002555B5">
            <w:pPr>
              <w:keepNext/>
              <w:keepLines/>
              <w:spacing w:after="0"/>
              <w:jc w:val="center"/>
              <w:rPr>
                <w:ins w:id="288" w:author="Jian (James) Xu_LGE" w:date="2020-02-04T09:23:00Z"/>
                <w:rFonts w:ascii="Arial" w:hAnsi="Arial"/>
                <w:sz w:val="18"/>
                <w:lang w:eastAsia="ja-JP"/>
              </w:rPr>
            </w:pPr>
            <w:ins w:id="289" w:author="Jian (James) Xu_LGE" w:date="2020-02-04T09:23:00Z">
              <w:r w:rsidRPr="003E7941">
                <w:rPr>
                  <w:rFonts w:hint="eastAsia"/>
                  <w:lang w:eastAsia="zh-CN"/>
                </w:rPr>
                <w:t>YES</w:t>
              </w:r>
            </w:ins>
          </w:p>
        </w:tc>
        <w:tc>
          <w:tcPr>
            <w:tcW w:w="1080" w:type="dxa"/>
          </w:tcPr>
          <w:p w14:paraId="7964C10A" w14:textId="370D6E1B" w:rsidR="002555B5" w:rsidRPr="001D2E49" w:rsidRDefault="002555B5" w:rsidP="002555B5">
            <w:pPr>
              <w:keepNext/>
              <w:keepLines/>
              <w:spacing w:after="0"/>
              <w:jc w:val="center"/>
              <w:rPr>
                <w:ins w:id="290" w:author="Jian (James) Xu_LGE" w:date="2020-02-04T09:23:00Z"/>
                <w:rFonts w:ascii="Arial" w:hAnsi="Arial"/>
                <w:sz w:val="18"/>
                <w:lang w:eastAsia="ja-JP"/>
              </w:rPr>
            </w:pPr>
            <w:ins w:id="291" w:author="Jian (James) Xu_LGE" w:date="2020-02-04T09:23:00Z">
              <w:r w:rsidRPr="003E7941">
                <w:rPr>
                  <w:rFonts w:hint="eastAsia"/>
                  <w:lang w:eastAsia="zh-CN"/>
                </w:rPr>
                <w:t>ignore</w:t>
              </w:r>
            </w:ins>
          </w:p>
        </w:tc>
      </w:tr>
      <w:tr w:rsidR="002555B5" w:rsidRPr="001D2E49" w14:paraId="76F63733" w14:textId="77777777" w:rsidTr="00CA0696">
        <w:trPr>
          <w:ins w:id="292" w:author="Jian (James) Xu_LGE" w:date="2020-02-04T09:23:00Z"/>
        </w:trPr>
        <w:tc>
          <w:tcPr>
            <w:tcW w:w="2160" w:type="dxa"/>
          </w:tcPr>
          <w:p w14:paraId="596AC6C6" w14:textId="1945C279" w:rsidR="002555B5" w:rsidRPr="001D2E49" w:rsidRDefault="002555B5" w:rsidP="002555B5">
            <w:pPr>
              <w:keepNext/>
              <w:keepLines/>
              <w:spacing w:after="0"/>
              <w:rPr>
                <w:ins w:id="293" w:author="Jian (James) Xu_LGE" w:date="2020-02-04T09:23:00Z"/>
                <w:rFonts w:ascii="Arial" w:hAnsi="Arial"/>
                <w:sz w:val="18"/>
                <w:lang w:eastAsia="ja-JP"/>
              </w:rPr>
            </w:pPr>
            <w:ins w:id="294" w:author="Jian (James) Xu_LGE" w:date="2020-02-04T09:23:00Z">
              <w:r>
                <w:rPr>
                  <w:lang w:eastAsia="zh-CN"/>
                </w:rPr>
                <w:t xml:space="preserve">LTE </w:t>
              </w:r>
              <w:r w:rsidRPr="003E7941">
                <w:rPr>
                  <w:lang w:eastAsia="zh-CN"/>
                </w:rPr>
                <w:t>UE Sidelink Aggregate Maximum Bit Rate</w:t>
              </w:r>
            </w:ins>
          </w:p>
        </w:tc>
        <w:tc>
          <w:tcPr>
            <w:tcW w:w="1080" w:type="dxa"/>
          </w:tcPr>
          <w:p w14:paraId="70588440" w14:textId="24426C6F" w:rsidR="002555B5" w:rsidRPr="001D2E49" w:rsidRDefault="002555B5" w:rsidP="002555B5">
            <w:pPr>
              <w:keepNext/>
              <w:keepLines/>
              <w:spacing w:after="0"/>
              <w:rPr>
                <w:ins w:id="295" w:author="Jian (James) Xu_LGE" w:date="2020-02-04T09:23:00Z"/>
                <w:rFonts w:ascii="Arial" w:hAnsi="Arial"/>
                <w:sz w:val="18"/>
                <w:lang w:eastAsia="ja-JP"/>
              </w:rPr>
            </w:pPr>
            <w:ins w:id="296" w:author="Jian (James) Xu_LGE" w:date="2020-02-04T09:23:00Z">
              <w:r w:rsidRPr="003E7941">
                <w:rPr>
                  <w:rFonts w:hint="eastAsia"/>
                  <w:lang w:eastAsia="zh-CN"/>
                </w:rPr>
                <w:t>O</w:t>
              </w:r>
            </w:ins>
          </w:p>
        </w:tc>
        <w:tc>
          <w:tcPr>
            <w:tcW w:w="1080" w:type="dxa"/>
          </w:tcPr>
          <w:p w14:paraId="0ED681CA" w14:textId="77777777" w:rsidR="002555B5" w:rsidRPr="001D2E49" w:rsidRDefault="002555B5" w:rsidP="002555B5">
            <w:pPr>
              <w:keepNext/>
              <w:keepLines/>
              <w:spacing w:after="0"/>
              <w:rPr>
                <w:ins w:id="297" w:author="Jian (James) Xu_LGE" w:date="2020-02-04T09:23:00Z"/>
                <w:rFonts w:ascii="Arial" w:hAnsi="Arial" w:cs="Arial"/>
                <w:i/>
                <w:sz w:val="18"/>
                <w:lang w:eastAsia="ja-JP"/>
              </w:rPr>
            </w:pPr>
          </w:p>
        </w:tc>
        <w:tc>
          <w:tcPr>
            <w:tcW w:w="1512" w:type="dxa"/>
          </w:tcPr>
          <w:p w14:paraId="563DE3A5" w14:textId="234694F3" w:rsidR="002555B5" w:rsidRPr="001D2E49" w:rsidRDefault="002555B5" w:rsidP="002555B5">
            <w:pPr>
              <w:keepNext/>
              <w:keepLines/>
              <w:spacing w:after="0"/>
              <w:rPr>
                <w:ins w:id="298" w:author="Jian (James) Xu_LGE" w:date="2020-02-04T09:23:00Z"/>
                <w:rFonts w:ascii="Arial" w:hAnsi="Arial"/>
                <w:sz w:val="18"/>
                <w:lang w:eastAsia="ja-JP"/>
              </w:rPr>
            </w:pPr>
            <w:ins w:id="299" w:author="Jian (James) Xu_LGE" w:date="2020-02-04T09:23:00Z">
              <w:r>
                <w:rPr>
                  <w:rFonts w:hint="eastAsia"/>
                  <w:lang w:eastAsia="zh-CN"/>
                </w:rPr>
                <w:t>9.3</w:t>
              </w:r>
              <w:r w:rsidRPr="003E7941">
                <w:rPr>
                  <w:rFonts w:hint="eastAsia"/>
                  <w:lang w:eastAsia="zh-CN"/>
                </w:rPr>
                <w:t>.1.</w:t>
              </w:r>
              <w:r>
                <w:rPr>
                  <w:lang w:eastAsia="zh-CN"/>
                </w:rPr>
                <w:t>w</w:t>
              </w:r>
            </w:ins>
          </w:p>
        </w:tc>
        <w:tc>
          <w:tcPr>
            <w:tcW w:w="1728" w:type="dxa"/>
          </w:tcPr>
          <w:p w14:paraId="1F5312CD" w14:textId="65CCF1B6" w:rsidR="002555B5" w:rsidRPr="001D2E49" w:rsidRDefault="002555B5" w:rsidP="002555B5">
            <w:pPr>
              <w:keepNext/>
              <w:keepLines/>
              <w:spacing w:after="0"/>
              <w:rPr>
                <w:ins w:id="300" w:author="Jian (James) Xu_LGE" w:date="2020-02-04T09:23:00Z"/>
                <w:rFonts w:ascii="Arial" w:hAnsi="Arial" w:cs="Arial"/>
                <w:sz w:val="18"/>
                <w:lang w:eastAsia="ja-JP"/>
              </w:rPr>
            </w:pPr>
            <w:ins w:id="301" w:author="Jian (James) Xu_LGE" w:date="2020-02-04T09:23: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5104FE7D" w14:textId="0261BF3E" w:rsidR="002555B5" w:rsidRPr="001D2E49" w:rsidRDefault="002555B5" w:rsidP="002555B5">
            <w:pPr>
              <w:keepNext/>
              <w:keepLines/>
              <w:spacing w:after="0"/>
              <w:jc w:val="center"/>
              <w:rPr>
                <w:ins w:id="302" w:author="Jian (James) Xu_LGE" w:date="2020-02-04T09:23:00Z"/>
                <w:rFonts w:ascii="Arial" w:hAnsi="Arial"/>
                <w:sz w:val="18"/>
                <w:lang w:eastAsia="ja-JP"/>
              </w:rPr>
            </w:pPr>
            <w:ins w:id="303" w:author="Jian (James) Xu_LGE" w:date="2020-02-04T09:23:00Z">
              <w:r w:rsidRPr="003E7941">
                <w:rPr>
                  <w:rFonts w:hint="eastAsia"/>
                  <w:lang w:eastAsia="zh-CN"/>
                </w:rPr>
                <w:t>YES</w:t>
              </w:r>
            </w:ins>
          </w:p>
        </w:tc>
        <w:tc>
          <w:tcPr>
            <w:tcW w:w="1080" w:type="dxa"/>
          </w:tcPr>
          <w:p w14:paraId="47A3EE35" w14:textId="7AF2651E" w:rsidR="002555B5" w:rsidRPr="001D2E49" w:rsidRDefault="002555B5" w:rsidP="002555B5">
            <w:pPr>
              <w:keepNext/>
              <w:keepLines/>
              <w:spacing w:after="0"/>
              <w:jc w:val="center"/>
              <w:rPr>
                <w:ins w:id="304" w:author="Jian (James) Xu_LGE" w:date="2020-02-04T09:23:00Z"/>
                <w:rFonts w:ascii="Arial" w:hAnsi="Arial"/>
                <w:sz w:val="18"/>
                <w:lang w:eastAsia="ja-JP"/>
              </w:rPr>
            </w:pPr>
            <w:ins w:id="305" w:author="Jian (James) Xu_LGE" w:date="2020-02-04T09:23:00Z">
              <w:r w:rsidRPr="003E7941">
                <w:rPr>
                  <w:rFonts w:hint="eastAsia"/>
                  <w:lang w:eastAsia="zh-CN"/>
                </w:rPr>
                <w:t>ignore</w:t>
              </w:r>
            </w:ins>
          </w:p>
        </w:tc>
      </w:tr>
      <w:tr w:rsidR="002555B5" w:rsidRPr="001D2E49" w14:paraId="5B749E36" w14:textId="77777777" w:rsidTr="00CA0696">
        <w:trPr>
          <w:ins w:id="306" w:author="Jian (James) Xu_LGE" w:date="2020-02-04T09:23:00Z"/>
        </w:trPr>
        <w:tc>
          <w:tcPr>
            <w:tcW w:w="2160" w:type="dxa"/>
          </w:tcPr>
          <w:p w14:paraId="7570F783" w14:textId="401E2790" w:rsidR="002555B5" w:rsidRPr="001D2E49" w:rsidRDefault="002555B5" w:rsidP="002555B5">
            <w:pPr>
              <w:keepNext/>
              <w:keepLines/>
              <w:spacing w:after="0"/>
              <w:rPr>
                <w:ins w:id="307" w:author="Jian (James) Xu_LGE" w:date="2020-02-04T09:23:00Z"/>
                <w:rFonts w:ascii="Arial" w:hAnsi="Arial"/>
                <w:sz w:val="18"/>
                <w:lang w:eastAsia="ja-JP"/>
              </w:rPr>
            </w:pPr>
            <w:ins w:id="308" w:author="Jian (James) Xu_LGE" w:date="2020-02-04T09:23:00Z">
              <w:r w:rsidRPr="007116EE">
                <w:rPr>
                  <w:rFonts w:hint="eastAsia"/>
                  <w:lang w:eastAsia="zh-CN"/>
                </w:rPr>
                <w:t>PC5 QoS Parameters</w:t>
              </w:r>
            </w:ins>
          </w:p>
        </w:tc>
        <w:tc>
          <w:tcPr>
            <w:tcW w:w="1080" w:type="dxa"/>
          </w:tcPr>
          <w:p w14:paraId="09D4487D" w14:textId="5FE08CDD" w:rsidR="002555B5" w:rsidRPr="001D2E49" w:rsidRDefault="002555B5" w:rsidP="002555B5">
            <w:pPr>
              <w:keepNext/>
              <w:keepLines/>
              <w:spacing w:after="0"/>
              <w:rPr>
                <w:ins w:id="309" w:author="Jian (James) Xu_LGE" w:date="2020-02-04T09:23:00Z"/>
                <w:rFonts w:ascii="Arial" w:hAnsi="Arial"/>
                <w:sz w:val="18"/>
                <w:lang w:eastAsia="ja-JP"/>
              </w:rPr>
            </w:pPr>
            <w:ins w:id="310" w:author="Jian (James) Xu_LGE" w:date="2020-02-04T09:23:00Z">
              <w:r w:rsidRPr="00E738CE">
                <w:rPr>
                  <w:rFonts w:hint="eastAsia"/>
                  <w:lang w:eastAsia="zh-CN"/>
                </w:rPr>
                <w:t>O</w:t>
              </w:r>
            </w:ins>
          </w:p>
        </w:tc>
        <w:tc>
          <w:tcPr>
            <w:tcW w:w="1080" w:type="dxa"/>
          </w:tcPr>
          <w:p w14:paraId="2FEDAC77" w14:textId="77777777" w:rsidR="002555B5" w:rsidRPr="001D2E49" w:rsidRDefault="002555B5" w:rsidP="002555B5">
            <w:pPr>
              <w:keepNext/>
              <w:keepLines/>
              <w:spacing w:after="0"/>
              <w:rPr>
                <w:ins w:id="311" w:author="Jian (James) Xu_LGE" w:date="2020-02-04T09:23:00Z"/>
                <w:rFonts w:ascii="Arial" w:hAnsi="Arial" w:cs="Arial"/>
                <w:i/>
                <w:sz w:val="18"/>
                <w:lang w:eastAsia="ja-JP"/>
              </w:rPr>
            </w:pPr>
          </w:p>
        </w:tc>
        <w:tc>
          <w:tcPr>
            <w:tcW w:w="1512" w:type="dxa"/>
          </w:tcPr>
          <w:p w14:paraId="4BFE2EE4" w14:textId="512993B9" w:rsidR="002555B5" w:rsidRPr="001D2E49" w:rsidRDefault="002555B5" w:rsidP="002555B5">
            <w:pPr>
              <w:keepNext/>
              <w:keepLines/>
              <w:spacing w:after="0"/>
              <w:rPr>
                <w:ins w:id="312" w:author="Jian (James) Xu_LGE" w:date="2020-02-04T09:23:00Z"/>
                <w:rFonts w:ascii="Arial" w:hAnsi="Arial"/>
                <w:sz w:val="18"/>
                <w:lang w:eastAsia="ja-JP"/>
              </w:rPr>
            </w:pPr>
            <w:ins w:id="313" w:author="Jian (James) Xu_LGE" w:date="2020-02-04T09:23:00Z">
              <w:r w:rsidRPr="00DE2228">
                <w:rPr>
                  <w:rFonts w:hint="eastAsia"/>
                  <w:lang w:eastAsia="zh-CN"/>
                </w:rPr>
                <w:t>9.3.1.</w:t>
              </w:r>
              <w:r>
                <w:rPr>
                  <w:rFonts w:hint="eastAsia"/>
                  <w:lang w:eastAsia="zh-CN"/>
                </w:rPr>
                <w:t>v</w:t>
              </w:r>
            </w:ins>
          </w:p>
        </w:tc>
        <w:tc>
          <w:tcPr>
            <w:tcW w:w="1728" w:type="dxa"/>
          </w:tcPr>
          <w:p w14:paraId="7159BC9D" w14:textId="503BC16D" w:rsidR="002555B5" w:rsidRPr="001D2E49" w:rsidRDefault="002555B5" w:rsidP="002555B5">
            <w:pPr>
              <w:keepNext/>
              <w:keepLines/>
              <w:spacing w:after="0"/>
              <w:rPr>
                <w:ins w:id="314" w:author="Jian (James) Xu_LGE" w:date="2020-02-04T09:23:00Z"/>
                <w:rFonts w:ascii="Arial" w:hAnsi="Arial" w:cs="Arial"/>
                <w:sz w:val="18"/>
                <w:lang w:eastAsia="ja-JP"/>
              </w:rPr>
            </w:pPr>
            <w:ins w:id="315" w:author="Jian (James) Xu_LGE" w:date="2020-02-04T09:23:00Z">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ins>
          </w:p>
        </w:tc>
        <w:tc>
          <w:tcPr>
            <w:tcW w:w="1080" w:type="dxa"/>
          </w:tcPr>
          <w:p w14:paraId="1AA5C06F" w14:textId="1F78501C" w:rsidR="002555B5" w:rsidRPr="001D2E49" w:rsidRDefault="002555B5" w:rsidP="002555B5">
            <w:pPr>
              <w:keepNext/>
              <w:keepLines/>
              <w:spacing w:after="0"/>
              <w:jc w:val="center"/>
              <w:rPr>
                <w:ins w:id="316" w:author="Jian (James) Xu_LGE" w:date="2020-02-04T09:23:00Z"/>
                <w:rFonts w:ascii="Arial" w:hAnsi="Arial"/>
                <w:sz w:val="18"/>
                <w:lang w:eastAsia="ja-JP"/>
              </w:rPr>
            </w:pPr>
            <w:ins w:id="317" w:author="Jian (James) Xu_LGE" w:date="2020-02-04T09:23:00Z">
              <w:r w:rsidRPr="00B70F93">
                <w:rPr>
                  <w:lang w:eastAsia="zh-CN"/>
                </w:rPr>
                <w:t>YES</w:t>
              </w:r>
            </w:ins>
          </w:p>
        </w:tc>
        <w:tc>
          <w:tcPr>
            <w:tcW w:w="1080" w:type="dxa"/>
          </w:tcPr>
          <w:p w14:paraId="63D41D4A" w14:textId="65A61005" w:rsidR="002555B5" w:rsidRPr="001D2E49" w:rsidRDefault="002555B5" w:rsidP="002555B5">
            <w:pPr>
              <w:keepNext/>
              <w:keepLines/>
              <w:spacing w:after="0"/>
              <w:jc w:val="center"/>
              <w:rPr>
                <w:ins w:id="318" w:author="Jian (James) Xu_LGE" w:date="2020-02-04T09:23:00Z"/>
                <w:rFonts w:ascii="Arial" w:hAnsi="Arial"/>
                <w:sz w:val="18"/>
                <w:lang w:eastAsia="ja-JP"/>
              </w:rPr>
            </w:pPr>
            <w:ins w:id="319" w:author="Jian (James) Xu_LGE" w:date="2020-02-04T09:23:00Z">
              <w:r w:rsidRPr="00D527CE">
                <w:rPr>
                  <w:lang w:eastAsia="zh-CN"/>
                </w:rPr>
                <w:t>ignore</w:t>
              </w:r>
            </w:ins>
          </w:p>
        </w:tc>
      </w:tr>
    </w:tbl>
    <w:p w14:paraId="01DD1E47" w14:textId="77777777" w:rsidR="002555B5" w:rsidRPr="001D2E49" w:rsidRDefault="002555B5" w:rsidP="002555B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555B5" w:rsidRPr="001D2E49" w14:paraId="11EB405E" w14:textId="77777777" w:rsidTr="00CA0696">
        <w:tc>
          <w:tcPr>
            <w:tcW w:w="3528" w:type="dxa"/>
          </w:tcPr>
          <w:p w14:paraId="1ADF3794" w14:textId="77777777" w:rsidR="002555B5" w:rsidRPr="001D2E49" w:rsidRDefault="002555B5" w:rsidP="00CA0696">
            <w:pPr>
              <w:pStyle w:val="TAH"/>
              <w:rPr>
                <w:rFonts w:cs="Arial"/>
                <w:lang w:eastAsia="ja-JP"/>
              </w:rPr>
            </w:pPr>
            <w:r w:rsidRPr="001D2E49">
              <w:rPr>
                <w:rFonts w:cs="Arial"/>
                <w:lang w:eastAsia="ja-JP"/>
              </w:rPr>
              <w:t>Range bound</w:t>
            </w:r>
          </w:p>
        </w:tc>
        <w:tc>
          <w:tcPr>
            <w:tcW w:w="6192" w:type="dxa"/>
          </w:tcPr>
          <w:p w14:paraId="0063DB93" w14:textId="77777777" w:rsidR="002555B5" w:rsidRPr="001D2E49" w:rsidRDefault="002555B5" w:rsidP="00CA0696">
            <w:pPr>
              <w:pStyle w:val="TAH"/>
              <w:rPr>
                <w:rFonts w:cs="Arial"/>
                <w:lang w:eastAsia="ja-JP"/>
              </w:rPr>
            </w:pPr>
            <w:r w:rsidRPr="001D2E49">
              <w:rPr>
                <w:rFonts w:cs="Arial"/>
                <w:lang w:eastAsia="ja-JP"/>
              </w:rPr>
              <w:t>Explanation</w:t>
            </w:r>
          </w:p>
        </w:tc>
      </w:tr>
      <w:tr w:rsidR="002555B5" w:rsidRPr="001D2E49" w14:paraId="513BDA72" w14:textId="77777777" w:rsidTr="00CA0696">
        <w:tc>
          <w:tcPr>
            <w:tcW w:w="3528" w:type="dxa"/>
          </w:tcPr>
          <w:p w14:paraId="0910FED7" w14:textId="77777777" w:rsidR="002555B5" w:rsidRPr="001D2E49" w:rsidRDefault="002555B5" w:rsidP="00CA0696">
            <w:pPr>
              <w:pStyle w:val="TAL"/>
              <w:rPr>
                <w:rFonts w:cs="Arial"/>
                <w:lang w:eastAsia="ja-JP"/>
              </w:rPr>
            </w:pPr>
            <w:r w:rsidRPr="001D2E49">
              <w:rPr>
                <w:lang w:eastAsia="ja-JP"/>
              </w:rPr>
              <w:t>maxnoofPDUSessions</w:t>
            </w:r>
          </w:p>
        </w:tc>
        <w:tc>
          <w:tcPr>
            <w:tcW w:w="6192" w:type="dxa"/>
          </w:tcPr>
          <w:p w14:paraId="6C0D31C9" w14:textId="77777777" w:rsidR="002555B5" w:rsidRPr="001D2E49" w:rsidRDefault="002555B5" w:rsidP="00CA0696">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0381F29" w14:textId="77777777" w:rsidR="002555B5" w:rsidRPr="001D2E49" w:rsidRDefault="002555B5" w:rsidP="002555B5"/>
    <w:p w14:paraId="325EA47C" w14:textId="77777777" w:rsidR="002555B5" w:rsidRPr="00FA22D3" w:rsidRDefault="002555B5" w:rsidP="005C627C"/>
    <w:p w14:paraId="4F72C1C5" w14:textId="77777777" w:rsidR="005C627C" w:rsidRDefault="005C627C" w:rsidP="005C627C">
      <w:pPr>
        <w:rPr>
          <w:b/>
        </w:rPr>
      </w:pPr>
      <w:r>
        <w:rPr>
          <w:b/>
          <w:highlight w:val="yellow"/>
        </w:rPr>
        <w:t>NEXT</w:t>
      </w:r>
      <w:r w:rsidRPr="004802F1">
        <w:rPr>
          <w:b/>
          <w:highlight w:val="yellow"/>
        </w:rPr>
        <w:t xml:space="preserve"> CHANGE</w:t>
      </w:r>
    </w:p>
    <w:p w14:paraId="00807F1B" w14:textId="77777777" w:rsidR="005C627C" w:rsidRDefault="005C627C" w:rsidP="005C627C">
      <w:pPr>
        <w:pStyle w:val="EW"/>
        <w:ind w:left="0" w:firstLine="0"/>
        <w:rPr>
          <w:lang w:eastAsia="ko-KR"/>
        </w:rPr>
      </w:pPr>
    </w:p>
    <w:p w14:paraId="019DE2F3" w14:textId="77777777" w:rsidR="00B47555" w:rsidRPr="001D2E49" w:rsidRDefault="00B47555" w:rsidP="00B47555">
      <w:pPr>
        <w:pStyle w:val="4"/>
      </w:pPr>
      <w:bookmarkStart w:id="320" w:name="_Toc20955101"/>
      <w:bookmarkStart w:id="321" w:name="_Toc29503547"/>
      <w:bookmarkStart w:id="322" w:name="_Toc29504131"/>
      <w:bookmarkStart w:id="323" w:name="_Toc29504715"/>
      <w:r w:rsidRPr="001D2E49">
        <w:lastRenderedPageBreak/>
        <w:t>9.2.3.9</w:t>
      </w:r>
      <w:r w:rsidRPr="001D2E49">
        <w:tab/>
        <w:t>PATH SWITCH REQUEST ACKNOWLEDGE</w:t>
      </w:r>
      <w:bookmarkEnd w:id="320"/>
      <w:bookmarkEnd w:id="321"/>
      <w:bookmarkEnd w:id="322"/>
      <w:bookmarkEnd w:id="323"/>
    </w:p>
    <w:p w14:paraId="21183881" w14:textId="77777777" w:rsidR="00B47555" w:rsidRPr="001D2E49" w:rsidRDefault="00B47555" w:rsidP="00B47555">
      <w:pPr>
        <w:keepNext/>
      </w:pPr>
      <w:r w:rsidRPr="001D2E49">
        <w:t>This message is sent by the AMF to inform the NG-RAN node that the path switch has been successfully completed in the 5GC.</w:t>
      </w:r>
    </w:p>
    <w:p w14:paraId="393C777E" w14:textId="77777777" w:rsidR="00B47555" w:rsidRPr="001D2E49" w:rsidRDefault="00B47555" w:rsidP="00B47555">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47555" w:rsidRPr="001D2E49" w14:paraId="3B641C55" w14:textId="77777777" w:rsidTr="00CA0696">
        <w:tc>
          <w:tcPr>
            <w:tcW w:w="2160" w:type="dxa"/>
          </w:tcPr>
          <w:p w14:paraId="5FC0FED1" w14:textId="77777777" w:rsidR="00B47555" w:rsidRPr="001D2E49" w:rsidRDefault="00B47555" w:rsidP="00CA0696">
            <w:pPr>
              <w:pStyle w:val="TAH"/>
              <w:rPr>
                <w:rFonts w:cs="Arial"/>
                <w:lang w:eastAsia="ja-JP"/>
              </w:rPr>
            </w:pPr>
            <w:r w:rsidRPr="001D2E49">
              <w:rPr>
                <w:rFonts w:cs="Arial"/>
                <w:lang w:eastAsia="ja-JP"/>
              </w:rPr>
              <w:lastRenderedPageBreak/>
              <w:t>IE/Group Name</w:t>
            </w:r>
          </w:p>
        </w:tc>
        <w:tc>
          <w:tcPr>
            <w:tcW w:w="1080" w:type="dxa"/>
          </w:tcPr>
          <w:p w14:paraId="09FC7896" w14:textId="77777777" w:rsidR="00B47555" w:rsidRPr="001D2E49" w:rsidRDefault="00B47555" w:rsidP="00CA0696">
            <w:pPr>
              <w:pStyle w:val="TAH"/>
              <w:rPr>
                <w:rFonts w:cs="Arial"/>
                <w:lang w:eastAsia="ja-JP"/>
              </w:rPr>
            </w:pPr>
            <w:r w:rsidRPr="001D2E49">
              <w:rPr>
                <w:rFonts w:cs="Arial"/>
                <w:lang w:eastAsia="ja-JP"/>
              </w:rPr>
              <w:t>Presence</w:t>
            </w:r>
          </w:p>
        </w:tc>
        <w:tc>
          <w:tcPr>
            <w:tcW w:w="1080" w:type="dxa"/>
          </w:tcPr>
          <w:p w14:paraId="35AAD21B" w14:textId="77777777" w:rsidR="00B47555" w:rsidRPr="001D2E49" w:rsidRDefault="00B47555" w:rsidP="00CA0696">
            <w:pPr>
              <w:pStyle w:val="TAH"/>
              <w:rPr>
                <w:rFonts w:cs="Arial"/>
                <w:lang w:eastAsia="ja-JP"/>
              </w:rPr>
            </w:pPr>
            <w:r w:rsidRPr="001D2E49">
              <w:rPr>
                <w:rFonts w:cs="Arial"/>
                <w:lang w:eastAsia="ja-JP"/>
              </w:rPr>
              <w:t>Range</w:t>
            </w:r>
          </w:p>
        </w:tc>
        <w:tc>
          <w:tcPr>
            <w:tcW w:w="1512" w:type="dxa"/>
          </w:tcPr>
          <w:p w14:paraId="754B37D0" w14:textId="77777777" w:rsidR="00B47555" w:rsidRPr="001D2E49" w:rsidRDefault="00B47555" w:rsidP="00CA0696">
            <w:pPr>
              <w:pStyle w:val="TAH"/>
              <w:rPr>
                <w:rFonts w:cs="Arial"/>
                <w:lang w:eastAsia="ja-JP"/>
              </w:rPr>
            </w:pPr>
            <w:r w:rsidRPr="001D2E49">
              <w:rPr>
                <w:rFonts w:cs="Arial"/>
                <w:lang w:eastAsia="ja-JP"/>
              </w:rPr>
              <w:t>IE type and reference</w:t>
            </w:r>
          </w:p>
        </w:tc>
        <w:tc>
          <w:tcPr>
            <w:tcW w:w="1728" w:type="dxa"/>
          </w:tcPr>
          <w:p w14:paraId="61A916E1" w14:textId="77777777" w:rsidR="00B47555" w:rsidRPr="001D2E49" w:rsidRDefault="00B47555" w:rsidP="00CA0696">
            <w:pPr>
              <w:pStyle w:val="TAH"/>
              <w:rPr>
                <w:rFonts w:cs="Arial"/>
                <w:lang w:eastAsia="ja-JP"/>
              </w:rPr>
            </w:pPr>
            <w:r w:rsidRPr="001D2E49">
              <w:rPr>
                <w:rFonts w:cs="Arial"/>
                <w:lang w:eastAsia="ja-JP"/>
              </w:rPr>
              <w:t>Semantics description</w:t>
            </w:r>
          </w:p>
        </w:tc>
        <w:tc>
          <w:tcPr>
            <w:tcW w:w="1080" w:type="dxa"/>
          </w:tcPr>
          <w:p w14:paraId="2EDF9A5E" w14:textId="77777777" w:rsidR="00B47555" w:rsidRPr="001D2E49" w:rsidRDefault="00B47555" w:rsidP="00CA0696">
            <w:pPr>
              <w:pStyle w:val="TAH"/>
              <w:rPr>
                <w:rFonts w:cs="Arial"/>
                <w:lang w:eastAsia="ja-JP"/>
              </w:rPr>
            </w:pPr>
            <w:r w:rsidRPr="001D2E49">
              <w:rPr>
                <w:rFonts w:cs="Arial"/>
                <w:lang w:eastAsia="ja-JP"/>
              </w:rPr>
              <w:t>Criticality</w:t>
            </w:r>
          </w:p>
        </w:tc>
        <w:tc>
          <w:tcPr>
            <w:tcW w:w="1080" w:type="dxa"/>
          </w:tcPr>
          <w:p w14:paraId="5331DFD0" w14:textId="77777777" w:rsidR="00B47555" w:rsidRPr="001D2E49" w:rsidRDefault="00B47555" w:rsidP="00CA0696">
            <w:pPr>
              <w:pStyle w:val="TAH"/>
              <w:rPr>
                <w:rFonts w:cs="Arial"/>
                <w:b w:val="0"/>
                <w:lang w:eastAsia="ja-JP"/>
              </w:rPr>
            </w:pPr>
            <w:r w:rsidRPr="001D2E49">
              <w:rPr>
                <w:rFonts w:cs="Arial"/>
                <w:lang w:eastAsia="ja-JP"/>
              </w:rPr>
              <w:t>Assigned Criticality</w:t>
            </w:r>
          </w:p>
        </w:tc>
      </w:tr>
      <w:tr w:rsidR="00B47555" w:rsidRPr="001D2E49" w14:paraId="6460BB6C" w14:textId="77777777" w:rsidTr="00CA0696">
        <w:tc>
          <w:tcPr>
            <w:tcW w:w="2160" w:type="dxa"/>
          </w:tcPr>
          <w:p w14:paraId="0A9FC6B1" w14:textId="77777777" w:rsidR="00B47555" w:rsidRPr="001D2E49" w:rsidRDefault="00B47555" w:rsidP="00CA0696">
            <w:pPr>
              <w:pStyle w:val="TAL"/>
              <w:rPr>
                <w:rFonts w:cs="Arial"/>
                <w:lang w:eastAsia="ja-JP"/>
              </w:rPr>
            </w:pPr>
            <w:r w:rsidRPr="001D2E49">
              <w:t>Message Type</w:t>
            </w:r>
          </w:p>
        </w:tc>
        <w:tc>
          <w:tcPr>
            <w:tcW w:w="1080" w:type="dxa"/>
          </w:tcPr>
          <w:p w14:paraId="2E9637AA" w14:textId="77777777" w:rsidR="00B47555" w:rsidRPr="001D2E49" w:rsidRDefault="00B47555" w:rsidP="00CA0696">
            <w:pPr>
              <w:pStyle w:val="TAL"/>
              <w:rPr>
                <w:rFonts w:cs="Arial"/>
                <w:lang w:eastAsia="ja-JP"/>
              </w:rPr>
            </w:pPr>
            <w:r w:rsidRPr="001D2E49">
              <w:t>M</w:t>
            </w:r>
          </w:p>
        </w:tc>
        <w:tc>
          <w:tcPr>
            <w:tcW w:w="1080" w:type="dxa"/>
          </w:tcPr>
          <w:p w14:paraId="53E2338C" w14:textId="77777777" w:rsidR="00B47555" w:rsidRPr="001D2E49" w:rsidRDefault="00B47555" w:rsidP="00CA0696">
            <w:pPr>
              <w:pStyle w:val="TAL"/>
              <w:rPr>
                <w:rFonts w:cs="Arial"/>
                <w:lang w:eastAsia="ja-JP"/>
              </w:rPr>
            </w:pPr>
          </w:p>
        </w:tc>
        <w:tc>
          <w:tcPr>
            <w:tcW w:w="1512" w:type="dxa"/>
          </w:tcPr>
          <w:p w14:paraId="27E063F1" w14:textId="77777777" w:rsidR="00B47555" w:rsidRPr="001D2E49" w:rsidRDefault="00B47555" w:rsidP="00CA0696">
            <w:pPr>
              <w:pStyle w:val="TAL"/>
              <w:rPr>
                <w:rFonts w:cs="Arial"/>
                <w:lang w:eastAsia="ja-JP"/>
              </w:rPr>
            </w:pPr>
            <w:r w:rsidRPr="001D2E49">
              <w:t>9.3.1.1</w:t>
            </w:r>
          </w:p>
        </w:tc>
        <w:tc>
          <w:tcPr>
            <w:tcW w:w="1728" w:type="dxa"/>
          </w:tcPr>
          <w:p w14:paraId="6666E579" w14:textId="77777777" w:rsidR="00B47555" w:rsidRPr="001D2E49" w:rsidRDefault="00B47555" w:rsidP="00CA0696">
            <w:pPr>
              <w:pStyle w:val="TAL"/>
              <w:rPr>
                <w:rFonts w:cs="Arial"/>
                <w:lang w:eastAsia="ja-JP"/>
              </w:rPr>
            </w:pPr>
          </w:p>
        </w:tc>
        <w:tc>
          <w:tcPr>
            <w:tcW w:w="1080" w:type="dxa"/>
          </w:tcPr>
          <w:p w14:paraId="147E3365" w14:textId="77777777" w:rsidR="00B47555" w:rsidRPr="001D2E49" w:rsidRDefault="00B47555" w:rsidP="00CA0696">
            <w:pPr>
              <w:pStyle w:val="TAL"/>
              <w:jc w:val="center"/>
              <w:rPr>
                <w:rFonts w:cs="Arial"/>
                <w:lang w:eastAsia="ja-JP"/>
              </w:rPr>
            </w:pPr>
            <w:r w:rsidRPr="001D2E49">
              <w:t>YES</w:t>
            </w:r>
          </w:p>
        </w:tc>
        <w:tc>
          <w:tcPr>
            <w:tcW w:w="1080" w:type="dxa"/>
          </w:tcPr>
          <w:p w14:paraId="48865466" w14:textId="77777777" w:rsidR="00B47555" w:rsidRPr="001D2E49" w:rsidRDefault="00B47555" w:rsidP="00CA0696">
            <w:pPr>
              <w:pStyle w:val="TAL"/>
              <w:jc w:val="center"/>
              <w:rPr>
                <w:rFonts w:cs="Arial"/>
                <w:lang w:eastAsia="ja-JP"/>
              </w:rPr>
            </w:pPr>
            <w:r w:rsidRPr="001D2E49">
              <w:t>reject</w:t>
            </w:r>
          </w:p>
        </w:tc>
      </w:tr>
      <w:tr w:rsidR="00B47555" w:rsidRPr="001D2E49" w14:paraId="38162A08" w14:textId="77777777" w:rsidTr="00CA0696">
        <w:tc>
          <w:tcPr>
            <w:tcW w:w="2160" w:type="dxa"/>
          </w:tcPr>
          <w:p w14:paraId="6E030D6D" w14:textId="77777777" w:rsidR="00B47555" w:rsidRPr="001D2E49" w:rsidRDefault="00B47555" w:rsidP="00CA0696">
            <w:pPr>
              <w:pStyle w:val="TAL"/>
              <w:rPr>
                <w:rFonts w:eastAsia="MS Mincho" w:cs="Arial"/>
                <w:lang w:eastAsia="ja-JP"/>
              </w:rPr>
            </w:pPr>
            <w:r w:rsidRPr="001D2E49">
              <w:rPr>
                <w:rFonts w:eastAsia="바탕"/>
                <w:bCs/>
              </w:rPr>
              <w:t>AMF</w:t>
            </w:r>
            <w:r w:rsidRPr="001D2E49">
              <w:rPr>
                <w:bCs/>
              </w:rPr>
              <w:t xml:space="preserve"> UE NGAP ID</w:t>
            </w:r>
          </w:p>
        </w:tc>
        <w:tc>
          <w:tcPr>
            <w:tcW w:w="1080" w:type="dxa"/>
          </w:tcPr>
          <w:p w14:paraId="0626FDB8" w14:textId="77777777" w:rsidR="00B47555" w:rsidRPr="001D2E49" w:rsidRDefault="00B47555" w:rsidP="00CA0696">
            <w:pPr>
              <w:pStyle w:val="TAL"/>
              <w:rPr>
                <w:rFonts w:eastAsia="MS Mincho" w:cs="Arial"/>
                <w:lang w:eastAsia="ja-JP"/>
              </w:rPr>
            </w:pPr>
            <w:r w:rsidRPr="001D2E49">
              <w:t>M</w:t>
            </w:r>
          </w:p>
        </w:tc>
        <w:tc>
          <w:tcPr>
            <w:tcW w:w="1080" w:type="dxa"/>
          </w:tcPr>
          <w:p w14:paraId="20E03DB5" w14:textId="77777777" w:rsidR="00B47555" w:rsidRPr="001D2E49" w:rsidRDefault="00B47555" w:rsidP="00CA0696">
            <w:pPr>
              <w:pStyle w:val="TAL"/>
              <w:rPr>
                <w:rFonts w:cs="Arial"/>
                <w:lang w:eastAsia="ja-JP"/>
              </w:rPr>
            </w:pPr>
          </w:p>
        </w:tc>
        <w:tc>
          <w:tcPr>
            <w:tcW w:w="1512" w:type="dxa"/>
          </w:tcPr>
          <w:p w14:paraId="55AC15A1" w14:textId="77777777" w:rsidR="00B47555" w:rsidRPr="001D2E49" w:rsidRDefault="00B47555" w:rsidP="00CA0696">
            <w:pPr>
              <w:pStyle w:val="TAL"/>
              <w:rPr>
                <w:rFonts w:cs="Arial"/>
                <w:lang w:eastAsia="ja-JP"/>
              </w:rPr>
            </w:pPr>
            <w:r w:rsidRPr="001D2E49">
              <w:t>9.3.3.1</w:t>
            </w:r>
          </w:p>
        </w:tc>
        <w:tc>
          <w:tcPr>
            <w:tcW w:w="1728" w:type="dxa"/>
          </w:tcPr>
          <w:p w14:paraId="45C6A944" w14:textId="77777777" w:rsidR="00B47555" w:rsidRPr="001D2E49" w:rsidRDefault="00B47555" w:rsidP="00CA0696">
            <w:pPr>
              <w:pStyle w:val="TAL"/>
              <w:rPr>
                <w:rFonts w:cs="Arial"/>
                <w:lang w:eastAsia="ja-JP"/>
              </w:rPr>
            </w:pPr>
          </w:p>
        </w:tc>
        <w:tc>
          <w:tcPr>
            <w:tcW w:w="1080" w:type="dxa"/>
          </w:tcPr>
          <w:p w14:paraId="71585F21"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6646757D" w14:textId="77777777" w:rsidR="00B47555" w:rsidRPr="001D2E49" w:rsidRDefault="00B47555" w:rsidP="00CA0696">
            <w:pPr>
              <w:pStyle w:val="TAL"/>
              <w:jc w:val="center"/>
              <w:rPr>
                <w:rFonts w:cs="Arial"/>
                <w:lang w:eastAsia="ja-JP"/>
              </w:rPr>
            </w:pPr>
            <w:r w:rsidRPr="001D2E49">
              <w:t>ignore</w:t>
            </w:r>
          </w:p>
        </w:tc>
      </w:tr>
      <w:tr w:rsidR="00B47555" w:rsidRPr="001D2E49" w14:paraId="760E0D80" w14:textId="77777777" w:rsidTr="00CA0696">
        <w:tc>
          <w:tcPr>
            <w:tcW w:w="2160" w:type="dxa"/>
          </w:tcPr>
          <w:p w14:paraId="455744C8" w14:textId="77777777" w:rsidR="00B47555" w:rsidRPr="001D2E49" w:rsidRDefault="00B47555" w:rsidP="00CA0696">
            <w:pPr>
              <w:pStyle w:val="TAL"/>
              <w:rPr>
                <w:rFonts w:eastAsia="MS Mincho" w:cs="Arial"/>
                <w:lang w:eastAsia="ja-JP"/>
              </w:rPr>
            </w:pPr>
            <w:r w:rsidRPr="001D2E49">
              <w:rPr>
                <w:lang w:val="en-US"/>
              </w:rPr>
              <w:t>RAN UE NGAP ID</w:t>
            </w:r>
          </w:p>
        </w:tc>
        <w:tc>
          <w:tcPr>
            <w:tcW w:w="1080" w:type="dxa"/>
          </w:tcPr>
          <w:p w14:paraId="3FF67842" w14:textId="77777777" w:rsidR="00B47555" w:rsidRPr="001D2E49" w:rsidRDefault="00B47555" w:rsidP="00CA0696">
            <w:pPr>
              <w:pStyle w:val="TAL"/>
              <w:rPr>
                <w:rFonts w:eastAsia="MS Mincho" w:cs="Arial"/>
                <w:lang w:eastAsia="ja-JP"/>
              </w:rPr>
            </w:pPr>
            <w:r w:rsidRPr="001D2E49">
              <w:t>M</w:t>
            </w:r>
          </w:p>
        </w:tc>
        <w:tc>
          <w:tcPr>
            <w:tcW w:w="1080" w:type="dxa"/>
          </w:tcPr>
          <w:p w14:paraId="6D706061" w14:textId="77777777" w:rsidR="00B47555" w:rsidRPr="001D2E49" w:rsidRDefault="00B47555" w:rsidP="00CA0696">
            <w:pPr>
              <w:pStyle w:val="TAL"/>
              <w:rPr>
                <w:rFonts w:cs="Arial"/>
                <w:lang w:eastAsia="ja-JP"/>
              </w:rPr>
            </w:pPr>
          </w:p>
        </w:tc>
        <w:tc>
          <w:tcPr>
            <w:tcW w:w="1512" w:type="dxa"/>
          </w:tcPr>
          <w:p w14:paraId="0B2E525E" w14:textId="77777777" w:rsidR="00B47555" w:rsidRPr="001D2E49" w:rsidRDefault="00B47555" w:rsidP="00CA0696">
            <w:pPr>
              <w:pStyle w:val="TAL"/>
              <w:rPr>
                <w:rFonts w:cs="Arial"/>
                <w:lang w:eastAsia="ja-JP"/>
              </w:rPr>
            </w:pPr>
            <w:r w:rsidRPr="001D2E49">
              <w:t>9.3.3.2</w:t>
            </w:r>
          </w:p>
        </w:tc>
        <w:tc>
          <w:tcPr>
            <w:tcW w:w="1728" w:type="dxa"/>
          </w:tcPr>
          <w:p w14:paraId="0B1A8DA2" w14:textId="77777777" w:rsidR="00B47555" w:rsidRPr="001D2E49" w:rsidRDefault="00B47555" w:rsidP="00CA0696">
            <w:pPr>
              <w:pStyle w:val="TAL"/>
              <w:rPr>
                <w:rFonts w:cs="Arial"/>
                <w:lang w:eastAsia="ja-JP"/>
              </w:rPr>
            </w:pPr>
          </w:p>
        </w:tc>
        <w:tc>
          <w:tcPr>
            <w:tcW w:w="1080" w:type="dxa"/>
          </w:tcPr>
          <w:p w14:paraId="14B83D25"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7B0E7E3E" w14:textId="77777777" w:rsidR="00B47555" w:rsidRPr="001D2E49" w:rsidRDefault="00B47555" w:rsidP="00CA0696">
            <w:pPr>
              <w:pStyle w:val="TAL"/>
              <w:jc w:val="center"/>
              <w:rPr>
                <w:rFonts w:cs="Arial"/>
                <w:lang w:eastAsia="ja-JP"/>
              </w:rPr>
            </w:pPr>
            <w:r w:rsidRPr="001D2E49">
              <w:t>ignore</w:t>
            </w:r>
          </w:p>
        </w:tc>
      </w:tr>
      <w:tr w:rsidR="00B47555" w:rsidRPr="001D2E49" w14:paraId="391F0D9A" w14:textId="77777777" w:rsidTr="00CA0696">
        <w:tc>
          <w:tcPr>
            <w:tcW w:w="2160" w:type="dxa"/>
          </w:tcPr>
          <w:p w14:paraId="1428E6CE" w14:textId="77777777" w:rsidR="00B47555" w:rsidRPr="001D2E49" w:rsidRDefault="00B47555" w:rsidP="00CA0696">
            <w:pPr>
              <w:pStyle w:val="TAL"/>
              <w:rPr>
                <w:lang w:val="en-US"/>
              </w:rPr>
            </w:pPr>
            <w:r w:rsidRPr="001D2E49">
              <w:rPr>
                <w:lang w:val="en-US"/>
              </w:rPr>
              <w:t>UE Security Capabilities</w:t>
            </w:r>
          </w:p>
        </w:tc>
        <w:tc>
          <w:tcPr>
            <w:tcW w:w="1080" w:type="dxa"/>
          </w:tcPr>
          <w:p w14:paraId="002B37B2" w14:textId="77777777" w:rsidR="00B47555" w:rsidRPr="001D2E49" w:rsidRDefault="00B47555" w:rsidP="00CA0696">
            <w:pPr>
              <w:pStyle w:val="TAL"/>
            </w:pPr>
            <w:r w:rsidRPr="001D2E49">
              <w:t>O</w:t>
            </w:r>
          </w:p>
        </w:tc>
        <w:tc>
          <w:tcPr>
            <w:tcW w:w="1080" w:type="dxa"/>
          </w:tcPr>
          <w:p w14:paraId="15044663" w14:textId="77777777" w:rsidR="00B47555" w:rsidRPr="001D2E49" w:rsidRDefault="00B47555" w:rsidP="00CA0696">
            <w:pPr>
              <w:pStyle w:val="TAL"/>
              <w:rPr>
                <w:rFonts w:cs="Arial"/>
                <w:lang w:eastAsia="ja-JP"/>
              </w:rPr>
            </w:pPr>
          </w:p>
        </w:tc>
        <w:tc>
          <w:tcPr>
            <w:tcW w:w="1512" w:type="dxa"/>
          </w:tcPr>
          <w:p w14:paraId="600D0993" w14:textId="77777777" w:rsidR="00B47555" w:rsidRPr="001D2E49" w:rsidRDefault="00B47555" w:rsidP="00CA0696">
            <w:pPr>
              <w:pStyle w:val="TAL"/>
            </w:pPr>
            <w:r w:rsidRPr="001D2E49">
              <w:t>9.3.1.86</w:t>
            </w:r>
          </w:p>
        </w:tc>
        <w:tc>
          <w:tcPr>
            <w:tcW w:w="1728" w:type="dxa"/>
          </w:tcPr>
          <w:p w14:paraId="6F352ACA" w14:textId="77777777" w:rsidR="00B47555" w:rsidRPr="001D2E49" w:rsidRDefault="00B47555" w:rsidP="00CA0696">
            <w:pPr>
              <w:pStyle w:val="TAL"/>
              <w:rPr>
                <w:rFonts w:cs="Arial"/>
                <w:lang w:eastAsia="ja-JP"/>
              </w:rPr>
            </w:pPr>
          </w:p>
        </w:tc>
        <w:tc>
          <w:tcPr>
            <w:tcW w:w="1080" w:type="dxa"/>
          </w:tcPr>
          <w:p w14:paraId="65B78A5B" w14:textId="77777777" w:rsidR="00B47555" w:rsidRPr="001D2E49" w:rsidRDefault="00B47555" w:rsidP="00CA0696">
            <w:pPr>
              <w:pStyle w:val="TAL"/>
              <w:jc w:val="center"/>
            </w:pPr>
            <w:r w:rsidRPr="001D2E49">
              <w:t>YES</w:t>
            </w:r>
          </w:p>
        </w:tc>
        <w:tc>
          <w:tcPr>
            <w:tcW w:w="1080" w:type="dxa"/>
          </w:tcPr>
          <w:p w14:paraId="4D43B261" w14:textId="77777777" w:rsidR="00B47555" w:rsidRPr="001D2E49" w:rsidRDefault="00B47555" w:rsidP="00CA0696">
            <w:pPr>
              <w:pStyle w:val="TAL"/>
              <w:jc w:val="center"/>
            </w:pPr>
            <w:r w:rsidRPr="001D2E49">
              <w:t>reject</w:t>
            </w:r>
          </w:p>
        </w:tc>
      </w:tr>
      <w:tr w:rsidR="00B47555" w:rsidRPr="001D2E49" w14:paraId="1E62705A" w14:textId="77777777" w:rsidTr="00CA0696">
        <w:tc>
          <w:tcPr>
            <w:tcW w:w="2160" w:type="dxa"/>
          </w:tcPr>
          <w:p w14:paraId="7759A907" w14:textId="77777777" w:rsidR="00B47555" w:rsidRPr="001D2E49" w:rsidRDefault="00B47555" w:rsidP="00CA0696">
            <w:pPr>
              <w:pStyle w:val="TAL"/>
              <w:rPr>
                <w:rFonts w:eastAsia="MS Mincho" w:cs="Arial"/>
                <w:lang w:eastAsia="ja-JP"/>
              </w:rPr>
            </w:pPr>
            <w:r w:rsidRPr="001D2E49">
              <w:t>Security Context</w:t>
            </w:r>
          </w:p>
        </w:tc>
        <w:tc>
          <w:tcPr>
            <w:tcW w:w="1080" w:type="dxa"/>
          </w:tcPr>
          <w:p w14:paraId="45B67AD0" w14:textId="77777777" w:rsidR="00B47555" w:rsidRPr="001D2E49" w:rsidRDefault="00B47555" w:rsidP="00CA0696">
            <w:pPr>
              <w:pStyle w:val="TAL"/>
              <w:rPr>
                <w:rFonts w:eastAsia="MS Mincho" w:cs="Arial"/>
                <w:lang w:eastAsia="ja-JP"/>
              </w:rPr>
            </w:pPr>
            <w:r w:rsidRPr="001D2E49">
              <w:t>M</w:t>
            </w:r>
          </w:p>
        </w:tc>
        <w:tc>
          <w:tcPr>
            <w:tcW w:w="1080" w:type="dxa"/>
          </w:tcPr>
          <w:p w14:paraId="04924E6A" w14:textId="77777777" w:rsidR="00B47555" w:rsidRPr="001D2E49" w:rsidRDefault="00B47555" w:rsidP="00CA0696">
            <w:pPr>
              <w:pStyle w:val="TAL"/>
              <w:rPr>
                <w:rFonts w:cs="Arial"/>
                <w:lang w:eastAsia="ja-JP"/>
              </w:rPr>
            </w:pPr>
          </w:p>
        </w:tc>
        <w:tc>
          <w:tcPr>
            <w:tcW w:w="1512" w:type="dxa"/>
          </w:tcPr>
          <w:p w14:paraId="7BD6EB9B" w14:textId="77777777" w:rsidR="00B47555" w:rsidRPr="001D2E49" w:rsidRDefault="00B47555" w:rsidP="00CA0696">
            <w:pPr>
              <w:pStyle w:val="TAL"/>
              <w:rPr>
                <w:rFonts w:cs="Arial"/>
                <w:lang w:eastAsia="ja-JP"/>
              </w:rPr>
            </w:pPr>
            <w:r w:rsidRPr="001D2E49">
              <w:t>9.3.1.88</w:t>
            </w:r>
          </w:p>
        </w:tc>
        <w:tc>
          <w:tcPr>
            <w:tcW w:w="1728" w:type="dxa"/>
          </w:tcPr>
          <w:p w14:paraId="7F1994DD" w14:textId="77777777" w:rsidR="00B47555" w:rsidRPr="001D2E49" w:rsidRDefault="00B47555" w:rsidP="00CA0696">
            <w:pPr>
              <w:pStyle w:val="TAL"/>
              <w:rPr>
                <w:rFonts w:cs="Arial"/>
                <w:lang w:eastAsia="ja-JP"/>
              </w:rPr>
            </w:pPr>
          </w:p>
        </w:tc>
        <w:tc>
          <w:tcPr>
            <w:tcW w:w="1080" w:type="dxa"/>
          </w:tcPr>
          <w:p w14:paraId="1370D05C"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69F60674" w14:textId="77777777" w:rsidR="00B47555" w:rsidRPr="001D2E49" w:rsidRDefault="00B47555" w:rsidP="00CA0696">
            <w:pPr>
              <w:pStyle w:val="TAL"/>
              <w:jc w:val="center"/>
              <w:rPr>
                <w:rFonts w:cs="Arial"/>
                <w:lang w:eastAsia="ja-JP"/>
              </w:rPr>
            </w:pPr>
            <w:r w:rsidRPr="001D2E49">
              <w:t>reject</w:t>
            </w:r>
          </w:p>
        </w:tc>
      </w:tr>
      <w:tr w:rsidR="00B47555" w:rsidRPr="001D2E49" w14:paraId="6E17579D" w14:textId="77777777" w:rsidTr="00CA0696">
        <w:tc>
          <w:tcPr>
            <w:tcW w:w="2160" w:type="dxa"/>
          </w:tcPr>
          <w:p w14:paraId="417CE8DD" w14:textId="77777777" w:rsidR="00B47555" w:rsidRPr="001D2E49" w:rsidRDefault="00B47555" w:rsidP="00CA0696">
            <w:pPr>
              <w:pStyle w:val="TAL"/>
            </w:pPr>
            <w:r w:rsidRPr="001D2E49">
              <w:rPr>
                <w:lang w:val="en-US"/>
              </w:rPr>
              <w:t>New Security Context</w:t>
            </w:r>
            <w:r w:rsidRPr="001D2E49">
              <w:t xml:space="preserve"> Indicator</w:t>
            </w:r>
          </w:p>
        </w:tc>
        <w:tc>
          <w:tcPr>
            <w:tcW w:w="1080" w:type="dxa"/>
          </w:tcPr>
          <w:p w14:paraId="6FFE3AA7" w14:textId="77777777" w:rsidR="00B47555" w:rsidRPr="001D2E49" w:rsidRDefault="00B47555" w:rsidP="00CA0696">
            <w:pPr>
              <w:pStyle w:val="TAL"/>
            </w:pPr>
            <w:r w:rsidRPr="001D2E49">
              <w:t>O</w:t>
            </w:r>
          </w:p>
        </w:tc>
        <w:tc>
          <w:tcPr>
            <w:tcW w:w="1080" w:type="dxa"/>
          </w:tcPr>
          <w:p w14:paraId="071D06BE" w14:textId="77777777" w:rsidR="00B47555" w:rsidRPr="001D2E49" w:rsidRDefault="00B47555" w:rsidP="00CA0696">
            <w:pPr>
              <w:pStyle w:val="TAL"/>
              <w:rPr>
                <w:rFonts w:cs="Arial"/>
                <w:lang w:eastAsia="ja-JP"/>
              </w:rPr>
            </w:pPr>
          </w:p>
        </w:tc>
        <w:tc>
          <w:tcPr>
            <w:tcW w:w="1512" w:type="dxa"/>
          </w:tcPr>
          <w:p w14:paraId="7F98540D" w14:textId="77777777" w:rsidR="00B47555" w:rsidRPr="001D2E49" w:rsidRDefault="00B47555" w:rsidP="00CA0696">
            <w:pPr>
              <w:pStyle w:val="TAL"/>
            </w:pPr>
            <w:r w:rsidRPr="001D2E49">
              <w:t>9.3.1.55</w:t>
            </w:r>
          </w:p>
        </w:tc>
        <w:tc>
          <w:tcPr>
            <w:tcW w:w="1728" w:type="dxa"/>
          </w:tcPr>
          <w:p w14:paraId="11DD7D4C" w14:textId="77777777" w:rsidR="00B47555" w:rsidRPr="001D2E49" w:rsidRDefault="00B47555" w:rsidP="00CA0696">
            <w:pPr>
              <w:pStyle w:val="TAL"/>
              <w:rPr>
                <w:rFonts w:cs="Arial"/>
                <w:lang w:eastAsia="ja-JP"/>
              </w:rPr>
            </w:pPr>
          </w:p>
        </w:tc>
        <w:tc>
          <w:tcPr>
            <w:tcW w:w="1080" w:type="dxa"/>
          </w:tcPr>
          <w:p w14:paraId="791C88C6" w14:textId="77777777" w:rsidR="00B47555" w:rsidRPr="001D2E49" w:rsidRDefault="00B47555" w:rsidP="00CA0696">
            <w:pPr>
              <w:pStyle w:val="TAL"/>
              <w:jc w:val="center"/>
            </w:pPr>
            <w:r w:rsidRPr="001D2E49">
              <w:t>YES</w:t>
            </w:r>
          </w:p>
        </w:tc>
        <w:tc>
          <w:tcPr>
            <w:tcW w:w="1080" w:type="dxa"/>
          </w:tcPr>
          <w:p w14:paraId="56B80EA9" w14:textId="77777777" w:rsidR="00B47555" w:rsidRPr="001D2E49" w:rsidRDefault="00B47555" w:rsidP="00CA0696">
            <w:pPr>
              <w:pStyle w:val="TAL"/>
              <w:jc w:val="center"/>
            </w:pPr>
            <w:r w:rsidRPr="001D2E49">
              <w:t>reject</w:t>
            </w:r>
          </w:p>
        </w:tc>
      </w:tr>
      <w:tr w:rsidR="00B47555" w:rsidRPr="001D2E49" w14:paraId="55620537" w14:textId="77777777" w:rsidTr="00CA0696">
        <w:tc>
          <w:tcPr>
            <w:tcW w:w="2160" w:type="dxa"/>
          </w:tcPr>
          <w:p w14:paraId="1089034C" w14:textId="77777777" w:rsidR="00B47555" w:rsidRPr="001D2E49" w:rsidRDefault="00B47555" w:rsidP="00CA0696">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73502564" w14:textId="77777777" w:rsidR="00B47555" w:rsidRPr="001D2E49" w:rsidRDefault="00B47555" w:rsidP="00CA0696">
            <w:pPr>
              <w:pStyle w:val="TAL"/>
              <w:rPr>
                <w:rFonts w:eastAsia="MS Mincho" w:cs="Arial"/>
                <w:lang w:eastAsia="ja-JP"/>
              </w:rPr>
            </w:pPr>
          </w:p>
        </w:tc>
        <w:tc>
          <w:tcPr>
            <w:tcW w:w="1080" w:type="dxa"/>
          </w:tcPr>
          <w:p w14:paraId="64B762AA" w14:textId="77777777" w:rsidR="00B47555" w:rsidRPr="001D2E49" w:rsidRDefault="00B47555" w:rsidP="00CA0696">
            <w:pPr>
              <w:pStyle w:val="TAL"/>
              <w:rPr>
                <w:rFonts w:cs="Arial"/>
                <w:lang w:eastAsia="ja-JP"/>
              </w:rPr>
            </w:pPr>
            <w:r w:rsidRPr="001D2E49">
              <w:rPr>
                <w:i/>
                <w:iCs/>
              </w:rPr>
              <w:t xml:space="preserve">1 </w:t>
            </w:r>
          </w:p>
        </w:tc>
        <w:tc>
          <w:tcPr>
            <w:tcW w:w="1512" w:type="dxa"/>
          </w:tcPr>
          <w:p w14:paraId="6A50FEFA" w14:textId="77777777" w:rsidR="00B47555" w:rsidRPr="001D2E49" w:rsidRDefault="00B47555" w:rsidP="00CA0696">
            <w:pPr>
              <w:pStyle w:val="TAL"/>
              <w:rPr>
                <w:rFonts w:cs="Arial"/>
                <w:lang w:eastAsia="ja-JP"/>
              </w:rPr>
            </w:pPr>
          </w:p>
        </w:tc>
        <w:tc>
          <w:tcPr>
            <w:tcW w:w="1728" w:type="dxa"/>
          </w:tcPr>
          <w:p w14:paraId="4052BA40" w14:textId="77777777" w:rsidR="00B47555" w:rsidRPr="001D2E49" w:rsidRDefault="00B47555" w:rsidP="00CA0696">
            <w:pPr>
              <w:pStyle w:val="TAL"/>
              <w:rPr>
                <w:rFonts w:cs="Arial"/>
                <w:lang w:eastAsia="ja-JP"/>
              </w:rPr>
            </w:pPr>
          </w:p>
        </w:tc>
        <w:tc>
          <w:tcPr>
            <w:tcW w:w="1080" w:type="dxa"/>
          </w:tcPr>
          <w:p w14:paraId="40C005A3" w14:textId="77777777" w:rsidR="00B47555" w:rsidRPr="001D2E49" w:rsidRDefault="00B47555" w:rsidP="00CA0696">
            <w:pPr>
              <w:pStyle w:val="TAL"/>
              <w:jc w:val="center"/>
              <w:rPr>
                <w:rFonts w:eastAsia="MS Mincho" w:cs="Arial"/>
                <w:lang w:eastAsia="ja-JP"/>
              </w:rPr>
            </w:pPr>
            <w:r w:rsidRPr="001D2E49">
              <w:rPr>
                <w:lang w:eastAsia="ja-JP"/>
              </w:rPr>
              <w:t>YES</w:t>
            </w:r>
          </w:p>
        </w:tc>
        <w:tc>
          <w:tcPr>
            <w:tcW w:w="1080" w:type="dxa"/>
          </w:tcPr>
          <w:p w14:paraId="21A516A2" w14:textId="77777777" w:rsidR="00B47555" w:rsidRPr="001D2E49" w:rsidRDefault="00B47555" w:rsidP="00CA0696">
            <w:pPr>
              <w:pStyle w:val="TAL"/>
              <w:jc w:val="center"/>
              <w:rPr>
                <w:rFonts w:cs="Arial"/>
                <w:lang w:eastAsia="ja-JP"/>
              </w:rPr>
            </w:pPr>
            <w:r w:rsidRPr="001D2E49">
              <w:rPr>
                <w:lang w:eastAsia="ja-JP"/>
              </w:rPr>
              <w:t>ignore</w:t>
            </w:r>
          </w:p>
        </w:tc>
      </w:tr>
      <w:tr w:rsidR="00B47555" w:rsidRPr="001D2E49" w14:paraId="29CD367B" w14:textId="77777777" w:rsidTr="00CA0696">
        <w:tc>
          <w:tcPr>
            <w:tcW w:w="2160" w:type="dxa"/>
          </w:tcPr>
          <w:p w14:paraId="2C6EE9F2" w14:textId="77777777" w:rsidR="00B47555" w:rsidRPr="001D2E49" w:rsidRDefault="00B47555" w:rsidP="00CA0696">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3611B006" w14:textId="77777777" w:rsidR="00B47555" w:rsidRPr="001D2E49" w:rsidRDefault="00B47555" w:rsidP="00CA0696">
            <w:pPr>
              <w:pStyle w:val="TAL"/>
              <w:rPr>
                <w:rFonts w:eastAsia="MS Mincho" w:cs="Arial"/>
                <w:lang w:eastAsia="ja-JP"/>
              </w:rPr>
            </w:pPr>
          </w:p>
        </w:tc>
        <w:tc>
          <w:tcPr>
            <w:tcW w:w="1080" w:type="dxa"/>
          </w:tcPr>
          <w:p w14:paraId="5F9A981D" w14:textId="77777777" w:rsidR="00B47555" w:rsidRPr="001D2E49" w:rsidRDefault="00B47555" w:rsidP="00CA0696">
            <w:pPr>
              <w:pStyle w:val="TAL"/>
              <w:rPr>
                <w:rFonts w:cs="Arial"/>
                <w:lang w:eastAsia="ja-JP"/>
              </w:rPr>
            </w:pPr>
            <w:r w:rsidRPr="001D2E49">
              <w:rPr>
                <w:bCs/>
                <w:i/>
                <w:szCs w:val="18"/>
              </w:rPr>
              <w:t xml:space="preserve">1..&lt;maxnoofPDUSessions&gt; </w:t>
            </w:r>
          </w:p>
        </w:tc>
        <w:tc>
          <w:tcPr>
            <w:tcW w:w="1512" w:type="dxa"/>
          </w:tcPr>
          <w:p w14:paraId="48CA8ABE" w14:textId="77777777" w:rsidR="00B47555" w:rsidRPr="001D2E49" w:rsidRDefault="00B47555" w:rsidP="00CA0696">
            <w:pPr>
              <w:pStyle w:val="TAL"/>
              <w:rPr>
                <w:rFonts w:cs="Arial"/>
                <w:lang w:eastAsia="ja-JP"/>
              </w:rPr>
            </w:pPr>
          </w:p>
        </w:tc>
        <w:tc>
          <w:tcPr>
            <w:tcW w:w="1728" w:type="dxa"/>
          </w:tcPr>
          <w:p w14:paraId="1D397EAE" w14:textId="77777777" w:rsidR="00B47555" w:rsidRPr="001D2E49" w:rsidRDefault="00B47555" w:rsidP="00CA0696">
            <w:pPr>
              <w:pStyle w:val="TAL"/>
              <w:rPr>
                <w:rFonts w:cs="Arial"/>
                <w:lang w:eastAsia="ja-JP"/>
              </w:rPr>
            </w:pPr>
          </w:p>
        </w:tc>
        <w:tc>
          <w:tcPr>
            <w:tcW w:w="1080" w:type="dxa"/>
          </w:tcPr>
          <w:p w14:paraId="41BDA304" w14:textId="77777777" w:rsidR="00B47555" w:rsidRPr="001D2E49" w:rsidRDefault="00B47555" w:rsidP="00CA0696">
            <w:pPr>
              <w:pStyle w:val="TAL"/>
              <w:jc w:val="center"/>
              <w:rPr>
                <w:rFonts w:eastAsia="MS Mincho" w:cs="Arial"/>
                <w:lang w:eastAsia="ja-JP"/>
              </w:rPr>
            </w:pPr>
            <w:r w:rsidRPr="001D2E49">
              <w:rPr>
                <w:lang w:eastAsia="ja-JP"/>
              </w:rPr>
              <w:t>-</w:t>
            </w:r>
          </w:p>
        </w:tc>
        <w:tc>
          <w:tcPr>
            <w:tcW w:w="1080" w:type="dxa"/>
          </w:tcPr>
          <w:p w14:paraId="2323A713" w14:textId="77777777" w:rsidR="00B47555" w:rsidRPr="001D2E49" w:rsidRDefault="00B47555" w:rsidP="00CA0696">
            <w:pPr>
              <w:pStyle w:val="TAL"/>
              <w:jc w:val="center"/>
              <w:rPr>
                <w:rFonts w:cs="Arial"/>
                <w:lang w:eastAsia="ja-JP"/>
              </w:rPr>
            </w:pPr>
          </w:p>
        </w:tc>
      </w:tr>
      <w:tr w:rsidR="00B47555" w:rsidRPr="001D2E49" w14:paraId="3A32AADB" w14:textId="77777777" w:rsidTr="00CA0696">
        <w:tc>
          <w:tcPr>
            <w:tcW w:w="2160" w:type="dxa"/>
          </w:tcPr>
          <w:p w14:paraId="40AFD776" w14:textId="77777777" w:rsidR="00B47555" w:rsidRPr="001D2E49" w:rsidRDefault="00B47555" w:rsidP="00CA0696">
            <w:pPr>
              <w:pStyle w:val="TAL"/>
              <w:ind w:left="165"/>
              <w:rPr>
                <w:rFonts w:eastAsia="MS Mincho" w:cs="Arial"/>
                <w:lang w:eastAsia="ja-JP"/>
              </w:rPr>
            </w:pPr>
            <w:r w:rsidRPr="001D2E49">
              <w:t xml:space="preserve">&gt;&gt;PDU Session ID </w:t>
            </w:r>
          </w:p>
        </w:tc>
        <w:tc>
          <w:tcPr>
            <w:tcW w:w="1080" w:type="dxa"/>
          </w:tcPr>
          <w:p w14:paraId="34E9AE59" w14:textId="77777777" w:rsidR="00B47555" w:rsidRPr="001D2E49" w:rsidRDefault="00B47555" w:rsidP="00CA0696">
            <w:pPr>
              <w:pStyle w:val="TAL"/>
              <w:rPr>
                <w:rFonts w:eastAsia="MS Mincho" w:cs="Arial"/>
                <w:lang w:eastAsia="ja-JP"/>
              </w:rPr>
            </w:pPr>
            <w:r w:rsidRPr="001D2E49">
              <w:t>M</w:t>
            </w:r>
          </w:p>
        </w:tc>
        <w:tc>
          <w:tcPr>
            <w:tcW w:w="1080" w:type="dxa"/>
          </w:tcPr>
          <w:p w14:paraId="03D25611" w14:textId="77777777" w:rsidR="00B47555" w:rsidRPr="001D2E49" w:rsidRDefault="00B47555" w:rsidP="00CA0696">
            <w:pPr>
              <w:pStyle w:val="TAL"/>
              <w:rPr>
                <w:rFonts w:cs="Arial"/>
                <w:lang w:eastAsia="ja-JP"/>
              </w:rPr>
            </w:pPr>
          </w:p>
        </w:tc>
        <w:tc>
          <w:tcPr>
            <w:tcW w:w="1512" w:type="dxa"/>
          </w:tcPr>
          <w:p w14:paraId="373C7376" w14:textId="77777777" w:rsidR="00B47555" w:rsidRPr="001D2E49" w:rsidRDefault="00B47555" w:rsidP="00CA0696">
            <w:pPr>
              <w:pStyle w:val="TAL"/>
              <w:rPr>
                <w:rFonts w:cs="Arial"/>
                <w:lang w:eastAsia="ja-JP"/>
              </w:rPr>
            </w:pPr>
            <w:r w:rsidRPr="001D2E49">
              <w:t>9.3.1.50</w:t>
            </w:r>
          </w:p>
        </w:tc>
        <w:tc>
          <w:tcPr>
            <w:tcW w:w="1728" w:type="dxa"/>
          </w:tcPr>
          <w:p w14:paraId="252652EE" w14:textId="77777777" w:rsidR="00B47555" w:rsidRPr="001D2E49" w:rsidRDefault="00B47555" w:rsidP="00CA0696">
            <w:pPr>
              <w:pStyle w:val="TAL"/>
              <w:rPr>
                <w:rFonts w:cs="Arial"/>
                <w:lang w:eastAsia="ja-JP"/>
              </w:rPr>
            </w:pPr>
          </w:p>
        </w:tc>
        <w:tc>
          <w:tcPr>
            <w:tcW w:w="1080" w:type="dxa"/>
          </w:tcPr>
          <w:p w14:paraId="4A483EDD" w14:textId="77777777" w:rsidR="00B47555" w:rsidRPr="001D2E49" w:rsidRDefault="00B47555" w:rsidP="00CA0696">
            <w:pPr>
              <w:pStyle w:val="TAL"/>
              <w:jc w:val="center"/>
              <w:rPr>
                <w:rFonts w:eastAsia="MS Mincho" w:cs="Arial"/>
                <w:lang w:eastAsia="ja-JP"/>
              </w:rPr>
            </w:pPr>
            <w:r w:rsidRPr="001D2E49">
              <w:t>-</w:t>
            </w:r>
          </w:p>
        </w:tc>
        <w:tc>
          <w:tcPr>
            <w:tcW w:w="1080" w:type="dxa"/>
          </w:tcPr>
          <w:p w14:paraId="50A08C49" w14:textId="77777777" w:rsidR="00B47555" w:rsidRPr="001D2E49" w:rsidRDefault="00B47555" w:rsidP="00CA0696">
            <w:pPr>
              <w:pStyle w:val="TAL"/>
              <w:jc w:val="center"/>
              <w:rPr>
                <w:rFonts w:cs="Arial"/>
                <w:lang w:eastAsia="ja-JP"/>
              </w:rPr>
            </w:pPr>
          </w:p>
        </w:tc>
      </w:tr>
      <w:tr w:rsidR="00B47555" w:rsidRPr="001D2E49" w14:paraId="7404E027" w14:textId="77777777" w:rsidTr="00CA0696">
        <w:tc>
          <w:tcPr>
            <w:tcW w:w="2160" w:type="dxa"/>
          </w:tcPr>
          <w:p w14:paraId="44D16156" w14:textId="77777777" w:rsidR="00B47555" w:rsidRPr="001D2E49" w:rsidRDefault="00B47555" w:rsidP="00CA0696">
            <w:pPr>
              <w:pStyle w:val="TAL"/>
              <w:ind w:left="165"/>
              <w:rPr>
                <w:rFonts w:eastAsia="MS Mincho" w:cs="Arial"/>
                <w:lang w:eastAsia="ja-JP"/>
              </w:rPr>
            </w:pPr>
            <w:r w:rsidRPr="001D2E49">
              <w:t>&gt;&gt;Path Switch Request Acknowledge Transfer</w:t>
            </w:r>
          </w:p>
        </w:tc>
        <w:tc>
          <w:tcPr>
            <w:tcW w:w="1080" w:type="dxa"/>
          </w:tcPr>
          <w:p w14:paraId="2F8FE88D" w14:textId="77777777" w:rsidR="00B47555" w:rsidRPr="001D2E49" w:rsidRDefault="00B47555" w:rsidP="00CA0696">
            <w:pPr>
              <w:pStyle w:val="TAL"/>
              <w:rPr>
                <w:rFonts w:eastAsia="MS Mincho" w:cs="Arial"/>
                <w:lang w:eastAsia="ja-JP"/>
              </w:rPr>
            </w:pPr>
            <w:r w:rsidRPr="001D2E49">
              <w:t>M</w:t>
            </w:r>
          </w:p>
        </w:tc>
        <w:tc>
          <w:tcPr>
            <w:tcW w:w="1080" w:type="dxa"/>
          </w:tcPr>
          <w:p w14:paraId="3ED92790" w14:textId="77777777" w:rsidR="00B47555" w:rsidRPr="001D2E49" w:rsidRDefault="00B47555" w:rsidP="00CA0696">
            <w:pPr>
              <w:pStyle w:val="TAL"/>
              <w:rPr>
                <w:rFonts w:cs="Arial"/>
                <w:lang w:eastAsia="ja-JP"/>
              </w:rPr>
            </w:pPr>
          </w:p>
        </w:tc>
        <w:tc>
          <w:tcPr>
            <w:tcW w:w="1512" w:type="dxa"/>
          </w:tcPr>
          <w:p w14:paraId="2BCF9DF3" w14:textId="77777777" w:rsidR="00B47555" w:rsidRPr="001D2E49" w:rsidRDefault="00B47555" w:rsidP="00CA0696">
            <w:pPr>
              <w:pStyle w:val="TAL"/>
              <w:rPr>
                <w:rFonts w:cs="Arial"/>
                <w:lang w:eastAsia="ja-JP"/>
              </w:rPr>
            </w:pPr>
            <w:r w:rsidRPr="001D2E49">
              <w:t>OCTET STRING</w:t>
            </w:r>
          </w:p>
        </w:tc>
        <w:tc>
          <w:tcPr>
            <w:tcW w:w="1728" w:type="dxa"/>
          </w:tcPr>
          <w:p w14:paraId="56EB3690" w14:textId="77777777" w:rsidR="00B47555" w:rsidRPr="001D2E49" w:rsidRDefault="00B47555" w:rsidP="00CA0696">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18991080" w14:textId="77777777" w:rsidR="00B47555" w:rsidRPr="001D2E49" w:rsidRDefault="00B47555" w:rsidP="00CA0696">
            <w:pPr>
              <w:pStyle w:val="TAL"/>
              <w:jc w:val="center"/>
              <w:rPr>
                <w:rFonts w:eastAsia="MS Mincho" w:cs="Arial"/>
                <w:lang w:eastAsia="ja-JP"/>
              </w:rPr>
            </w:pPr>
            <w:r w:rsidRPr="001D2E49">
              <w:t>-</w:t>
            </w:r>
          </w:p>
        </w:tc>
        <w:tc>
          <w:tcPr>
            <w:tcW w:w="1080" w:type="dxa"/>
          </w:tcPr>
          <w:p w14:paraId="431ABE57" w14:textId="77777777" w:rsidR="00B47555" w:rsidRPr="001D2E49" w:rsidRDefault="00B47555" w:rsidP="00CA0696">
            <w:pPr>
              <w:pStyle w:val="TAL"/>
              <w:jc w:val="center"/>
              <w:rPr>
                <w:rFonts w:cs="Arial"/>
                <w:lang w:eastAsia="ja-JP"/>
              </w:rPr>
            </w:pPr>
          </w:p>
        </w:tc>
      </w:tr>
      <w:tr w:rsidR="00B47555" w:rsidRPr="001D2E49" w14:paraId="724C3967" w14:textId="77777777" w:rsidTr="00CA0696">
        <w:tc>
          <w:tcPr>
            <w:tcW w:w="2160" w:type="dxa"/>
          </w:tcPr>
          <w:p w14:paraId="7A181C1E" w14:textId="77777777" w:rsidR="00B47555" w:rsidRPr="001D2E49" w:rsidRDefault="00B47555" w:rsidP="00CA0696">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09FBB718" w14:textId="77777777" w:rsidR="00B47555" w:rsidRPr="001D2E49" w:rsidRDefault="00B47555" w:rsidP="00CA0696">
            <w:pPr>
              <w:pStyle w:val="TAL"/>
              <w:rPr>
                <w:rFonts w:eastAsia="MS Mincho" w:cs="Arial"/>
                <w:lang w:eastAsia="ja-JP"/>
              </w:rPr>
            </w:pPr>
          </w:p>
        </w:tc>
        <w:tc>
          <w:tcPr>
            <w:tcW w:w="1080" w:type="dxa"/>
          </w:tcPr>
          <w:p w14:paraId="18ABC181" w14:textId="77777777" w:rsidR="00B47555" w:rsidRPr="001D2E49" w:rsidRDefault="00B47555" w:rsidP="00CA0696">
            <w:pPr>
              <w:pStyle w:val="TAL"/>
              <w:rPr>
                <w:i/>
              </w:rPr>
            </w:pPr>
            <w:r w:rsidRPr="001D2E49">
              <w:rPr>
                <w:rFonts w:cs="Arial"/>
                <w:i/>
                <w:lang w:eastAsia="ja-JP"/>
              </w:rPr>
              <w:t>0..1</w:t>
            </w:r>
          </w:p>
        </w:tc>
        <w:tc>
          <w:tcPr>
            <w:tcW w:w="1512" w:type="dxa"/>
          </w:tcPr>
          <w:p w14:paraId="102B24AB" w14:textId="77777777" w:rsidR="00B47555" w:rsidRPr="001D2E49" w:rsidRDefault="00B47555" w:rsidP="00CA0696">
            <w:pPr>
              <w:pStyle w:val="TAL"/>
              <w:rPr>
                <w:rFonts w:cs="Arial"/>
                <w:lang w:eastAsia="ja-JP"/>
              </w:rPr>
            </w:pPr>
          </w:p>
        </w:tc>
        <w:tc>
          <w:tcPr>
            <w:tcW w:w="1728" w:type="dxa"/>
          </w:tcPr>
          <w:p w14:paraId="622A6D71" w14:textId="77777777" w:rsidR="00B47555" w:rsidRPr="001D2E49" w:rsidRDefault="00B47555" w:rsidP="00CA0696">
            <w:pPr>
              <w:pStyle w:val="TAL"/>
              <w:rPr>
                <w:rFonts w:cs="Arial"/>
                <w:lang w:eastAsia="ja-JP"/>
              </w:rPr>
            </w:pPr>
          </w:p>
        </w:tc>
        <w:tc>
          <w:tcPr>
            <w:tcW w:w="1080" w:type="dxa"/>
          </w:tcPr>
          <w:p w14:paraId="10B5602B" w14:textId="77777777" w:rsidR="00B47555" w:rsidRPr="001D2E49" w:rsidRDefault="00B47555" w:rsidP="00CA0696">
            <w:pPr>
              <w:pStyle w:val="TAL"/>
              <w:jc w:val="center"/>
              <w:rPr>
                <w:rFonts w:eastAsia="MS Mincho" w:cs="Arial"/>
                <w:lang w:eastAsia="ja-JP"/>
              </w:rPr>
            </w:pPr>
            <w:r w:rsidRPr="001D2E49">
              <w:rPr>
                <w:lang w:eastAsia="ja-JP"/>
              </w:rPr>
              <w:t>YES</w:t>
            </w:r>
          </w:p>
        </w:tc>
        <w:tc>
          <w:tcPr>
            <w:tcW w:w="1080" w:type="dxa"/>
          </w:tcPr>
          <w:p w14:paraId="19371C7A" w14:textId="77777777" w:rsidR="00B47555" w:rsidRPr="001D2E49" w:rsidRDefault="00B47555" w:rsidP="00CA0696">
            <w:pPr>
              <w:pStyle w:val="TAL"/>
              <w:jc w:val="center"/>
              <w:rPr>
                <w:rFonts w:cs="Arial"/>
                <w:lang w:eastAsia="ja-JP"/>
              </w:rPr>
            </w:pPr>
            <w:r w:rsidRPr="001D2E49">
              <w:rPr>
                <w:lang w:eastAsia="ja-JP"/>
              </w:rPr>
              <w:t>ignore</w:t>
            </w:r>
          </w:p>
        </w:tc>
      </w:tr>
      <w:tr w:rsidR="00B47555" w:rsidRPr="001D2E49" w14:paraId="3C31E159" w14:textId="77777777" w:rsidTr="00CA0696">
        <w:tc>
          <w:tcPr>
            <w:tcW w:w="2160" w:type="dxa"/>
          </w:tcPr>
          <w:p w14:paraId="71431063" w14:textId="77777777" w:rsidR="00B47555" w:rsidRPr="001D2E49" w:rsidRDefault="00B47555" w:rsidP="00CA0696">
            <w:pPr>
              <w:pStyle w:val="TAL"/>
              <w:ind w:left="72"/>
              <w:rPr>
                <w:szCs w:val="18"/>
              </w:rPr>
            </w:pPr>
            <w:r w:rsidRPr="001D2E49">
              <w:rPr>
                <w:b/>
                <w:lang w:eastAsia="ja-JP"/>
              </w:rPr>
              <w:t>&gt;PDU Session Resource Released Item</w:t>
            </w:r>
          </w:p>
        </w:tc>
        <w:tc>
          <w:tcPr>
            <w:tcW w:w="1080" w:type="dxa"/>
          </w:tcPr>
          <w:p w14:paraId="34D89C6D" w14:textId="77777777" w:rsidR="00B47555" w:rsidRPr="001D2E49" w:rsidRDefault="00B47555" w:rsidP="00CA0696">
            <w:pPr>
              <w:pStyle w:val="TAL"/>
              <w:rPr>
                <w:rFonts w:eastAsia="MS Mincho" w:cs="Arial"/>
                <w:lang w:eastAsia="ja-JP"/>
              </w:rPr>
            </w:pPr>
          </w:p>
        </w:tc>
        <w:tc>
          <w:tcPr>
            <w:tcW w:w="1080" w:type="dxa"/>
          </w:tcPr>
          <w:p w14:paraId="74F5E22D" w14:textId="77777777" w:rsidR="00B47555" w:rsidRPr="001D2E49" w:rsidRDefault="00B47555" w:rsidP="00CA0696">
            <w:pPr>
              <w:pStyle w:val="TAL"/>
              <w:rPr>
                <w:rFonts w:cs="Arial"/>
                <w:lang w:eastAsia="ja-JP"/>
              </w:rPr>
            </w:pPr>
            <w:r w:rsidRPr="001D2E49">
              <w:rPr>
                <w:bCs/>
                <w:i/>
                <w:szCs w:val="18"/>
                <w:lang w:eastAsia="ja-JP"/>
              </w:rPr>
              <w:t>1..&lt;maxnoofPDUSessions&gt;</w:t>
            </w:r>
          </w:p>
        </w:tc>
        <w:tc>
          <w:tcPr>
            <w:tcW w:w="1512" w:type="dxa"/>
          </w:tcPr>
          <w:p w14:paraId="17F2DDB9" w14:textId="77777777" w:rsidR="00B47555" w:rsidRPr="001D2E49" w:rsidRDefault="00B47555" w:rsidP="00CA0696">
            <w:pPr>
              <w:pStyle w:val="TAL"/>
              <w:rPr>
                <w:rFonts w:cs="Arial"/>
                <w:lang w:eastAsia="ja-JP"/>
              </w:rPr>
            </w:pPr>
          </w:p>
        </w:tc>
        <w:tc>
          <w:tcPr>
            <w:tcW w:w="1728" w:type="dxa"/>
          </w:tcPr>
          <w:p w14:paraId="5B30C1F8" w14:textId="77777777" w:rsidR="00B47555" w:rsidRPr="001D2E49" w:rsidRDefault="00B47555" w:rsidP="00CA0696">
            <w:pPr>
              <w:pStyle w:val="TAL"/>
              <w:rPr>
                <w:rFonts w:cs="Arial"/>
                <w:lang w:eastAsia="ja-JP"/>
              </w:rPr>
            </w:pPr>
          </w:p>
        </w:tc>
        <w:tc>
          <w:tcPr>
            <w:tcW w:w="1080" w:type="dxa"/>
          </w:tcPr>
          <w:p w14:paraId="788E3709"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02E23C59" w14:textId="77777777" w:rsidR="00B47555" w:rsidRPr="001D2E49" w:rsidRDefault="00B47555" w:rsidP="00CA0696">
            <w:pPr>
              <w:pStyle w:val="TAL"/>
              <w:jc w:val="center"/>
              <w:rPr>
                <w:lang w:eastAsia="ja-JP"/>
              </w:rPr>
            </w:pPr>
          </w:p>
        </w:tc>
      </w:tr>
      <w:tr w:rsidR="00B47555" w:rsidRPr="001D2E49" w14:paraId="7D848FE3" w14:textId="77777777" w:rsidTr="00CA0696">
        <w:tc>
          <w:tcPr>
            <w:tcW w:w="2160" w:type="dxa"/>
          </w:tcPr>
          <w:p w14:paraId="609EE3F5" w14:textId="77777777" w:rsidR="00B47555" w:rsidRPr="001D2E49" w:rsidRDefault="00B47555" w:rsidP="00CA0696">
            <w:pPr>
              <w:pStyle w:val="TAL"/>
              <w:ind w:left="162"/>
              <w:rPr>
                <w:szCs w:val="18"/>
              </w:rPr>
            </w:pPr>
            <w:r w:rsidRPr="001D2E49">
              <w:rPr>
                <w:lang w:eastAsia="ja-JP"/>
              </w:rPr>
              <w:t>&gt;&gt;PDU Session ID</w:t>
            </w:r>
          </w:p>
        </w:tc>
        <w:tc>
          <w:tcPr>
            <w:tcW w:w="1080" w:type="dxa"/>
          </w:tcPr>
          <w:p w14:paraId="4A9C0991" w14:textId="77777777" w:rsidR="00B47555" w:rsidRPr="001D2E49" w:rsidRDefault="00B47555" w:rsidP="00CA0696">
            <w:pPr>
              <w:pStyle w:val="TAL"/>
              <w:rPr>
                <w:rFonts w:eastAsia="MS Mincho" w:cs="Arial"/>
                <w:lang w:eastAsia="ja-JP"/>
              </w:rPr>
            </w:pPr>
            <w:r w:rsidRPr="001D2E49">
              <w:rPr>
                <w:rFonts w:cs="Arial"/>
                <w:lang w:eastAsia="ja-JP"/>
              </w:rPr>
              <w:t>M</w:t>
            </w:r>
          </w:p>
        </w:tc>
        <w:tc>
          <w:tcPr>
            <w:tcW w:w="1080" w:type="dxa"/>
          </w:tcPr>
          <w:p w14:paraId="5F27D82A" w14:textId="77777777" w:rsidR="00B47555" w:rsidRPr="001D2E49" w:rsidRDefault="00B47555" w:rsidP="00CA0696">
            <w:pPr>
              <w:pStyle w:val="TAL"/>
              <w:rPr>
                <w:rFonts w:cs="Arial"/>
                <w:lang w:eastAsia="ja-JP"/>
              </w:rPr>
            </w:pPr>
          </w:p>
        </w:tc>
        <w:tc>
          <w:tcPr>
            <w:tcW w:w="1512" w:type="dxa"/>
          </w:tcPr>
          <w:p w14:paraId="169CB0F5" w14:textId="77777777" w:rsidR="00B47555" w:rsidRPr="001D2E49" w:rsidRDefault="00B47555" w:rsidP="00CA0696">
            <w:pPr>
              <w:pStyle w:val="TAL"/>
              <w:rPr>
                <w:rFonts w:cs="Arial"/>
                <w:lang w:eastAsia="ja-JP"/>
              </w:rPr>
            </w:pPr>
            <w:r w:rsidRPr="001D2E49">
              <w:rPr>
                <w:rFonts w:eastAsia="SimSun" w:cs="Arial"/>
                <w:lang w:eastAsia="zh-CN"/>
              </w:rPr>
              <w:t>9.3.1.50</w:t>
            </w:r>
          </w:p>
        </w:tc>
        <w:tc>
          <w:tcPr>
            <w:tcW w:w="1728" w:type="dxa"/>
          </w:tcPr>
          <w:p w14:paraId="143D577C" w14:textId="77777777" w:rsidR="00B47555" w:rsidRPr="001D2E49" w:rsidRDefault="00B47555" w:rsidP="00CA0696">
            <w:pPr>
              <w:pStyle w:val="TAL"/>
              <w:rPr>
                <w:rFonts w:cs="Arial"/>
                <w:lang w:eastAsia="ja-JP"/>
              </w:rPr>
            </w:pPr>
          </w:p>
        </w:tc>
        <w:tc>
          <w:tcPr>
            <w:tcW w:w="1080" w:type="dxa"/>
          </w:tcPr>
          <w:p w14:paraId="1051F788"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3391DAD3" w14:textId="77777777" w:rsidR="00B47555" w:rsidRPr="001D2E49" w:rsidRDefault="00B47555" w:rsidP="00CA0696">
            <w:pPr>
              <w:pStyle w:val="TAL"/>
              <w:jc w:val="center"/>
              <w:rPr>
                <w:lang w:eastAsia="ja-JP"/>
              </w:rPr>
            </w:pPr>
          </w:p>
        </w:tc>
      </w:tr>
      <w:tr w:rsidR="00B47555" w:rsidRPr="001D2E49" w14:paraId="08674377" w14:textId="77777777" w:rsidTr="00CA0696">
        <w:tc>
          <w:tcPr>
            <w:tcW w:w="2160" w:type="dxa"/>
          </w:tcPr>
          <w:p w14:paraId="6191035B" w14:textId="77777777" w:rsidR="00B47555" w:rsidRPr="001D2E49" w:rsidRDefault="00B47555" w:rsidP="00CA0696">
            <w:pPr>
              <w:pStyle w:val="TAL"/>
              <w:ind w:left="162"/>
              <w:rPr>
                <w:szCs w:val="18"/>
              </w:rPr>
            </w:pPr>
            <w:r w:rsidRPr="001D2E49">
              <w:rPr>
                <w:lang w:eastAsia="ja-JP"/>
              </w:rPr>
              <w:t>&gt;&gt;Path Switch Request Unsuccessful Transfer</w:t>
            </w:r>
          </w:p>
        </w:tc>
        <w:tc>
          <w:tcPr>
            <w:tcW w:w="1080" w:type="dxa"/>
          </w:tcPr>
          <w:p w14:paraId="133A98B2" w14:textId="77777777" w:rsidR="00B47555" w:rsidRPr="001D2E49" w:rsidRDefault="00B47555" w:rsidP="00CA0696">
            <w:pPr>
              <w:pStyle w:val="TAL"/>
              <w:rPr>
                <w:rFonts w:eastAsia="MS Mincho" w:cs="Arial"/>
                <w:lang w:eastAsia="ja-JP"/>
              </w:rPr>
            </w:pPr>
            <w:r w:rsidRPr="001D2E49">
              <w:rPr>
                <w:rFonts w:cs="Arial"/>
                <w:lang w:eastAsia="ja-JP"/>
              </w:rPr>
              <w:t>M</w:t>
            </w:r>
          </w:p>
        </w:tc>
        <w:tc>
          <w:tcPr>
            <w:tcW w:w="1080" w:type="dxa"/>
          </w:tcPr>
          <w:p w14:paraId="4A00A7F3" w14:textId="77777777" w:rsidR="00B47555" w:rsidRPr="001D2E49" w:rsidRDefault="00B47555" w:rsidP="00CA0696">
            <w:pPr>
              <w:pStyle w:val="TAL"/>
              <w:rPr>
                <w:rFonts w:cs="Arial"/>
                <w:lang w:eastAsia="ja-JP"/>
              </w:rPr>
            </w:pPr>
          </w:p>
        </w:tc>
        <w:tc>
          <w:tcPr>
            <w:tcW w:w="1512" w:type="dxa"/>
          </w:tcPr>
          <w:p w14:paraId="1637F377" w14:textId="77777777" w:rsidR="00B47555" w:rsidRPr="001D2E49" w:rsidRDefault="00B47555" w:rsidP="00CA0696">
            <w:pPr>
              <w:pStyle w:val="TAL"/>
              <w:rPr>
                <w:rFonts w:cs="Arial"/>
                <w:lang w:eastAsia="ja-JP"/>
              </w:rPr>
            </w:pPr>
            <w:r w:rsidRPr="001D2E49">
              <w:rPr>
                <w:rFonts w:eastAsia="SimSun" w:cs="Arial"/>
                <w:lang w:eastAsia="zh-CN"/>
              </w:rPr>
              <w:t>OCTET STRING</w:t>
            </w:r>
          </w:p>
        </w:tc>
        <w:tc>
          <w:tcPr>
            <w:tcW w:w="1728" w:type="dxa"/>
          </w:tcPr>
          <w:p w14:paraId="7B83DC11" w14:textId="77777777" w:rsidR="00B47555" w:rsidRPr="001D2E49" w:rsidRDefault="00B47555" w:rsidP="00CA0696">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C9E6F17"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35188306" w14:textId="77777777" w:rsidR="00B47555" w:rsidRPr="001D2E49" w:rsidRDefault="00B47555" w:rsidP="00CA0696">
            <w:pPr>
              <w:pStyle w:val="TAL"/>
              <w:jc w:val="center"/>
              <w:rPr>
                <w:lang w:eastAsia="ja-JP"/>
              </w:rPr>
            </w:pPr>
          </w:p>
        </w:tc>
      </w:tr>
      <w:tr w:rsidR="00B47555" w:rsidRPr="001D2E49" w14:paraId="6D7B6D55" w14:textId="77777777" w:rsidTr="00CA0696">
        <w:tc>
          <w:tcPr>
            <w:tcW w:w="2160" w:type="dxa"/>
          </w:tcPr>
          <w:p w14:paraId="7C93EE3D" w14:textId="77777777" w:rsidR="00B47555" w:rsidRPr="001D2E49" w:rsidRDefault="00B47555" w:rsidP="00CA0696">
            <w:pPr>
              <w:pStyle w:val="TAL"/>
              <w:rPr>
                <w:szCs w:val="18"/>
              </w:rPr>
            </w:pPr>
            <w:r w:rsidRPr="001D2E49">
              <w:rPr>
                <w:rFonts w:eastAsia="바탕" w:cs="Arial"/>
              </w:rPr>
              <w:t>Allowed NSSAI</w:t>
            </w:r>
          </w:p>
        </w:tc>
        <w:tc>
          <w:tcPr>
            <w:tcW w:w="1080" w:type="dxa"/>
          </w:tcPr>
          <w:p w14:paraId="52279B56" w14:textId="77777777" w:rsidR="00B47555" w:rsidRPr="001D2E49" w:rsidRDefault="00B47555" w:rsidP="00CA0696">
            <w:pPr>
              <w:pStyle w:val="TAL"/>
              <w:rPr>
                <w:rFonts w:eastAsia="MS Mincho" w:cs="Arial"/>
                <w:lang w:eastAsia="ja-JP"/>
              </w:rPr>
            </w:pPr>
            <w:r w:rsidRPr="001D2E49">
              <w:rPr>
                <w:rFonts w:cs="Arial"/>
              </w:rPr>
              <w:t>M</w:t>
            </w:r>
          </w:p>
        </w:tc>
        <w:tc>
          <w:tcPr>
            <w:tcW w:w="1080" w:type="dxa"/>
          </w:tcPr>
          <w:p w14:paraId="547F11C6" w14:textId="77777777" w:rsidR="00B47555" w:rsidRPr="001D2E49" w:rsidRDefault="00B47555" w:rsidP="00CA0696">
            <w:pPr>
              <w:pStyle w:val="TAL"/>
              <w:rPr>
                <w:rFonts w:cs="Arial"/>
                <w:lang w:eastAsia="ja-JP"/>
              </w:rPr>
            </w:pPr>
          </w:p>
        </w:tc>
        <w:tc>
          <w:tcPr>
            <w:tcW w:w="1512" w:type="dxa"/>
          </w:tcPr>
          <w:p w14:paraId="29D9C979" w14:textId="77777777" w:rsidR="00B47555" w:rsidRPr="001D2E49" w:rsidRDefault="00B47555" w:rsidP="00CA0696">
            <w:pPr>
              <w:pStyle w:val="TAL"/>
              <w:rPr>
                <w:rFonts w:cs="Arial"/>
                <w:lang w:eastAsia="ja-JP"/>
              </w:rPr>
            </w:pPr>
            <w:r w:rsidRPr="001D2E49">
              <w:t>9.3.1.31</w:t>
            </w:r>
          </w:p>
        </w:tc>
        <w:tc>
          <w:tcPr>
            <w:tcW w:w="1728" w:type="dxa"/>
          </w:tcPr>
          <w:p w14:paraId="2312FA0E" w14:textId="77777777" w:rsidR="00B47555" w:rsidRPr="001D2E49" w:rsidRDefault="00B47555" w:rsidP="00CA0696">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A0FAF6C" w14:textId="77777777" w:rsidR="00B47555" w:rsidRPr="001D2E49" w:rsidRDefault="00B47555" w:rsidP="00CA0696">
            <w:pPr>
              <w:pStyle w:val="TAL"/>
              <w:jc w:val="center"/>
              <w:rPr>
                <w:lang w:eastAsia="ja-JP"/>
              </w:rPr>
            </w:pPr>
            <w:r w:rsidRPr="001D2E49">
              <w:rPr>
                <w:rFonts w:cs="Arial"/>
              </w:rPr>
              <w:t>YES</w:t>
            </w:r>
          </w:p>
        </w:tc>
        <w:tc>
          <w:tcPr>
            <w:tcW w:w="1080" w:type="dxa"/>
          </w:tcPr>
          <w:p w14:paraId="36C98EE3" w14:textId="77777777" w:rsidR="00B47555" w:rsidRPr="001D2E49" w:rsidRDefault="00B47555" w:rsidP="00CA0696">
            <w:pPr>
              <w:pStyle w:val="TAL"/>
              <w:jc w:val="center"/>
              <w:rPr>
                <w:lang w:eastAsia="ja-JP"/>
              </w:rPr>
            </w:pPr>
            <w:r w:rsidRPr="001D2E49">
              <w:rPr>
                <w:rFonts w:cs="Arial"/>
                <w:lang w:eastAsia="ja-JP"/>
              </w:rPr>
              <w:t>reject</w:t>
            </w:r>
          </w:p>
        </w:tc>
      </w:tr>
      <w:tr w:rsidR="00B47555" w:rsidRPr="001D2E49" w14:paraId="7546DE4E" w14:textId="77777777" w:rsidTr="00CA0696">
        <w:tc>
          <w:tcPr>
            <w:tcW w:w="2160" w:type="dxa"/>
          </w:tcPr>
          <w:p w14:paraId="331E5209" w14:textId="77777777" w:rsidR="00B47555" w:rsidRPr="001D2E49" w:rsidRDefault="00B47555" w:rsidP="00CA0696">
            <w:pPr>
              <w:pStyle w:val="TAL"/>
              <w:rPr>
                <w:szCs w:val="18"/>
              </w:rPr>
            </w:pPr>
            <w:r w:rsidRPr="001D2E49">
              <w:rPr>
                <w:lang w:eastAsia="ja-JP"/>
              </w:rPr>
              <w:t>Core Network Assistance Information for RRC INACTIVE</w:t>
            </w:r>
          </w:p>
        </w:tc>
        <w:tc>
          <w:tcPr>
            <w:tcW w:w="1080" w:type="dxa"/>
          </w:tcPr>
          <w:p w14:paraId="2D3DFC5C" w14:textId="77777777" w:rsidR="00B47555" w:rsidRPr="001D2E49" w:rsidRDefault="00B47555" w:rsidP="00CA0696">
            <w:pPr>
              <w:pStyle w:val="TAL"/>
              <w:rPr>
                <w:rFonts w:eastAsia="MS Mincho" w:cs="Arial"/>
                <w:lang w:eastAsia="ja-JP"/>
              </w:rPr>
            </w:pPr>
            <w:r w:rsidRPr="001D2E49">
              <w:rPr>
                <w:lang w:eastAsia="ja-JP"/>
              </w:rPr>
              <w:t>O</w:t>
            </w:r>
          </w:p>
        </w:tc>
        <w:tc>
          <w:tcPr>
            <w:tcW w:w="1080" w:type="dxa"/>
          </w:tcPr>
          <w:p w14:paraId="3E072E23" w14:textId="77777777" w:rsidR="00B47555" w:rsidRPr="001D2E49" w:rsidRDefault="00B47555" w:rsidP="00CA0696">
            <w:pPr>
              <w:pStyle w:val="TAL"/>
              <w:rPr>
                <w:rFonts w:cs="Arial"/>
                <w:lang w:eastAsia="ja-JP"/>
              </w:rPr>
            </w:pPr>
          </w:p>
        </w:tc>
        <w:tc>
          <w:tcPr>
            <w:tcW w:w="1512" w:type="dxa"/>
          </w:tcPr>
          <w:p w14:paraId="3481D0F4" w14:textId="77777777" w:rsidR="00B47555" w:rsidRPr="001D2E49" w:rsidRDefault="00B47555" w:rsidP="00CA0696">
            <w:pPr>
              <w:pStyle w:val="TAL"/>
              <w:rPr>
                <w:rFonts w:cs="Arial"/>
                <w:lang w:eastAsia="ja-JP"/>
              </w:rPr>
            </w:pPr>
            <w:r w:rsidRPr="001D2E49">
              <w:rPr>
                <w:lang w:eastAsia="ja-JP"/>
              </w:rPr>
              <w:t>9.3.1.15</w:t>
            </w:r>
          </w:p>
        </w:tc>
        <w:tc>
          <w:tcPr>
            <w:tcW w:w="1728" w:type="dxa"/>
          </w:tcPr>
          <w:p w14:paraId="7339EB1E" w14:textId="77777777" w:rsidR="00B47555" w:rsidRPr="001D2E49" w:rsidRDefault="00B47555" w:rsidP="00CA0696">
            <w:pPr>
              <w:pStyle w:val="TAL"/>
              <w:rPr>
                <w:rFonts w:cs="Arial"/>
                <w:lang w:eastAsia="ja-JP"/>
              </w:rPr>
            </w:pPr>
          </w:p>
        </w:tc>
        <w:tc>
          <w:tcPr>
            <w:tcW w:w="1080" w:type="dxa"/>
          </w:tcPr>
          <w:p w14:paraId="0FFDCCDF" w14:textId="77777777" w:rsidR="00B47555" w:rsidRPr="001D2E49" w:rsidRDefault="00B47555" w:rsidP="00CA0696">
            <w:pPr>
              <w:pStyle w:val="TAL"/>
              <w:jc w:val="center"/>
              <w:rPr>
                <w:lang w:eastAsia="ja-JP"/>
              </w:rPr>
            </w:pPr>
            <w:r w:rsidRPr="001D2E49">
              <w:rPr>
                <w:lang w:eastAsia="ja-JP"/>
              </w:rPr>
              <w:t>YES</w:t>
            </w:r>
          </w:p>
        </w:tc>
        <w:tc>
          <w:tcPr>
            <w:tcW w:w="1080" w:type="dxa"/>
          </w:tcPr>
          <w:p w14:paraId="16A93AF1" w14:textId="77777777" w:rsidR="00B47555" w:rsidRPr="001D2E49" w:rsidRDefault="00B47555" w:rsidP="00CA0696">
            <w:pPr>
              <w:pStyle w:val="TAL"/>
              <w:jc w:val="center"/>
              <w:rPr>
                <w:lang w:eastAsia="ja-JP"/>
              </w:rPr>
            </w:pPr>
            <w:r w:rsidRPr="001D2E49">
              <w:rPr>
                <w:rFonts w:eastAsia="SimSun" w:hint="eastAsia"/>
                <w:lang w:eastAsia="zh-CN"/>
              </w:rPr>
              <w:t>ignore</w:t>
            </w:r>
          </w:p>
        </w:tc>
      </w:tr>
      <w:tr w:rsidR="00B47555" w:rsidRPr="001D2E49" w14:paraId="41D4A6DE" w14:textId="77777777" w:rsidTr="00CA0696">
        <w:tc>
          <w:tcPr>
            <w:tcW w:w="2160" w:type="dxa"/>
          </w:tcPr>
          <w:p w14:paraId="3ACB3D5D" w14:textId="77777777" w:rsidR="00B47555" w:rsidRPr="001D2E49" w:rsidRDefault="00B47555" w:rsidP="00CA0696">
            <w:pPr>
              <w:pStyle w:val="TAL"/>
              <w:rPr>
                <w:lang w:eastAsia="ja-JP"/>
              </w:rPr>
            </w:pPr>
            <w:r w:rsidRPr="001D2E49">
              <w:rPr>
                <w:lang w:eastAsia="ja-JP"/>
              </w:rPr>
              <w:t>RRC Inactive Transition Report Request</w:t>
            </w:r>
          </w:p>
        </w:tc>
        <w:tc>
          <w:tcPr>
            <w:tcW w:w="1080" w:type="dxa"/>
          </w:tcPr>
          <w:p w14:paraId="21FDE956" w14:textId="77777777" w:rsidR="00B47555" w:rsidRPr="001D2E49" w:rsidRDefault="00B47555" w:rsidP="00CA0696">
            <w:pPr>
              <w:pStyle w:val="TAL"/>
              <w:rPr>
                <w:lang w:eastAsia="ja-JP"/>
              </w:rPr>
            </w:pPr>
            <w:r w:rsidRPr="001D2E49">
              <w:rPr>
                <w:lang w:eastAsia="ja-JP"/>
              </w:rPr>
              <w:t>O</w:t>
            </w:r>
          </w:p>
        </w:tc>
        <w:tc>
          <w:tcPr>
            <w:tcW w:w="1080" w:type="dxa"/>
          </w:tcPr>
          <w:p w14:paraId="24ED45D6" w14:textId="77777777" w:rsidR="00B47555" w:rsidRPr="001D2E49" w:rsidRDefault="00B47555" w:rsidP="00CA0696">
            <w:pPr>
              <w:pStyle w:val="TAL"/>
              <w:rPr>
                <w:rFonts w:cs="Arial"/>
                <w:lang w:eastAsia="ja-JP"/>
              </w:rPr>
            </w:pPr>
          </w:p>
        </w:tc>
        <w:tc>
          <w:tcPr>
            <w:tcW w:w="1512" w:type="dxa"/>
          </w:tcPr>
          <w:p w14:paraId="3D9CE20F" w14:textId="77777777" w:rsidR="00B47555" w:rsidRPr="001D2E49" w:rsidRDefault="00B47555" w:rsidP="00CA0696">
            <w:pPr>
              <w:pStyle w:val="TAL"/>
              <w:rPr>
                <w:lang w:eastAsia="ja-JP"/>
              </w:rPr>
            </w:pPr>
            <w:r w:rsidRPr="001D2E49">
              <w:rPr>
                <w:lang w:eastAsia="ja-JP"/>
              </w:rPr>
              <w:t>9.3.1.91</w:t>
            </w:r>
          </w:p>
        </w:tc>
        <w:tc>
          <w:tcPr>
            <w:tcW w:w="1728" w:type="dxa"/>
          </w:tcPr>
          <w:p w14:paraId="46991F95" w14:textId="77777777" w:rsidR="00B47555" w:rsidRPr="001D2E49" w:rsidRDefault="00B47555" w:rsidP="00CA0696">
            <w:pPr>
              <w:pStyle w:val="TAL"/>
              <w:rPr>
                <w:rFonts w:cs="Arial"/>
                <w:lang w:eastAsia="ja-JP"/>
              </w:rPr>
            </w:pPr>
          </w:p>
        </w:tc>
        <w:tc>
          <w:tcPr>
            <w:tcW w:w="1080" w:type="dxa"/>
          </w:tcPr>
          <w:p w14:paraId="7B5D7190" w14:textId="77777777" w:rsidR="00B47555" w:rsidRPr="001D2E49" w:rsidRDefault="00B47555" w:rsidP="00CA0696">
            <w:pPr>
              <w:pStyle w:val="TAL"/>
              <w:jc w:val="center"/>
              <w:rPr>
                <w:lang w:eastAsia="ja-JP"/>
              </w:rPr>
            </w:pPr>
            <w:r w:rsidRPr="001D2E49">
              <w:rPr>
                <w:lang w:eastAsia="ja-JP"/>
              </w:rPr>
              <w:t>YES</w:t>
            </w:r>
          </w:p>
        </w:tc>
        <w:tc>
          <w:tcPr>
            <w:tcW w:w="1080" w:type="dxa"/>
          </w:tcPr>
          <w:p w14:paraId="4ADAAABB" w14:textId="77777777" w:rsidR="00B47555" w:rsidRPr="001D2E49" w:rsidRDefault="00B47555" w:rsidP="00CA0696">
            <w:pPr>
              <w:pStyle w:val="TAL"/>
              <w:jc w:val="center"/>
              <w:rPr>
                <w:rFonts w:eastAsia="SimSun"/>
                <w:lang w:eastAsia="zh-CN"/>
              </w:rPr>
            </w:pPr>
            <w:r w:rsidRPr="001D2E49">
              <w:rPr>
                <w:lang w:eastAsia="ja-JP"/>
              </w:rPr>
              <w:t>ignore</w:t>
            </w:r>
          </w:p>
        </w:tc>
      </w:tr>
      <w:tr w:rsidR="00B47555" w:rsidRPr="001D2E49" w14:paraId="6DC97C11" w14:textId="77777777" w:rsidTr="00CA0696">
        <w:tc>
          <w:tcPr>
            <w:tcW w:w="2160" w:type="dxa"/>
          </w:tcPr>
          <w:p w14:paraId="161271CF" w14:textId="77777777" w:rsidR="00B47555" w:rsidRPr="001D2E49" w:rsidRDefault="00B47555" w:rsidP="00CA0696">
            <w:pPr>
              <w:pStyle w:val="TAL"/>
              <w:rPr>
                <w:rFonts w:cs="Arial"/>
                <w:lang w:eastAsia="ja-JP"/>
              </w:rPr>
            </w:pPr>
            <w:r w:rsidRPr="001D2E49">
              <w:t>Criticality Diagnostics</w:t>
            </w:r>
          </w:p>
        </w:tc>
        <w:tc>
          <w:tcPr>
            <w:tcW w:w="1080" w:type="dxa"/>
          </w:tcPr>
          <w:p w14:paraId="5CA4DFE6" w14:textId="77777777" w:rsidR="00B47555" w:rsidRPr="001D2E49" w:rsidRDefault="00B47555" w:rsidP="00CA0696">
            <w:pPr>
              <w:pStyle w:val="TAL"/>
              <w:rPr>
                <w:rFonts w:cs="Arial"/>
                <w:lang w:eastAsia="ja-JP"/>
              </w:rPr>
            </w:pPr>
            <w:r w:rsidRPr="001D2E49">
              <w:t>O</w:t>
            </w:r>
          </w:p>
        </w:tc>
        <w:tc>
          <w:tcPr>
            <w:tcW w:w="1080" w:type="dxa"/>
          </w:tcPr>
          <w:p w14:paraId="3C2E6242" w14:textId="77777777" w:rsidR="00B47555" w:rsidRPr="001D2E49" w:rsidRDefault="00B47555" w:rsidP="00CA0696">
            <w:pPr>
              <w:pStyle w:val="TAL"/>
              <w:rPr>
                <w:rFonts w:cs="Arial"/>
                <w:i/>
                <w:lang w:eastAsia="ja-JP"/>
              </w:rPr>
            </w:pPr>
          </w:p>
        </w:tc>
        <w:tc>
          <w:tcPr>
            <w:tcW w:w="1512" w:type="dxa"/>
          </w:tcPr>
          <w:p w14:paraId="5A7C4070" w14:textId="77777777" w:rsidR="00B47555" w:rsidRPr="001D2E49" w:rsidRDefault="00B47555" w:rsidP="00CA0696">
            <w:pPr>
              <w:pStyle w:val="TAL"/>
              <w:rPr>
                <w:rFonts w:cs="Arial"/>
                <w:lang w:eastAsia="ja-JP"/>
              </w:rPr>
            </w:pPr>
            <w:r w:rsidRPr="001D2E49">
              <w:t>9.3.1.3</w:t>
            </w:r>
          </w:p>
        </w:tc>
        <w:tc>
          <w:tcPr>
            <w:tcW w:w="1728" w:type="dxa"/>
          </w:tcPr>
          <w:p w14:paraId="6BC0E6F2" w14:textId="77777777" w:rsidR="00B47555" w:rsidRPr="001D2E49" w:rsidRDefault="00B47555" w:rsidP="00CA0696">
            <w:pPr>
              <w:pStyle w:val="TAL"/>
              <w:rPr>
                <w:rFonts w:cs="Arial"/>
                <w:lang w:eastAsia="ja-JP"/>
              </w:rPr>
            </w:pPr>
          </w:p>
        </w:tc>
        <w:tc>
          <w:tcPr>
            <w:tcW w:w="1080" w:type="dxa"/>
          </w:tcPr>
          <w:p w14:paraId="6268BF15" w14:textId="77777777" w:rsidR="00B47555" w:rsidRPr="001D2E49" w:rsidRDefault="00B47555" w:rsidP="00CA0696">
            <w:pPr>
              <w:pStyle w:val="TAR"/>
              <w:jc w:val="center"/>
              <w:rPr>
                <w:rFonts w:cs="Arial"/>
                <w:lang w:eastAsia="ja-JP"/>
              </w:rPr>
            </w:pPr>
            <w:r w:rsidRPr="001D2E49">
              <w:t>YES</w:t>
            </w:r>
          </w:p>
        </w:tc>
        <w:tc>
          <w:tcPr>
            <w:tcW w:w="1080" w:type="dxa"/>
          </w:tcPr>
          <w:p w14:paraId="67777B7E" w14:textId="77777777" w:rsidR="00B47555" w:rsidRPr="001D2E49" w:rsidRDefault="00B47555" w:rsidP="00CA0696">
            <w:pPr>
              <w:pStyle w:val="TAR"/>
              <w:jc w:val="center"/>
              <w:rPr>
                <w:rFonts w:cs="Arial"/>
                <w:lang w:eastAsia="ja-JP"/>
              </w:rPr>
            </w:pPr>
            <w:r w:rsidRPr="001D2E49">
              <w:t>ignore</w:t>
            </w:r>
          </w:p>
        </w:tc>
      </w:tr>
      <w:tr w:rsidR="00B47555" w:rsidRPr="001D2E49" w14:paraId="26E23037" w14:textId="77777777" w:rsidTr="00CA0696">
        <w:tc>
          <w:tcPr>
            <w:tcW w:w="2160" w:type="dxa"/>
          </w:tcPr>
          <w:p w14:paraId="65A99C92" w14:textId="77777777" w:rsidR="00B47555" w:rsidRPr="001D2E49" w:rsidRDefault="00B47555" w:rsidP="00CA0696">
            <w:pPr>
              <w:keepNext/>
              <w:keepLines/>
              <w:spacing w:after="0"/>
              <w:rPr>
                <w:rFonts w:ascii="Arial" w:eastAsia="바탕" w:hAnsi="Arial" w:cs="Arial"/>
                <w:sz w:val="18"/>
              </w:rPr>
            </w:pPr>
            <w:r w:rsidRPr="001D2E49">
              <w:rPr>
                <w:rFonts w:ascii="Arial" w:hAnsi="Arial" w:cs="Arial"/>
                <w:sz w:val="18"/>
                <w:lang w:eastAsia="zh-CN"/>
              </w:rPr>
              <w:t xml:space="preserve">Redirection for Voice EPS Fallback </w:t>
            </w:r>
          </w:p>
        </w:tc>
        <w:tc>
          <w:tcPr>
            <w:tcW w:w="1080" w:type="dxa"/>
          </w:tcPr>
          <w:p w14:paraId="36E88BBE" w14:textId="77777777" w:rsidR="00B47555" w:rsidRPr="001D2E49" w:rsidRDefault="00B47555"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245D7C9" w14:textId="77777777" w:rsidR="00B47555" w:rsidRPr="001D2E49" w:rsidRDefault="00B47555" w:rsidP="00CA0696">
            <w:pPr>
              <w:keepNext/>
              <w:keepLines/>
              <w:spacing w:after="0"/>
              <w:rPr>
                <w:rFonts w:ascii="Arial" w:hAnsi="Arial" w:cs="Arial"/>
                <w:i/>
                <w:sz w:val="18"/>
                <w:lang w:eastAsia="ja-JP"/>
              </w:rPr>
            </w:pPr>
          </w:p>
        </w:tc>
        <w:tc>
          <w:tcPr>
            <w:tcW w:w="1512" w:type="dxa"/>
          </w:tcPr>
          <w:p w14:paraId="1C73F2BE" w14:textId="77777777" w:rsidR="00B47555" w:rsidRPr="001D2E49" w:rsidRDefault="00B47555" w:rsidP="00CA0696">
            <w:pPr>
              <w:keepNext/>
              <w:keepLines/>
              <w:spacing w:after="0"/>
              <w:rPr>
                <w:rFonts w:ascii="Arial" w:hAnsi="Arial"/>
                <w:sz w:val="18"/>
              </w:rPr>
            </w:pPr>
            <w:r w:rsidRPr="001D2E49">
              <w:rPr>
                <w:rFonts w:ascii="Arial" w:hAnsi="Arial"/>
                <w:sz w:val="18"/>
              </w:rPr>
              <w:t>9.3.1.116</w:t>
            </w:r>
          </w:p>
        </w:tc>
        <w:tc>
          <w:tcPr>
            <w:tcW w:w="1728" w:type="dxa"/>
          </w:tcPr>
          <w:p w14:paraId="273429C2" w14:textId="77777777" w:rsidR="00B47555" w:rsidRPr="001D2E49" w:rsidRDefault="00B47555" w:rsidP="00CA0696">
            <w:pPr>
              <w:keepNext/>
              <w:keepLines/>
              <w:spacing w:after="0"/>
              <w:rPr>
                <w:rFonts w:ascii="Arial" w:hAnsi="Arial" w:cs="Arial"/>
                <w:sz w:val="18"/>
                <w:lang w:eastAsia="zh-CN"/>
              </w:rPr>
            </w:pPr>
          </w:p>
        </w:tc>
        <w:tc>
          <w:tcPr>
            <w:tcW w:w="1080" w:type="dxa"/>
          </w:tcPr>
          <w:p w14:paraId="1732BCF0" w14:textId="77777777" w:rsidR="00B47555" w:rsidRPr="001D2E49" w:rsidRDefault="00B47555"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10870547"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B47555" w:rsidRPr="001D2E49" w14:paraId="25B47664" w14:textId="77777777" w:rsidTr="00CA0696">
        <w:tc>
          <w:tcPr>
            <w:tcW w:w="2160" w:type="dxa"/>
          </w:tcPr>
          <w:p w14:paraId="4E606307"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62C3F475"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O</w:t>
            </w:r>
          </w:p>
        </w:tc>
        <w:tc>
          <w:tcPr>
            <w:tcW w:w="1080" w:type="dxa"/>
          </w:tcPr>
          <w:p w14:paraId="12862272" w14:textId="77777777" w:rsidR="00B47555" w:rsidRPr="001D2E49" w:rsidRDefault="00B47555" w:rsidP="00CA0696">
            <w:pPr>
              <w:keepNext/>
              <w:keepLines/>
              <w:spacing w:after="0"/>
              <w:rPr>
                <w:rFonts w:ascii="Arial" w:hAnsi="Arial" w:cs="Arial"/>
                <w:i/>
                <w:sz w:val="18"/>
                <w:lang w:eastAsia="ja-JP"/>
              </w:rPr>
            </w:pPr>
          </w:p>
        </w:tc>
        <w:tc>
          <w:tcPr>
            <w:tcW w:w="1512" w:type="dxa"/>
          </w:tcPr>
          <w:p w14:paraId="3EE41F25"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9.3.1.119</w:t>
            </w:r>
          </w:p>
        </w:tc>
        <w:tc>
          <w:tcPr>
            <w:tcW w:w="1728" w:type="dxa"/>
          </w:tcPr>
          <w:p w14:paraId="508B9CF7" w14:textId="77777777" w:rsidR="00B47555" w:rsidRPr="001D2E49" w:rsidRDefault="00B47555" w:rsidP="00CA0696">
            <w:pPr>
              <w:keepNext/>
              <w:keepLines/>
              <w:spacing w:after="0"/>
              <w:rPr>
                <w:rFonts w:ascii="Arial" w:hAnsi="Arial" w:cs="Arial"/>
                <w:sz w:val="18"/>
                <w:lang w:eastAsia="ja-JP"/>
              </w:rPr>
            </w:pPr>
          </w:p>
        </w:tc>
        <w:tc>
          <w:tcPr>
            <w:tcW w:w="1080" w:type="dxa"/>
          </w:tcPr>
          <w:p w14:paraId="1711975C"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18E85FEB"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sz w:val="18"/>
              </w:rPr>
              <w:t>ignore</w:t>
            </w:r>
          </w:p>
        </w:tc>
      </w:tr>
      <w:tr w:rsidR="002D51A0" w:rsidRPr="001D2E49" w14:paraId="1DF1AC85" w14:textId="77777777" w:rsidTr="00CA0696">
        <w:tc>
          <w:tcPr>
            <w:tcW w:w="2160" w:type="dxa"/>
          </w:tcPr>
          <w:p w14:paraId="2BFB3EB9" w14:textId="64951CD1" w:rsidR="002D51A0" w:rsidRPr="001D2E49" w:rsidRDefault="002D51A0" w:rsidP="002D51A0">
            <w:pPr>
              <w:keepNext/>
              <w:keepLines/>
              <w:spacing w:after="0"/>
              <w:rPr>
                <w:rFonts w:ascii="Arial" w:hAnsi="Arial"/>
                <w:sz w:val="18"/>
              </w:rPr>
            </w:pPr>
            <w:r>
              <w:rPr>
                <w:rFonts w:ascii="Arial" w:hAnsi="Arial" w:cs="Arial"/>
                <w:sz w:val="18"/>
                <w:lang w:eastAsia="zh-CN"/>
              </w:rPr>
              <w:t>SRVCC Operation Possible</w:t>
            </w:r>
          </w:p>
        </w:tc>
        <w:tc>
          <w:tcPr>
            <w:tcW w:w="1080" w:type="dxa"/>
          </w:tcPr>
          <w:p w14:paraId="60A2124D" w14:textId="477F736A" w:rsidR="002D51A0" w:rsidRPr="001D2E49" w:rsidRDefault="002D51A0" w:rsidP="002D51A0">
            <w:pPr>
              <w:keepNext/>
              <w:keepLines/>
              <w:spacing w:after="0"/>
              <w:rPr>
                <w:rFonts w:ascii="Arial" w:hAnsi="Arial"/>
                <w:sz w:val="18"/>
              </w:rPr>
            </w:pPr>
            <w:r w:rsidRPr="00CF1417">
              <w:rPr>
                <w:rFonts w:ascii="Arial" w:hAnsi="Arial" w:cs="Arial"/>
                <w:sz w:val="18"/>
                <w:lang w:eastAsia="zh-CN"/>
              </w:rPr>
              <w:t>O</w:t>
            </w:r>
          </w:p>
        </w:tc>
        <w:tc>
          <w:tcPr>
            <w:tcW w:w="1080" w:type="dxa"/>
          </w:tcPr>
          <w:p w14:paraId="44A4FEAC" w14:textId="77777777" w:rsidR="002D51A0" w:rsidRPr="001D2E49" w:rsidRDefault="002D51A0" w:rsidP="002D51A0">
            <w:pPr>
              <w:keepNext/>
              <w:keepLines/>
              <w:spacing w:after="0"/>
              <w:rPr>
                <w:rFonts w:ascii="Arial" w:hAnsi="Arial" w:cs="Arial"/>
                <w:i/>
                <w:sz w:val="18"/>
                <w:lang w:eastAsia="ja-JP"/>
              </w:rPr>
            </w:pPr>
          </w:p>
        </w:tc>
        <w:tc>
          <w:tcPr>
            <w:tcW w:w="1512" w:type="dxa"/>
          </w:tcPr>
          <w:p w14:paraId="08CAD924" w14:textId="7F7B7C26" w:rsidR="002D51A0" w:rsidRPr="001D2E49" w:rsidRDefault="002D51A0" w:rsidP="002D51A0">
            <w:pPr>
              <w:keepNext/>
              <w:keepLines/>
              <w:spacing w:after="0"/>
              <w:rPr>
                <w:rFonts w:ascii="Arial" w:hAnsi="Arial"/>
                <w:sz w:val="18"/>
              </w:rPr>
            </w:pPr>
            <w:r>
              <w:rPr>
                <w:rFonts w:ascii="Arial" w:hAnsi="Arial" w:cs="Arial"/>
                <w:sz w:val="18"/>
                <w:lang w:eastAsia="zh-CN"/>
              </w:rPr>
              <w:t>9.3.1.128</w:t>
            </w:r>
          </w:p>
        </w:tc>
        <w:tc>
          <w:tcPr>
            <w:tcW w:w="1728" w:type="dxa"/>
          </w:tcPr>
          <w:p w14:paraId="68F8E695" w14:textId="77777777" w:rsidR="002D51A0" w:rsidRPr="001D2E49" w:rsidRDefault="002D51A0" w:rsidP="002D51A0">
            <w:pPr>
              <w:keepNext/>
              <w:keepLines/>
              <w:spacing w:after="0"/>
              <w:rPr>
                <w:rFonts w:ascii="Arial" w:hAnsi="Arial" w:cs="Arial"/>
                <w:sz w:val="18"/>
                <w:lang w:eastAsia="ja-JP"/>
              </w:rPr>
            </w:pPr>
          </w:p>
        </w:tc>
        <w:tc>
          <w:tcPr>
            <w:tcW w:w="1080" w:type="dxa"/>
          </w:tcPr>
          <w:p w14:paraId="2FB2DE49" w14:textId="3F56CB6B" w:rsidR="002D51A0" w:rsidRPr="001D2E49" w:rsidRDefault="002D51A0" w:rsidP="002D51A0">
            <w:pPr>
              <w:keepNext/>
              <w:keepLines/>
              <w:spacing w:after="0"/>
              <w:jc w:val="center"/>
              <w:rPr>
                <w:rFonts w:ascii="Arial" w:hAnsi="Arial"/>
                <w:sz w:val="18"/>
              </w:rPr>
            </w:pPr>
            <w:r w:rsidRPr="00CF1417">
              <w:rPr>
                <w:rFonts w:ascii="Arial" w:hAnsi="Arial" w:cs="Arial"/>
                <w:sz w:val="18"/>
                <w:lang w:eastAsia="zh-CN"/>
              </w:rPr>
              <w:t>YES</w:t>
            </w:r>
          </w:p>
        </w:tc>
        <w:tc>
          <w:tcPr>
            <w:tcW w:w="1080" w:type="dxa"/>
          </w:tcPr>
          <w:p w14:paraId="7C066F88" w14:textId="7FC6AD65" w:rsidR="002D51A0" w:rsidRPr="001D2E49" w:rsidRDefault="002D51A0" w:rsidP="002D51A0">
            <w:pPr>
              <w:keepNext/>
              <w:keepLines/>
              <w:spacing w:after="0"/>
              <w:jc w:val="center"/>
              <w:rPr>
                <w:rFonts w:ascii="Arial" w:hAnsi="Arial"/>
                <w:sz w:val="18"/>
              </w:rPr>
            </w:pPr>
            <w:r w:rsidRPr="00CF1417">
              <w:rPr>
                <w:rFonts w:ascii="Arial" w:hAnsi="Arial" w:cs="Arial"/>
                <w:sz w:val="18"/>
                <w:lang w:eastAsia="zh-CN"/>
              </w:rPr>
              <w:t>ignore</w:t>
            </w:r>
          </w:p>
        </w:tc>
      </w:tr>
      <w:tr w:rsidR="00B47555" w:rsidRPr="001D2E49" w14:paraId="0837150A" w14:textId="77777777" w:rsidTr="00CA0696">
        <w:trPr>
          <w:ins w:id="324" w:author="Jian (James) Xu_LGE" w:date="2020-02-04T09:28:00Z"/>
        </w:trPr>
        <w:tc>
          <w:tcPr>
            <w:tcW w:w="2160" w:type="dxa"/>
          </w:tcPr>
          <w:p w14:paraId="3EE7DE4D" w14:textId="516AB8EF" w:rsidR="00B47555" w:rsidRPr="001D2E49" w:rsidRDefault="00B47555" w:rsidP="00B47555">
            <w:pPr>
              <w:keepNext/>
              <w:keepLines/>
              <w:spacing w:after="0"/>
              <w:rPr>
                <w:ins w:id="325" w:author="Jian (James) Xu_LGE" w:date="2020-02-04T09:28:00Z"/>
                <w:rFonts w:ascii="Arial" w:hAnsi="Arial"/>
                <w:sz w:val="18"/>
              </w:rPr>
            </w:pPr>
            <w:ins w:id="326" w:author="Jian (James) Xu_LGE" w:date="2020-02-04T09:28:00Z">
              <w:r>
                <w:rPr>
                  <w:rFonts w:eastAsia="바탕"/>
                </w:rPr>
                <w:t>NR V2X Services</w:t>
              </w:r>
              <w:r w:rsidRPr="00D57620">
                <w:rPr>
                  <w:rFonts w:eastAsia="바탕"/>
                </w:rPr>
                <w:t xml:space="preserve"> Authorized</w:t>
              </w:r>
            </w:ins>
          </w:p>
        </w:tc>
        <w:tc>
          <w:tcPr>
            <w:tcW w:w="1080" w:type="dxa"/>
          </w:tcPr>
          <w:p w14:paraId="60481533" w14:textId="064579C0" w:rsidR="00B47555" w:rsidRPr="001D2E49" w:rsidRDefault="00B47555" w:rsidP="00B47555">
            <w:pPr>
              <w:keepNext/>
              <w:keepLines/>
              <w:spacing w:after="0"/>
              <w:rPr>
                <w:ins w:id="327" w:author="Jian (James) Xu_LGE" w:date="2020-02-04T09:28:00Z"/>
                <w:rFonts w:ascii="Arial" w:hAnsi="Arial"/>
                <w:sz w:val="18"/>
              </w:rPr>
            </w:pPr>
            <w:ins w:id="328" w:author="Jian (James) Xu_LGE" w:date="2020-02-04T09:28:00Z">
              <w:r w:rsidRPr="00D57620">
                <w:t>O</w:t>
              </w:r>
            </w:ins>
          </w:p>
        </w:tc>
        <w:tc>
          <w:tcPr>
            <w:tcW w:w="1080" w:type="dxa"/>
          </w:tcPr>
          <w:p w14:paraId="48622E94" w14:textId="77777777" w:rsidR="00B47555" w:rsidRPr="001D2E49" w:rsidRDefault="00B47555" w:rsidP="00B47555">
            <w:pPr>
              <w:keepNext/>
              <w:keepLines/>
              <w:spacing w:after="0"/>
              <w:rPr>
                <w:ins w:id="329" w:author="Jian (James) Xu_LGE" w:date="2020-02-04T09:28:00Z"/>
                <w:rFonts w:ascii="Arial" w:hAnsi="Arial" w:cs="Arial"/>
                <w:i/>
                <w:sz w:val="18"/>
                <w:lang w:eastAsia="ja-JP"/>
              </w:rPr>
            </w:pPr>
          </w:p>
        </w:tc>
        <w:tc>
          <w:tcPr>
            <w:tcW w:w="1512" w:type="dxa"/>
          </w:tcPr>
          <w:p w14:paraId="79A1B090" w14:textId="325C74D2" w:rsidR="00B47555" w:rsidRPr="001D2E49" w:rsidRDefault="00B47555" w:rsidP="00B47555">
            <w:pPr>
              <w:keepNext/>
              <w:keepLines/>
              <w:spacing w:after="0"/>
              <w:rPr>
                <w:ins w:id="330" w:author="Jian (James) Xu_LGE" w:date="2020-02-04T09:28:00Z"/>
                <w:rFonts w:ascii="Arial" w:hAnsi="Arial"/>
                <w:sz w:val="18"/>
              </w:rPr>
            </w:pPr>
            <w:ins w:id="331" w:author="Jian (James) Xu_LGE" w:date="2020-02-04T09:28:00Z">
              <w:r>
                <w:t>9.3</w:t>
              </w:r>
              <w:r w:rsidRPr="00D57620">
                <w:t>.1</w:t>
              </w:r>
              <w:r>
                <w:t>.x</w:t>
              </w:r>
            </w:ins>
          </w:p>
        </w:tc>
        <w:tc>
          <w:tcPr>
            <w:tcW w:w="1728" w:type="dxa"/>
          </w:tcPr>
          <w:p w14:paraId="4AFF8B7C" w14:textId="77777777" w:rsidR="00B47555" w:rsidRPr="001D2E49" w:rsidRDefault="00B47555" w:rsidP="00B47555">
            <w:pPr>
              <w:keepNext/>
              <w:keepLines/>
              <w:spacing w:after="0"/>
              <w:rPr>
                <w:ins w:id="332" w:author="Jian (James) Xu_LGE" w:date="2020-02-04T09:28:00Z"/>
                <w:rFonts w:ascii="Arial" w:hAnsi="Arial" w:cs="Arial"/>
                <w:sz w:val="18"/>
                <w:lang w:eastAsia="ja-JP"/>
              </w:rPr>
            </w:pPr>
          </w:p>
        </w:tc>
        <w:tc>
          <w:tcPr>
            <w:tcW w:w="1080" w:type="dxa"/>
          </w:tcPr>
          <w:p w14:paraId="4896E199" w14:textId="1FFA6D5D" w:rsidR="00B47555" w:rsidRPr="001D2E49" w:rsidRDefault="00B47555" w:rsidP="00B47555">
            <w:pPr>
              <w:keepNext/>
              <w:keepLines/>
              <w:spacing w:after="0"/>
              <w:jc w:val="center"/>
              <w:rPr>
                <w:ins w:id="333" w:author="Jian (James) Xu_LGE" w:date="2020-02-04T09:28:00Z"/>
                <w:rFonts w:ascii="Arial" w:hAnsi="Arial"/>
                <w:sz w:val="18"/>
              </w:rPr>
            </w:pPr>
            <w:ins w:id="334" w:author="Jian (James) Xu_LGE" w:date="2020-02-04T09:28:00Z">
              <w:r w:rsidRPr="00D57620">
                <w:t>YES</w:t>
              </w:r>
            </w:ins>
          </w:p>
        </w:tc>
        <w:tc>
          <w:tcPr>
            <w:tcW w:w="1080" w:type="dxa"/>
          </w:tcPr>
          <w:p w14:paraId="5F598458" w14:textId="654250CA" w:rsidR="00B47555" w:rsidRPr="001D2E49" w:rsidRDefault="00B47555" w:rsidP="00B47555">
            <w:pPr>
              <w:keepNext/>
              <w:keepLines/>
              <w:spacing w:after="0"/>
              <w:jc w:val="center"/>
              <w:rPr>
                <w:ins w:id="335" w:author="Jian (James) Xu_LGE" w:date="2020-02-04T09:28:00Z"/>
                <w:rFonts w:ascii="Arial" w:hAnsi="Arial"/>
                <w:sz w:val="18"/>
              </w:rPr>
            </w:pPr>
            <w:ins w:id="336" w:author="Jian (James) Xu_LGE" w:date="2020-02-04T09:28:00Z">
              <w:r w:rsidRPr="00D57620">
                <w:t>ignore</w:t>
              </w:r>
            </w:ins>
          </w:p>
        </w:tc>
      </w:tr>
      <w:tr w:rsidR="00B47555" w:rsidRPr="001D2E49" w14:paraId="1C7BA9E6" w14:textId="77777777" w:rsidTr="00CA0696">
        <w:trPr>
          <w:ins w:id="337" w:author="Jian (James) Xu_LGE" w:date="2020-02-04T09:28:00Z"/>
        </w:trPr>
        <w:tc>
          <w:tcPr>
            <w:tcW w:w="2160" w:type="dxa"/>
          </w:tcPr>
          <w:p w14:paraId="4D3C50F0" w14:textId="3C224494" w:rsidR="00B47555" w:rsidRPr="001D2E49" w:rsidRDefault="00B47555" w:rsidP="00B47555">
            <w:pPr>
              <w:keepNext/>
              <w:keepLines/>
              <w:spacing w:after="0"/>
              <w:rPr>
                <w:ins w:id="338" w:author="Jian (James) Xu_LGE" w:date="2020-02-04T09:28:00Z"/>
                <w:rFonts w:ascii="Arial" w:hAnsi="Arial"/>
                <w:sz w:val="18"/>
              </w:rPr>
            </w:pPr>
            <w:ins w:id="339" w:author="Jian (James) Xu_LGE" w:date="2020-02-04T09:28:00Z">
              <w:r>
                <w:rPr>
                  <w:rFonts w:eastAsia="바탕"/>
                </w:rPr>
                <w:t>LTE V2X Services</w:t>
              </w:r>
              <w:r w:rsidRPr="00D57620">
                <w:rPr>
                  <w:rFonts w:eastAsia="바탕"/>
                </w:rPr>
                <w:t xml:space="preserve"> Authorized</w:t>
              </w:r>
            </w:ins>
          </w:p>
        </w:tc>
        <w:tc>
          <w:tcPr>
            <w:tcW w:w="1080" w:type="dxa"/>
          </w:tcPr>
          <w:p w14:paraId="1DF9DD22" w14:textId="09ADAA86" w:rsidR="00B47555" w:rsidRPr="001D2E49" w:rsidRDefault="00B47555" w:rsidP="00B47555">
            <w:pPr>
              <w:keepNext/>
              <w:keepLines/>
              <w:spacing w:after="0"/>
              <w:rPr>
                <w:ins w:id="340" w:author="Jian (James) Xu_LGE" w:date="2020-02-04T09:28:00Z"/>
                <w:rFonts w:ascii="Arial" w:hAnsi="Arial"/>
                <w:sz w:val="18"/>
              </w:rPr>
            </w:pPr>
            <w:ins w:id="341" w:author="Jian (James) Xu_LGE" w:date="2020-02-04T09:28:00Z">
              <w:r w:rsidRPr="00D57620">
                <w:t>O</w:t>
              </w:r>
            </w:ins>
          </w:p>
        </w:tc>
        <w:tc>
          <w:tcPr>
            <w:tcW w:w="1080" w:type="dxa"/>
          </w:tcPr>
          <w:p w14:paraId="15A521F1" w14:textId="77777777" w:rsidR="00B47555" w:rsidRPr="001D2E49" w:rsidRDefault="00B47555" w:rsidP="00B47555">
            <w:pPr>
              <w:keepNext/>
              <w:keepLines/>
              <w:spacing w:after="0"/>
              <w:rPr>
                <w:ins w:id="342" w:author="Jian (James) Xu_LGE" w:date="2020-02-04T09:28:00Z"/>
                <w:rFonts w:ascii="Arial" w:hAnsi="Arial" w:cs="Arial"/>
                <w:i/>
                <w:sz w:val="18"/>
                <w:lang w:eastAsia="ja-JP"/>
              </w:rPr>
            </w:pPr>
          </w:p>
        </w:tc>
        <w:tc>
          <w:tcPr>
            <w:tcW w:w="1512" w:type="dxa"/>
          </w:tcPr>
          <w:p w14:paraId="7B13E40D" w14:textId="66739877" w:rsidR="00B47555" w:rsidRPr="001D2E49" w:rsidRDefault="00B47555" w:rsidP="00B47555">
            <w:pPr>
              <w:keepNext/>
              <w:keepLines/>
              <w:spacing w:after="0"/>
              <w:rPr>
                <w:ins w:id="343" w:author="Jian (James) Xu_LGE" w:date="2020-02-04T09:28:00Z"/>
                <w:rFonts w:ascii="Arial" w:hAnsi="Arial"/>
                <w:sz w:val="18"/>
              </w:rPr>
            </w:pPr>
            <w:ins w:id="344" w:author="Jian (James) Xu_LGE" w:date="2020-02-04T09:28:00Z">
              <w:r>
                <w:t>9.3</w:t>
              </w:r>
              <w:r w:rsidRPr="00D57620">
                <w:t>.1</w:t>
              </w:r>
              <w:r>
                <w:t>.y</w:t>
              </w:r>
            </w:ins>
          </w:p>
        </w:tc>
        <w:tc>
          <w:tcPr>
            <w:tcW w:w="1728" w:type="dxa"/>
          </w:tcPr>
          <w:p w14:paraId="4520CE31" w14:textId="77777777" w:rsidR="00B47555" w:rsidRPr="001D2E49" w:rsidRDefault="00B47555" w:rsidP="00B47555">
            <w:pPr>
              <w:keepNext/>
              <w:keepLines/>
              <w:spacing w:after="0"/>
              <w:rPr>
                <w:ins w:id="345" w:author="Jian (James) Xu_LGE" w:date="2020-02-04T09:28:00Z"/>
                <w:rFonts w:ascii="Arial" w:hAnsi="Arial" w:cs="Arial"/>
                <w:sz w:val="18"/>
                <w:lang w:eastAsia="ja-JP"/>
              </w:rPr>
            </w:pPr>
          </w:p>
        </w:tc>
        <w:tc>
          <w:tcPr>
            <w:tcW w:w="1080" w:type="dxa"/>
          </w:tcPr>
          <w:p w14:paraId="1693173A" w14:textId="7BACF980" w:rsidR="00B47555" w:rsidRPr="001D2E49" w:rsidRDefault="00B47555" w:rsidP="00B47555">
            <w:pPr>
              <w:keepNext/>
              <w:keepLines/>
              <w:spacing w:after="0"/>
              <w:jc w:val="center"/>
              <w:rPr>
                <w:ins w:id="346" w:author="Jian (James) Xu_LGE" w:date="2020-02-04T09:28:00Z"/>
                <w:rFonts w:ascii="Arial" w:hAnsi="Arial"/>
                <w:sz w:val="18"/>
              </w:rPr>
            </w:pPr>
            <w:ins w:id="347" w:author="Jian (James) Xu_LGE" w:date="2020-02-04T09:28:00Z">
              <w:r w:rsidRPr="00D57620">
                <w:t>YES</w:t>
              </w:r>
            </w:ins>
          </w:p>
        </w:tc>
        <w:tc>
          <w:tcPr>
            <w:tcW w:w="1080" w:type="dxa"/>
          </w:tcPr>
          <w:p w14:paraId="23EED55A" w14:textId="35EC8F66" w:rsidR="00B47555" w:rsidRPr="001D2E49" w:rsidRDefault="00B47555" w:rsidP="00B47555">
            <w:pPr>
              <w:keepNext/>
              <w:keepLines/>
              <w:spacing w:after="0"/>
              <w:jc w:val="center"/>
              <w:rPr>
                <w:ins w:id="348" w:author="Jian (James) Xu_LGE" w:date="2020-02-04T09:28:00Z"/>
                <w:rFonts w:ascii="Arial" w:hAnsi="Arial"/>
                <w:sz w:val="18"/>
              </w:rPr>
            </w:pPr>
            <w:ins w:id="349" w:author="Jian (James) Xu_LGE" w:date="2020-02-04T09:28:00Z">
              <w:r w:rsidRPr="00D57620">
                <w:t>ignore</w:t>
              </w:r>
            </w:ins>
          </w:p>
        </w:tc>
      </w:tr>
      <w:tr w:rsidR="00B47555" w:rsidRPr="001D2E49" w14:paraId="2ADDCF69" w14:textId="77777777" w:rsidTr="00CA0696">
        <w:trPr>
          <w:ins w:id="350" w:author="Jian (James) Xu_LGE" w:date="2020-02-04T09:28:00Z"/>
        </w:trPr>
        <w:tc>
          <w:tcPr>
            <w:tcW w:w="2160" w:type="dxa"/>
          </w:tcPr>
          <w:p w14:paraId="4E4A6A87" w14:textId="4F46051C" w:rsidR="00B47555" w:rsidRPr="001D2E49" w:rsidRDefault="00B47555" w:rsidP="00B47555">
            <w:pPr>
              <w:keepNext/>
              <w:keepLines/>
              <w:spacing w:after="0"/>
              <w:rPr>
                <w:ins w:id="351" w:author="Jian (James) Xu_LGE" w:date="2020-02-04T09:28:00Z"/>
                <w:rFonts w:ascii="Arial" w:hAnsi="Arial"/>
                <w:sz w:val="18"/>
              </w:rPr>
            </w:pPr>
            <w:ins w:id="352" w:author="Jian (James) Xu_LGE" w:date="2020-02-04T09:28:00Z">
              <w:r>
                <w:rPr>
                  <w:lang w:eastAsia="zh-CN"/>
                </w:rPr>
                <w:t xml:space="preserve">NR </w:t>
              </w:r>
              <w:r w:rsidRPr="003E7941">
                <w:rPr>
                  <w:lang w:eastAsia="zh-CN"/>
                </w:rPr>
                <w:t>UE Sidelink Aggregate Maximum Bit Rate</w:t>
              </w:r>
            </w:ins>
          </w:p>
        </w:tc>
        <w:tc>
          <w:tcPr>
            <w:tcW w:w="1080" w:type="dxa"/>
          </w:tcPr>
          <w:p w14:paraId="17E5ABCA" w14:textId="4C3EE0D5" w:rsidR="00B47555" w:rsidRPr="001D2E49" w:rsidRDefault="00B47555" w:rsidP="00B47555">
            <w:pPr>
              <w:keepNext/>
              <w:keepLines/>
              <w:spacing w:after="0"/>
              <w:rPr>
                <w:ins w:id="353" w:author="Jian (James) Xu_LGE" w:date="2020-02-04T09:28:00Z"/>
                <w:rFonts w:ascii="Arial" w:hAnsi="Arial"/>
                <w:sz w:val="18"/>
              </w:rPr>
            </w:pPr>
            <w:ins w:id="354" w:author="Jian (James) Xu_LGE" w:date="2020-02-04T09:28:00Z">
              <w:r w:rsidRPr="003E7941">
                <w:rPr>
                  <w:rFonts w:hint="eastAsia"/>
                  <w:lang w:eastAsia="zh-CN"/>
                </w:rPr>
                <w:t>O</w:t>
              </w:r>
            </w:ins>
          </w:p>
        </w:tc>
        <w:tc>
          <w:tcPr>
            <w:tcW w:w="1080" w:type="dxa"/>
          </w:tcPr>
          <w:p w14:paraId="60FC29B1" w14:textId="77777777" w:rsidR="00B47555" w:rsidRPr="001D2E49" w:rsidRDefault="00B47555" w:rsidP="00B47555">
            <w:pPr>
              <w:keepNext/>
              <w:keepLines/>
              <w:spacing w:after="0"/>
              <w:rPr>
                <w:ins w:id="355" w:author="Jian (James) Xu_LGE" w:date="2020-02-04T09:28:00Z"/>
                <w:rFonts w:ascii="Arial" w:hAnsi="Arial" w:cs="Arial"/>
                <w:i/>
                <w:sz w:val="18"/>
                <w:lang w:eastAsia="ja-JP"/>
              </w:rPr>
            </w:pPr>
          </w:p>
        </w:tc>
        <w:tc>
          <w:tcPr>
            <w:tcW w:w="1512" w:type="dxa"/>
          </w:tcPr>
          <w:p w14:paraId="44D845D0" w14:textId="2344272B" w:rsidR="00B47555" w:rsidRPr="001D2E49" w:rsidRDefault="00B47555" w:rsidP="00B47555">
            <w:pPr>
              <w:keepNext/>
              <w:keepLines/>
              <w:spacing w:after="0"/>
              <w:rPr>
                <w:ins w:id="356" w:author="Jian (James) Xu_LGE" w:date="2020-02-04T09:28:00Z"/>
                <w:rFonts w:ascii="Arial" w:hAnsi="Arial"/>
                <w:sz w:val="18"/>
              </w:rPr>
            </w:pPr>
            <w:ins w:id="357" w:author="Jian (James) Xu_LGE" w:date="2020-02-04T09:28:00Z">
              <w:r>
                <w:rPr>
                  <w:rFonts w:hint="eastAsia"/>
                  <w:lang w:eastAsia="zh-CN"/>
                </w:rPr>
                <w:t>9.3</w:t>
              </w:r>
              <w:r w:rsidRPr="003E7941">
                <w:rPr>
                  <w:rFonts w:hint="eastAsia"/>
                  <w:lang w:eastAsia="zh-CN"/>
                </w:rPr>
                <w:t>.1.</w:t>
              </w:r>
              <w:r>
                <w:rPr>
                  <w:rFonts w:hint="eastAsia"/>
                  <w:lang w:eastAsia="zh-CN"/>
                </w:rPr>
                <w:t>z</w:t>
              </w:r>
            </w:ins>
          </w:p>
        </w:tc>
        <w:tc>
          <w:tcPr>
            <w:tcW w:w="1728" w:type="dxa"/>
          </w:tcPr>
          <w:p w14:paraId="37FB2696" w14:textId="089F63A8" w:rsidR="00B47555" w:rsidRPr="001D2E49" w:rsidRDefault="00B47555" w:rsidP="00B47555">
            <w:pPr>
              <w:keepNext/>
              <w:keepLines/>
              <w:spacing w:after="0"/>
              <w:rPr>
                <w:ins w:id="358" w:author="Jian (James) Xu_LGE" w:date="2020-02-04T09:28:00Z"/>
                <w:rFonts w:ascii="Arial" w:hAnsi="Arial" w:cs="Arial"/>
                <w:sz w:val="18"/>
                <w:lang w:eastAsia="ja-JP"/>
              </w:rPr>
            </w:pPr>
            <w:ins w:id="359" w:author="Jian (James) Xu_LGE" w:date="2020-02-04T09:28: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39042328" w14:textId="65BEDEFF" w:rsidR="00B47555" w:rsidRPr="001D2E49" w:rsidRDefault="00B47555" w:rsidP="00B47555">
            <w:pPr>
              <w:keepNext/>
              <w:keepLines/>
              <w:spacing w:after="0"/>
              <w:jc w:val="center"/>
              <w:rPr>
                <w:ins w:id="360" w:author="Jian (James) Xu_LGE" w:date="2020-02-04T09:28:00Z"/>
                <w:rFonts w:ascii="Arial" w:hAnsi="Arial"/>
                <w:sz w:val="18"/>
              </w:rPr>
            </w:pPr>
            <w:ins w:id="361" w:author="Jian (James) Xu_LGE" w:date="2020-02-04T09:28:00Z">
              <w:r w:rsidRPr="003E7941">
                <w:rPr>
                  <w:rFonts w:hint="eastAsia"/>
                  <w:lang w:eastAsia="zh-CN"/>
                </w:rPr>
                <w:t>YES</w:t>
              </w:r>
            </w:ins>
          </w:p>
        </w:tc>
        <w:tc>
          <w:tcPr>
            <w:tcW w:w="1080" w:type="dxa"/>
          </w:tcPr>
          <w:p w14:paraId="6EC58720" w14:textId="667DDAF7" w:rsidR="00B47555" w:rsidRPr="001D2E49" w:rsidRDefault="00B47555" w:rsidP="00B47555">
            <w:pPr>
              <w:keepNext/>
              <w:keepLines/>
              <w:spacing w:after="0"/>
              <w:jc w:val="center"/>
              <w:rPr>
                <w:ins w:id="362" w:author="Jian (James) Xu_LGE" w:date="2020-02-04T09:28:00Z"/>
                <w:rFonts w:ascii="Arial" w:hAnsi="Arial"/>
                <w:sz w:val="18"/>
              </w:rPr>
            </w:pPr>
            <w:ins w:id="363" w:author="Jian (James) Xu_LGE" w:date="2020-02-04T09:28:00Z">
              <w:r w:rsidRPr="003E7941">
                <w:rPr>
                  <w:rFonts w:hint="eastAsia"/>
                  <w:lang w:eastAsia="zh-CN"/>
                </w:rPr>
                <w:t>ignore</w:t>
              </w:r>
            </w:ins>
          </w:p>
        </w:tc>
      </w:tr>
      <w:tr w:rsidR="00B47555" w:rsidRPr="001D2E49" w14:paraId="2CA454AC" w14:textId="77777777" w:rsidTr="00CA0696">
        <w:trPr>
          <w:ins w:id="364" w:author="Jian (James) Xu_LGE" w:date="2020-02-04T09:28:00Z"/>
        </w:trPr>
        <w:tc>
          <w:tcPr>
            <w:tcW w:w="2160" w:type="dxa"/>
          </w:tcPr>
          <w:p w14:paraId="012E6C7E" w14:textId="05461904" w:rsidR="00B47555" w:rsidRPr="001D2E49" w:rsidRDefault="00B47555" w:rsidP="00B47555">
            <w:pPr>
              <w:keepNext/>
              <w:keepLines/>
              <w:spacing w:after="0"/>
              <w:rPr>
                <w:ins w:id="365" w:author="Jian (James) Xu_LGE" w:date="2020-02-04T09:28:00Z"/>
                <w:rFonts w:ascii="Arial" w:hAnsi="Arial"/>
                <w:sz w:val="18"/>
              </w:rPr>
            </w:pPr>
            <w:ins w:id="366" w:author="Jian (James) Xu_LGE" w:date="2020-02-04T09:28:00Z">
              <w:r>
                <w:rPr>
                  <w:lang w:eastAsia="zh-CN"/>
                </w:rPr>
                <w:t xml:space="preserve">LTE </w:t>
              </w:r>
              <w:r w:rsidRPr="003E7941">
                <w:rPr>
                  <w:lang w:eastAsia="zh-CN"/>
                </w:rPr>
                <w:t>UE Sidelink Aggregate Maximum Bit Rate</w:t>
              </w:r>
            </w:ins>
          </w:p>
        </w:tc>
        <w:tc>
          <w:tcPr>
            <w:tcW w:w="1080" w:type="dxa"/>
          </w:tcPr>
          <w:p w14:paraId="6D04D059" w14:textId="6D3A556A" w:rsidR="00B47555" w:rsidRPr="001D2E49" w:rsidRDefault="00B47555" w:rsidP="00B47555">
            <w:pPr>
              <w:keepNext/>
              <w:keepLines/>
              <w:spacing w:after="0"/>
              <w:rPr>
                <w:ins w:id="367" w:author="Jian (James) Xu_LGE" w:date="2020-02-04T09:28:00Z"/>
                <w:rFonts w:ascii="Arial" w:hAnsi="Arial"/>
                <w:sz w:val="18"/>
              </w:rPr>
            </w:pPr>
            <w:ins w:id="368" w:author="Jian (James) Xu_LGE" w:date="2020-02-04T09:28:00Z">
              <w:r w:rsidRPr="003E7941">
                <w:rPr>
                  <w:rFonts w:hint="eastAsia"/>
                  <w:lang w:eastAsia="zh-CN"/>
                </w:rPr>
                <w:t>O</w:t>
              </w:r>
            </w:ins>
          </w:p>
        </w:tc>
        <w:tc>
          <w:tcPr>
            <w:tcW w:w="1080" w:type="dxa"/>
          </w:tcPr>
          <w:p w14:paraId="6CB9D779" w14:textId="77777777" w:rsidR="00B47555" w:rsidRPr="001D2E49" w:rsidRDefault="00B47555" w:rsidP="00B47555">
            <w:pPr>
              <w:keepNext/>
              <w:keepLines/>
              <w:spacing w:after="0"/>
              <w:rPr>
                <w:ins w:id="369" w:author="Jian (James) Xu_LGE" w:date="2020-02-04T09:28:00Z"/>
                <w:rFonts w:ascii="Arial" w:hAnsi="Arial" w:cs="Arial"/>
                <w:i/>
                <w:sz w:val="18"/>
                <w:lang w:eastAsia="ja-JP"/>
              </w:rPr>
            </w:pPr>
          </w:p>
        </w:tc>
        <w:tc>
          <w:tcPr>
            <w:tcW w:w="1512" w:type="dxa"/>
          </w:tcPr>
          <w:p w14:paraId="308C2CFA" w14:textId="71EBAEBA" w:rsidR="00B47555" w:rsidRPr="001D2E49" w:rsidRDefault="00B47555" w:rsidP="00B47555">
            <w:pPr>
              <w:keepNext/>
              <w:keepLines/>
              <w:spacing w:after="0"/>
              <w:rPr>
                <w:ins w:id="370" w:author="Jian (James) Xu_LGE" w:date="2020-02-04T09:28:00Z"/>
                <w:rFonts w:ascii="Arial" w:hAnsi="Arial"/>
                <w:sz w:val="18"/>
              </w:rPr>
            </w:pPr>
            <w:ins w:id="371" w:author="Jian (James) Xu_LGE" w:date="2020-02-04T09:28:00Z">
              <w:r>
                <w:rPr>
                  <w:rFonts w:hint="eastAsia"/>
                  <w:lang w:eastAsia="zh-CN"/>
                </w:rPr>
                <w:t>9.3</w:t>
              </w:r>
              <w:r w:rsidRPr="003E7941">
                <w:rPr>
                  <w:rFonts w:hint="eastAsia"/>
                  <w:lang w:eastAsia="zh-CN"/>
                </w:rPr>
                <w:t>.1.</w:t>
              </w:r>
              <w:r>
                <w:rPr>
                  <w:lang w:eastAsia="zh-CN"/>
                </w:rPr>
                <w:t>w</w:t>
              </w:r>
            </w:ins>
          </w:p>
        </w:tc>
        <w:tc>
          <w:tcPr>
            <w:tcW w:w="1728" w:type="dxa"/>
          </w:tcPr>
          <w:p w14:paraId="0CA63B94" w14:textId="799B1312" w:rsidR="00B47555" w:rsidRPr="001D2E49" w:rsidRDefault="00B47555" w:rsidP="00B47555">
            <w:pPr>
              <w:keepNext/>
              <w:keepLines/>
              <w:spacing w:after="0"/>
              <w:rPr>
                <w:ins w:id="372" w:author="Jian (James) Xu_LGE" w:date="2020-02-04T09:28:00Z"/>
                <w:rFonts w:ascii="Arial" w:hAnsi="Arial" w:cs="Arial"/>
                <w:sz w:val="18"/>
                <w:lang w:eastAsia="ja-JP"/>
              </w:rPr>
            </w:pPr>
            <w:ins w:id="373" w:author="Jian (James) Xu_LGE" w:date="2020-02-04T09:28: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60485E8D" w14:textId="4D37A355" w:rsidR="00B47555" w:rsidRPr="001D2E49" w:rsidRDefault="00B47555" w:rsidP="00B47555">
            <w:pPr>
              <w:keepNext/>
              <w:keepLines/>
              <w:spacing w:after="0"/>
              <w:jc w:val="center"/>
              <w:rPr>
                <w:ins w:id="374" w:author="Jian (James) Xu_LGE" w:date="2020-02-04T09:28:00Z"/>
                <w:rFonts w:ascii="Arial" w:hAnsi="Arial"/>
                <w:sz w:val="18"/>
              </w:rPr>
            </w:pPr>
            <w:ins w:id="375" w:author="Jian (James) Xu_LGE" w:date="2020-02-04T09:28:00Z">
              <w:r w:rsidRPr="003E7941">
                <w:rPr>
                  <w:rFonts w:hint="eastAsia"/>
                  <w:lang w:eastAsia="zh-CN"/>
                </w:rPr>
                <w:t>YES</w:t>
              </w:r>
            </w:ins>
          </w:p>
        </w:tc>
        <w:tc>
          <w:tcPr>
            <w:tcW w:w="1080" w:type="dxa"/>
          </w:tcPr>
          <w:p w14:paraId="5360337E" w14:textId="6A81CF37" w:rsidR="00B47555" w:rsidRPr="001D2E49" w:rsidRDefault="00B47555" w:rsidP="00B47555">
            <w:pPr>
              <w:keepNext/>
              <w:keepLines/>
              <w:spacing w:after="0"/>
              <w:jc w:val="center"/>
              <w:rPr>
                <w:ins w:id="376" w:author="Jian (James) Xu_LGE" w:date="2020-02-04T09:28:00Z"/>
                <w:rFonts w:ascii="Arial" w:hAnsi="Arial"/>
                <w:sz w:val="18"/>
              </w:rPr>
            </w:pPr>
            <w:ins w:id="377" w:author="Jian (James) Xu_LGE" w:date="2020-02-04T09:28:00Z">
              <w:r w:rsidRPr="003E7941">
                <w:rPr>
                  <w:rFonts w:hint="eastAsia"/>
                  <w:lang w:eastAsia="zh-CN"/>
                </w:rPr>
                <w:t>ignore</w:t>
              </w:r>
            </w:ins>
          </w:p>
        </w:tc>
      </w:tr>
      <w:tr w:rsidR="00B47555" w:rsidRPr="001D2E49" w14:paraId="33786944" w14:textId="77777777" w:rsidTr="00CA0696">
        <w:trPr>
          <w:ins w:id="378" w:author="Jian (James) Xu_LGE" w:date="2020-02-04T09:28:00Z"/>
        </w:trPr>
        <w:tc>
          <w:tcPr>
            <w:tcW w:w="2160" w:type="dxa"/>
          </w:tcPr>
          <w:p w14:paraId="34967671" w14:textId="10F75AEF" w:rsidR="00B47555" w:rsidRPr="001D2E49" w:rsidRDefault="00B47555" w:rsidP="00B47555">
            <w:pPr>
              <w:keepNext/>
              <w:keepLines/>
              <w:spacing w:after="0"/>
              <w:rPr>
                <w:ins w:id="379" w:author="Jian (James) Xu_LGE" w:date="2020-02-04T09:28:00Z"/>
                <w:rFonts w:ascii="Arial" w:hAnsi="Arial"/>
                <w:sz w:val="18"/>
              </w:rPr>
            </w:pPr>
            <w:ins w:id="380" w:author="Jian (James) Xu_LGE" w:date="2020-02-04T09:28:00Z">
              <w:r w:rsidRPr="007116EE">
                <w:rPr>
                  <w:rFonts w:hint="eastAsia"/>
                  <w:lang w:eastAsia="zh-CN"/>
                </w:rPr>
                <w:lastRenderedPageBreak/>
                <w:t>PC5 QoS Parameters</w:t>
              </w:r>
            </w:ins>
          </w:p>
        </w:tc>
        <w:tc>
          <w:tcPr>
            <w:tcW w:w="1080" w:type="dxa"/>
          </w:tcPr>
          <w:p w14:paraId="0B4A91EA" w14:textId="7C683027" w:rsidR="00B47555" w:rsidRPr="001D2E49" w:rsidRDefault="00B47555" w:rsidP="00B47555">
            <w:pPr>
              <w:keepNext/>
              <w:keepLines/>
              <w:spacing w:after="0"/>
              <w:rPr>
                <w:ins w:id="381" w:author="Jian (James) Xu_LGE" w:date="2020-02-04T09:28:00Z"/>
                <w:rFonts w:ascii="Arial" w:hAnsi="Arial"/>
                <w:sz w:val="18"/>
              </w:rPr>
            </w:pPr>
            <w:ins w:id="382" w:author="Jian (James) Xu_LGE" w:date="2020-02-04T09:28:00Z">
              <w:r w:rsidRPr="00480D27">
                <w:rPr>
                  <w:rFonts w:hint="eastAsia"/>
                  <w:lang w:eastAsia="zh-CN"/>
                </w:rPr>
                <w:t>O</w:t>
              </w:r>
            </w:ins>
          </w:p>
        </w:tc>
        <w:tc>
          <w:tcPr>
            <w:tcW w:w="1080" w:type="dxa"/>
          </w:tcPr>
          <w:p w14:paraId="46CC6EB6" w14:textId="77777777" w:rsidR="00B47555" w:rsidRPr="001D2E49" w:rsidRDefault="00B47555" w:rsidP="00B47555">
            <w:pPr>
              <w:keepNext/>
              <w:keepLines/>
              <w:spacing w:after="0"/>
              <w:rPr>
                <w:ins w:id="383" w:author="Jian (James) Xu_LGE" w:date="2020-02-04T09:28:00Z"/>
                <w:rFonts w:ascii="Arial" w:hAnsi="Arial" w:cs="Arial"/>
                <w:i/>
                <w:sz w:val="18"/>
                <w:lang w:eastAsia="ja-JP"/>
              </w:rPr>
            </w:pPr>
          </w:p>
        </w:tc>
        <w:tc>
          <w:tcPr>
            <w:tcW w:w="1512" w:type="dxa"/>
          </w:tcPr>
          <w:p w14:paraId="2BC01881" w14:textId="237D38F9" w:rsidR="00B47555" w:rsidRPr="001D2E49" w:rsidRDefault="00B47555" w:rsidP="00B47555">
            <w:pPr>
              <w:keepNext/>
              <w:keepLines/>
              <w:spacing w:after="0"/>
              <w:rPr>
                <w:ins w:id="384" w:author="Jian (James) Xu_LGE" w:date="2020-02-04T09:28:00Z"/>
                <w:rFonts w:ascii="Arial" w:hAnsi="Arial"/>
                <w:sz w:val="18"/>
              </w:rPr>
            </w:pPr>
            <w:ins w:id="385" w:author="Jian (James) Xu_LGE" w:date="2020-02-04T09:28:00Z">
              <w:r w:rsidRPr="00DE2228">
                <w:rPr>
                  <w:rFonts w:hint="eastAsia"/>
                  <w:lang w:eastAsia="zh-CN"/>
                </w:rPr>
                <w:t>9.3.1.</w:t>
              </w:r>
              <w:r>
                <w:rPr>
                  <w:rFonts w:hint="eastAsia"/>
                  <w:lang w:eastAsia="zh-CN"/>
                </w:rPr>
                <w:t>v</w:t>
              </w:r>
            </w:ins>
          </w:p>
        </w:tc>
        <w:tc>
          <w:tcPr>
            <w:tcW w:w="1728" w:type="dxa"/>
          </w:tcPr>
          <w:p w14:paraId="0378E548" w14:textId="25A31D4C" w:rsidR="00B47555" w:rsidRPr="001D2E49" w:rsidRDefault="00B47555" w:rsidP="00B47555">
            <w:pPr>
              <w:keepNext/>
              <w:keepLines/>
              <w:spacing w:after="0"/>
              <w:rPr>
                <w:ins w:id="386" w:author="Jian (James) Xu_LGE" w:date="2020-02-04T09:28:00Z"/>
                <w:rFonts w:ascii="Arial" w:hAnsi="Arial" w:cs="Arial"/>
                <w:sz w:val="18"/>
                <w:lang w:eastAsia="ja-JP"/>
              </w:rPr>
            </w:pPr>
            <w:ins w:id="387" w:author="Jian (James) Xu_LGE" w:date="2020-02-04T09:28: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5000BB85" w14:textId="7DA7C279" w:rsidR="00B47555" w:rsidRPr="001D2E49" w:rsidRDefault="00B47555" w:rsidP="00B47555">
            <w:pPr>
              <w:keepNext/>
              <w:keepLines/>
              <w:spacing w:after="0"/>
              <w:jc w:val="center"/>
              <w:rPr>
                <w:ins w:id="388" w:author="Jian (James) Xu_LGE" w:date="2020-02-04T09:28:00Z"/>
                <w:rFonts w:ascii="Arial" w:hAnsi="Arial"/>
                <w:sz w:val="18"/>
              </w:rPr>
            </w:pPr>
            <w:ins w:id="389" w:author="Jian (James) Xu_LGE" w:date="2020-02-04T09:28:00Z">
              <w:r w:rsidRPr="008921C9">
                <w:rPr>
                  <w:lang w:eastAsia="zh-CN"/>
                </w:rPr>
                <w:t>YES</w:t>
              </w:r>
            </w:ins>
          </w:p>
        </w:tc>
        <w:tc>
          <w:tcPr>
            <w:tcW w:w="1080" w:type="dxa"/>
          </w:tcPr>
          <w:p w14:paraId="4726B847" w14:textId="27DCA24E" w:rsidR="00B47555" w:rsidRPr="001D2E49" w:rsidRDefault="00B47555" w:rsidP="00B47555">
            <w:pPr>
              <w:keepNext/>
              <w:keepLines/>
              <w:spacing w:after="0"/>
              <w:jc w:val="center"/>
              <w:rPr>
                <w:ins w:id="390" w:author="Jian (James) Xu_LGE" w:date="2020-02-04T09:28:00Z"/>
                <w:rFonts w:ascii="Arial" w:hAnsi="Arial"/>
                <w:sz w:val="18"/>
              </w:rPr>
            </w:pPr>
            <w:ins w:id="391" w:author="Jian (James) Xu_LGE" w:date="2020-02-04T09:28:00Z">
              <w:r w:rsidRPr="00917812">
                <w:rPr>
                  <w:lang w:eastAsia="zh-CN"/>
                </w:rPr>
                <w:t>ignore</w:t>
              </w:r>
            </w:ins>
          </w:p>
        </w:tc>
      </w:tr>
    </w:tbl>
    <w:p w14:paraId="172EA0C3" w14:textId="77777777" w:rsidR="00B47555" w:rsidRPr="001D2E49" w:rsidRDefault="00B47555" w:rsidP="00B4755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47555" w:rsidRPr="001D2E49" w14:paraId="74143412" w14:textId="77777777" w:rsidTr="00CA0696">
        <w:tc>
          <w:tcPr>
            <w:tcW w:w="3528" w:type="dxa"/>
          </w:tcPr>
          <w:p w14:paraId="72DA28C9" w14:textId="77777777" w:rsidR="00B47555" w:rsidRPr="001D2E49" w:rsidRDefault="00B47555" w:rsidP="00CA0696">
            <w:pPr>
              <w:pStyle w:val="TAH"/>
              <w:rPr>
                <w:rFonts w:cs="Arial"/>
                <w:lang w:eastAsia="ja-JP"/>
              </w:rPr>
            </w:pPr>
            <w:r w:rsidRPr="001D2E49">
              <w:rPr>
                <w:rFonts w:cs="Arial"/>
                <w:lang w:eastAsia="ja-JP"/>
              </w:rPr>
              <w:t>Range bound</w:t>
            </w:r>
          </w:p>
        </w:tc>
        <w:tc>
          <w:tcPr>
            <w:tcW w:w="6192" w:type="dxa"/>
          </w:tcPr>
          <w:p w14:paraId="365B9FF4" w14:textId="77777777" w:rsidR="00B47555" w:rsidRPr="001D2E49" w:rsidRDefault="00B47555" w:rsidP="00CA0696">
            <w:pPr>
              <w:pStyle w:val="TAH"/>
              <w:rPr>
                <w:rFonts w:cs="Arial"/>
                <w:lang w:eastAsia="ja-JP"/>
              </w:rPr>
            </w:pPr>
            <w:r w:rsidRPr="001D2E49">
              <w:rPr>
                <w:rFonts w:cs="Arial"/>
                <w:lang w:eastAsia="ja-JP"/>
              </w:rPr>
              <w:t>Explanation</w:t>
            </w:r>
          </w:p>
        </w:tc>
      </w:tr>
      <w:tr w:rsidR="00B47555" w:rsidRPr="001D2E49" w14:paraId="40BC8896" w14:textId="77777777" w:rsidTr="00CA0696">
        <w:tc>
          <w:tcPr>
            <w:tcW w:w="3528" w:type="dxa"/>
          </w:tcPr>
          <w:p w14:paraId="461E8DFA" w14:textId="77777777" w:rsidR="00B47555" w:rsidRPr="001D2E49" w:rsidRDefault="00B47555" w:rsidP="00CA0696">
            <w:pPr>
              <w:pStyle w:val="TAL"/>
              <w:rPr>
                <w:rFonts w:cs="Arial"/>
                <w:lang w:eastAsia="ja-JP"/>
              </w:rPr>
            </w:pPr>
            <w:r w:rsidRPr="001D2E49">
              <w:rPr>
                <w:lang w:eastAsia="ja-JP"/>
              </w:rPr>
              <w:t>maxnoofPDUSessions</w:t>
            </w:r>
          </w:p>
        </w:tc>
        <w:tc>
          <w:tcPr>
            <w:tcW w:w="6192" w:type="dxa"/>
          </w:tcPr>
          <w:p w14:paraId="1D3977FB" w14:textId="77777777" w:rsidR="00B47555" w:rsidRPr="001D2E49" w:rsidRDefault="00B47555" w:rsidP="00CA0696">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BD0C95F" w14:textId="77777777" w:rsidR="00B47555" w:rsidRPr="001D2E49" w:rsidRDefault="00B47555" w:rsidP="00B47555"/>
    <w:p w14:paraId="4C981657" w14:textId="77777777" w:rsidR="00B47555" w:rsidRDefault="00B47555" w:rsidP="00F71F66">
      <w:pPr>
        <w:rPr>
          <w:b/>
          <w:highlight w:val="yellow"/>
        </w:rPr>
      </w:pPr>
    </w:p>
    <w:p w14:paraId="021DCEED" w14:textId="77777777" w:rsidR="00B47555" w:rsidRDefault="00B47555" w:rsidP="00F71F66">
      <w:pPr>
        <w:rPr>
          <w:b/>
          <w:highlight w:val="yellow"/>
        </w:rPr>
      </w:pPr>
    </w:p>
    <w:p w14:paraId="0B35D544" w14:textId="77777777" w:rsidR="00F71F66" w:rsidRDefault="00F71F66" w:rsidP="00F71F66">
      <w:pPr>
        <w:rPr>
          <w:b/>
        </w:rPr>
      </w:pPr>
      <w:r>
        <w:rPr>
          <w:b/>
          <w:highlight w:val="yellow"/>
        </w:rPr>
        <w:t>NEXT</w:t>
      </w:r>
      <w:r w:rsidRPr="004802F1">
        <w:rPr>
          <w:b/>
          <w:highlight w:val="yellow"/>
        </w:rPr>
        <w:t xml:space="preserve"> CHANGE</w:t>
      </w:r>
    </w:p>
    <w:p w14:paraId="7A618472" w14:textId="77777777" w:rsidR="00B47555" w:rsidRPr="001D2E49" w:rsidRDefault="00B47555" w:rsidP="00B47555">
      <w:pPr>
        <w:pStyle w:val="4"/>
      </w:pPr>
      <w:bookmarkStart w:id="392" w:name="_Toc20955168"/>
      <w:bookmarkStart w:id="393" w:name="_Toc29503617"/>
      <w:bookmarkStart w:id="394" w:name="_Toc29504201"/>
      <w:bookmarkStart w:id="395" w:name="_Toc29504785"/>
      <w:r w:rsidRPr="001D2E49">
        <w:t>9.3.1.4</w:t>
      </w:r>
      <w:r w:rsidRPr="001D2E49">
        <w:tab/>
        <w:t>Bit Rate</w:t>
      </w:r>
      <w:bookmarkEnd w:id="392"/>
      <w:bookmarkEnd w:id="393"/>
      <w:bookmarkEnd w:id="394"/>
      <w:bookmarkEnd w:id="395"/>
    </w:p>
    <w:p w14:paraId="0A22FE4E" w14:textId="22876B2B" w:rsidR="00B47555" w:rsidRPr="001D2E49" w:rsidRDefault="00B47555" w:rsidP="00B47555">
      <w:r w:rsidRPr="001D2E49">
        <w:t>This IE indicates the number of bits delivered by NG-RAN in UL or to NG-RAN in DL</w:t>
      </w:r>
      <w:ins w:id="396" w:author="Jian (James) Xu_LGE" w:date="2020-02-04T09:31:00Z">
        <w:r w:rsidRPr="00B47555">
          <w:rPr>
            <w:rFonts w:cs="Arial" w:hint="eastAsia"/>
            <w:szCs w:val="18"/>
            <w:lang w:eastAsia="zh-CN"/>
          </w:rPr>
          <w:t xml:space="preserve"> </w:t>
        </w:r>
        <w:r>
          <w:rPr>
            <w:rFonts w:cs="Arial" w:hint="eastAsia"/>
            <w:szCs w:val="18"/>
            <w:lang w:eastAsia="zh-CN"/>
          </w:rPr>
          <w:t>or by UE in sidelink</w:t>
        </w:r>
      </w:ins>
      <w:r w:rsidRPr="001D2E49">
        <w:t xml:space="preserve"> within a period of time, divided by the duration of the period. It is used, for example, to indicate the maximum or guaranteed bit rate for a GBR QoS flow, or an aggregate maximum bit rate.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B47555" w:rsidRPr="001D2E49" w14:paraId="7580A1C1" w14:textId="77777777" w:rsidTr="00CA0696">
        <w:tc>
          <w:tcPr>
            <w:tcW w:w="2448" w:type="dxa"/>
          </w:tcPr>
          <w:p w14:paraId="7B82B798" w14:textId="77777777" w:rsidR="00B47555" w:rsidRPr="001D2E49" w:rsidRDefault="00B47555" w:rsidP="00CA0696">
            <w:pPr>
              <w:pStyle w:val="TAH"/>
              <w:rPr>
                <w:rFonts w:cs="Arial"/>
                <w:lang w:eastAsia="ja-JP"/>
              </w:rPr>
            </w:pPr>
            <w:r w:rsidRPr="001D2E49">
              <w:rPr>
                <w:rFonts w:cs="Arial"/>
                <w:lang w:eastAsia="ja-JP"/>
              </w:rPr>
              <w:t>IE/Group Name</w:t>
            </w:r>
          </w:p>
        </w:tc>
        <w:tc>
          <w:tcPr>
            <w:tcW w:w="1080" w:type="dxa"/>
          </w:tcPr>
          <w:p w14:paraId="60CA4A70" w14:textId="77777777" w:rsidR="00B47555" w:rsidRPr="001D2E49" w:rsidRDefault="00B47555" w:rsidP="00CA0696">
            <w:pPr>
              <w:pStyle w:val="TAH"/>
              <w:rPr>
                <w:rFonts w:cs="Arial"/>
                <w:lang w:eastAsia="ja-JP"/>
              </w:rPr>
            </w:pPr>
            <w:r w:rsidRPr="001D2E49">
              <w:rPr>
                <w:rFonts w:cs="Arial"/>
                <w:lang w:eastAsia="ja-JP"/>
              </w:rPr>
              <w:t>Presence</w:t>
            </w:r>
          </w:p>
        </w:tc>
        <w:tc>
          <w:tcPr>
            <w:tcW w:w="1080" w:type="dxa"/>
          </w:tcPr>
          <w:p w14:paraId="4B968D38" w14:textId="77777777" w:rsidR="00B47555" w:rsidRPr="001D2E49" w:rsidRDefault="00B47555" w:rsidP="00CA0696">
            <w:pPr>
              <w:pStyle w:val="TAH"/>
              <w:rPr>
                <w:rFonts w:cs="Arial"/>
                <w:lang w:eastAsia="ja-JP"/>
              </w:rPr>
            </w:pPr>
            <w:r w:rsidRPr="001D2E49">
              <w:rPr>
                <w:rFonts w:cs="Arial"/>
                <w:lang w:eastAsia="ja-JP"/>
              </w:rPr>
              <w:t>Range</w:t>
            </w:r>
          </w:p>
        </w:tc>
        <w:tc>
          <w:tcPr>
            <w:tcW w:w="2232" w:type="dxa"/>
          </w:tcPr>
          <w:p w14:paraId="69B471B6" w14:textId="77777777" w:rsidR="00B47555" w:rsidRPr="001D2E49" w:rsidRDefault="00B47555" w:rsidP="00CA0696">
            <w:pPr>
              <w:pStyle w:val="TAH"/>
              <w:rPr>
                <w:rFonts w:cs="Arial"/>
                <w:lang w:eastAsia="ja-JP"/>
              </w:rPr>
            </w:pPr>
            <w:r w:rsidRPr="001D2E49">
              <w:rPr>
                <w:rFonts w:cs="Arial"/>
                <w:lang w:eastAsia="ja-JP"/>
              </w:rPr>
              <w:t>IE type and reference</w:t>
            </w:r>
          </w:p>
        </w:tc>
        <w:tc>
          <w:tcPr>
            <w:tcW w:w="2880" w:type="dxa"/>
          </w:tcPr>
          <w:p w14:paraId="4A7B4130" w14:textId="77777777" w:rsidR="00B47555" w:rsidRPr="001D2E49" w:rsidRDefault="00B47555" w:rsidP="00CA0696">
            <w:pPr>
              <w:pStyle w:val="TAH"/>
              <w:rPr>
                <w:rFonts w:cs="Arial"/>
                <w:lang w:eastAsia="ja-JP"/>
              </w:rPr>
            </w:pPr>
            <w:r w:rsidRPr="001D2E49">
              <w:rPr>
                <w:rFonts w:cs="Arial"/>
                <w:lang w:eastAsia="ja-JP"/>
              </w:rPr>
              <w:t>Semantics description</w:t>
            </w:r>
          </w:p>
        </w:tc>
      </w:tr>
      <w:tr w:rsidR="00B47555" w:rsidRPr="001D2E49" w14:paraId="6193B11C" w14:textId="77777777" w:rsidTr="00CA0696">
        <w:tc>
          <w:tcPr>
            <w:tcW w:w="2448" w:type="dxa"/>
          </w:tcPr>
          <w:p w14:paraId="62CA68B7" w14:textId="77777777" w:rsidR="00B47555" w:rsidRPr="001D2E49" w:rsidRDefault="00B47555" w:rsidP="00CA0696">
            <w:pPr>
              <w:pStyle w:val="TAL"/>
              <w:rPr>
                <w:rFonts w:eastAsia="바탕" w:cs="Arial"/>
                <w:lang w:eastAsia="ja-JP"/>
              </w:rPr>
            </w:pPr>
            <w:r w:rsidRPr="001D2E49">
              <w:rPr>
                <w:rFonts w:eastAsia="바탕" w:cs="Arial"/>
                <w:lang w:eastAsia="ja-JP"/>
              </w:rPr>
              <w:t>Bit Rate</w:t>
            </w:r>
          </w:p>
        </w:tc>
        <w:tc>
          <w:tcPr>
            <w:tcW w:w="1080" w:type="dxa"/>
          </w:tcPr>
          <w:p w14:paraId="0A201B36" w14:textId="77777777" w:rsidR="00B47555" w:rsidRPr="001D2E49" w:rsidRDefault="00B47555" w:rsidP="00CA0696">
            <w:pPr>
              <w:pStyle w:val="TAL"/>
              <w:rPr>
                <w:rFonts w:cs="Arial"/>
                <w:lang w:eastAsia="ja-JP"/>
              </w:rPr>
            </w:pPr>
            <w:r w:rsidRPr="001D2E49">
              <w:rPr>
                <w:rFonts w:cs="Arial"/>
                <w:lang w:eastAsia="ja-JP"/>
              </w:rPr>
              <w:t>M</w:t>
            </w:r>
          </w:p>
        </w:tc>
        <w:tc>
          <w:tcPr>
            <w:tcW w:w="1080" w:type="dxa"/>
          </w:tcPr>
          <w:p w14:paraId="0CC09B38" w14:textId="77777777" w:rsidR="00B47555" w:rsidRPr="001D2E49" w:rsidRDefault="00B47555" w:rsidP="00CA0696">
            <w:pPr>
              <w:pStyle w:val="TAL"/>
              <w:rPr>
                <w:i/>
                <w:lang w:eastAsia="ja-JP"/>
              </w:rPr>
            </w:pPr>
          </w:p>
        </w:tc>
        <w:tc>
          <w:tcPr>
            <w:tcW w:w="2232" w:type="dxa"/>
          </w:tcPr>
          <w:p w14:paraId="540F7A73" w14:textId="77777777" w:rsidR="00B47555" w:rsidRPr="001D2E49" w:rsidRDefault="00B47555" w:rsidP="00CA0696">
            <w:pPr>
              <w:pStyle w:val="TAL"/>
              <w:rPr>
                <w:lang w:eastAsia="ja-JP"/>
              </w:rPr>
            </w:pPr>
            <w:r w:rsidRPr="001D2E49">
              <w:rPr>
                <w:lang w:eastAsia="ja-JP"/>
              </w:rPr>
              <w:t>INTEGER (0..4,000,000,000,000, …)</w:t>
            </w:r>
          </w:p>
        </w:tc>
        <w:tc>
          <w:tcPr>
            <w:tcW w:w="2880" w:type="dxa"/>
          </w:tcPr>
          <w:p w14:paraId="70D97613" w14:textId="77777777" w:rsidR="00B47555" w:rsidRPr="001D2E49" w:rsidRDefault="00B47555" w:rsidP="00CA0696">
            <w:pPr>
              <w:pStyle w:val="TAL"/>
              <w:rPr>
                <w:lang w:eastAsia="ja-JP"/>
              </w:rPr>
            </w:pPr>
            <w:r w:rsidRPr="001D2E49">
              <w:rPr>
                <w:rFonts w:cs="Arial"/>
                <w:szCs w:val="18"/>
                <w:lang w:eastAsia="ja-JP"/>
              </w:rPr>
              <w:t>The unit is: bit/s</w:t>
            </w:r>
          </w:p>
        </w:tc>
      </w:tr>
    </w:tbl>
    <w:p w14:paraId="79FE62E6" w14:textId="77777777" w:rsidR="00B47555" w:rsidRPr="001D2E49" w:rsidRDefault="00B47555" w:rsidP="00B47555"/>
    <w:p w14:paraId="568E5B7D" w14:textId="77777777" w:rsidR="00F71F66" w:rsidRPr="00B47555" w:rsidRDefault="00F71F66" w:rsidP="005C627C"/>
    <w:p w14:paraId="34283A7E" w14:textId="77777777" w:rsidR="00B47555" w:rsidRPr="00F71F66" w:rsidRDefault="00B47555" w:rsidP="005C627C"/>
    <w:p w14:paraId="2E58B5C9" w14:textId="77777777" w:rsidR="000614A9" w:rsidRDefault="000614A9" w:rsidP="000614A9">
      <w:pPr>
        <w:rPr>
          <w:b/>
        </w:rPr>
      </w:pPr>
      <w:r>
        <w:rPr>
          <w:b/>
          <w:highlight w:val="yellow"/>
        </w:rPr>
        <w:t>NEXT</w:t>
      </w:r>
      <w:r w:rsidRPr="004802F1">
        <w:rPr>
          <w:b/>
          <w:highlight w:val="yellow"/>
        </w:rPr>
        <w:t xml:space="preserve"> CHANGE</w:t>
      </w:r>
    </w:p>
    <w:p w14:paraId="01F02EA7" w14:textId="77777777" w:rsidR="00B47555" w:rsidRDefault="00B47555" w:rsidP="00B47555">
      <w:pPr>
        <w:pStyle w:val="EW"/>
        <w:ind w:left="0" w:firstLine="0"/>
        <w:rPr>
          <w:ins w:id="397" w:author="Jian (James) Xu_LGE" w:date="2020-02-04T09:33:00Z"/>
          <w:lang w:eastAsia="ko-KR"/>
        </w:rPr>
      </w:pPr>
    </w:p>
    <w:p w14:paraId="763A5DA2" w14:textId="77777777" w:rsidR="00B47555" w:rsidRPr="009973B8" w:rsidRDefault="00B47555" w:rsidP="00B47555">
      <w:pPr>
        <w:pStyle w:val="4"/>
        <w:rPr>
          <w:ins w:id="398" w:author="Jian (James) Xu_LGE" w:date="2020-02-04T09:33:00Z"/>
        </w:rPr>
      </w:pPr>
      <w:ins w:id="399" w:author="Jian (James) Xu_LGE" w:date="2020-02-04T09:33:00Z">
        <w:r>
          <w:t>9.3</w:t>
        </w:r>
        <w:r w:rsidRPr="009973B8">
          <w:t>.1</w:t>
        </w:r>
        <w:proofErr w:type="gramStart"/>
        <w:r w:rsidRPr="009973B8">
          <w:t>.</w:t>
        </w:r>
        <w:r>
          <w:t>x</w:t>
        </w:r>
        <w:proofErr w:type="gramEnd"/>
        <w:r w:rsidRPr="009973B8">
          <w:tab/>
        </w:r>
        <w:r>
          <w:t xml:space="preserve">NR </w:t>
        </w:r>
        <w:r w:rsidRPr="009973B8">
          <w:t>V2X Services Authorized</w:t>
        </w:r>
      </w:ins>
    </w:p>
    <w:p w14:paraId="38270D0F" w14:textId="77777777" w:rsidR="00B47555" w:rsidRPr="009973B8" w:rsidRDefault="00B47555" w:rsidP="00B47555">
      <w:pPr>
        <w:rPr>
          <w:ins w:id="400" w:author="Jian (James) Xu_LGE" w:date="2020-02-04T09:33:00Z"/>
          <w:lang w:eastAsia="zh-CN"/>
        </w:rPr>
      </w:pPr>
      <w:ins w:id="401" w:author="Jian (James) Xu_LGE" w:date="2020-02-04T09:33: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NR </w:t>
        </w:r>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B47555" w:rsidRPr="00D56B75" w14:paraId="1E948E9A" w14:textId="77777777" w:rsidTr="00CA0696">
        <w:trPr>
          <w:ins w:id="402" w:author="Jian (James) Xu_LGE" w:date="2020-02-04T09:33:00Z"/>
        </w:trPr>
        <w:tc>
          <w:tcPr>
            <w:tcW w:w="2011" w:type="dxa"/>
          </w:tcPr>
          <w:p w14:paraId="4D2CD6EF" w14:textId="77777777" w:rsidR="00B47555" w:rsidRPr="00D56B75" w:rsidRDefault="00B47555" w:rsidP="00CA0696">
            <w:pPr>
              <w:pStyle w:val="TAH"/>
              <w:rPr>
                <w:ins w:id="403" w:author="Jian (James) Xu_LGE" w:date="2020-02-04T09:33:00Z"/>
              </w:rPr>
            </w:pPr>
            <w:ins w:id="404" w:author="Jian (James) Xu_LGE" w:date="2020-02-04T09:33:00Z">
              <w:r w:rsidRPr="00D56B75">
                <w:t>IE/Group Name</w:t>
              </w:r>
            </w:ins>
          </w:p>
        </w:tc>
        <w:tc>
          <w:tcPr>
            <w:tcW w:w="1134" w:type="dxa"/>
          </w:tcPr>
          <w:p w14:paraId="4C3E6A89" w14:textId="77777777" w:rsidR="00B47555" w:rsidRPr="00D56B75" w:rsidRDefault="00B47555" w:rsidP="00CA0696">
            <w:pPr>
              <w:pStyle w:val="TAH"/>
              <w:rPr>
                <w:ins w:id="405" w:author="Jian (James) Xu_LGE" w:date="2020-02-04T09:33:00Z"/>
              </w:rPr>
            </w:pPr>
            <w:ins w:id="406" w:author="Jian (James) Xu_LGE" w:date="2020-02-04T09:33:00Z">
              <w:r w:rsidRPr="00D56B75">
                <w:t>Presence</w:t>
              </w:r>
            </w:ins>
          </w:p>
        </w:tc>
        <w:tc>
          <w:tcPr>
            <w:tcW w:w="851" w:type="dxa"/>
          </w:tcPr>
          <w:p w14:paraId="1189F033" w14:textId="77777777" w:rsidR="00B47555" w:rsidRPr="00D56B75" w:rsidRDefault="00B47555" w:rsidP="00CA0696">
            <w:pPr>
              <w:pStyle w:val="TAH"/>
              <w:rPr>
                <w:ins w:id="407" w:author="Jian (James) Xu_LGE" w:date="2020-02-04T09:33:00Z"/>
              </w:rPr>
            </w:pPr>
            <w:ins w:id="408" w:author="Jian (James) Xu_LGE" w:date="2020-02-04T09:33:00Z">
              <w:r w:rsidRPr="00D56B75">
                <w:t>Range</w:t>
              </w:r>
            </w:ins>
          </w:p>
        </w:tc>
        <w:tc>
          <w:tcPr>
            <w:tcW w:w="1701" w:type="dxa"/>
          </w:tcPr>
          <w:p w14:paraId="73D0939D" w14:textId="77777777" w:rsidR="00B47555" w:rsidRPr="00D56B75" w:rsidRDefault="00B47555" w:rsidP="00CA0696">
            <w:pPr>
              <w:pStyle w:val="TAH"/>
              <w:rPr>
                <w:ins w:id="409" w:author="Jian (James) Xu_LGE" w:date="2020-02-04T09:33:00Z"/>
              </w:rPr>
            </w:pPr>
            <w:ins w:id="410" w:author="Jian (James) Xu_LGE" w:date="2020-02-04T09:33:00Z">
              <w:r w:rsidRPr="00D56B75">
                <w:t>IE type and reference</w:t>
              </w:r>
            </w:ins>
          </w:p>
        </w:tc>
        <w:tc>
          <w:tcPr>
            <w:tcW w:w="2211" w:type="dxa"/>
          </w:tcPr>
          <w:p w14:paraId="23BBEBFE" w14:textId="77777777" w:rsidR="00B47555" w:rsidRPr="00D56B75" w:rsidRDefault="00B47555" w:rsidP="00CA0696">
            <w:pPr>
              <w:pStyle w:val="TAH"/>
              <w:rPr>
                <w:ins w:id="411" w:author="Jian (James) Xu_LGE" w:date="2020-02-04T09:33:00Z"/>
              </w:rPr>
            </w:pPr>
            <w:ins w:id="412" w:author="Jian (James) Xu_LGE" w:date="2020-02-04T09:33:00Z">
              <w:r w:rsidRPr="00D56B75">
                <w:t>Semantics description</w:t>
              </w:r>
            </w:ins>
          </w:p>
        </w:tc>
        <w:tc>
          <w:tcPr>
            <w:tcW w:w="1080" w:type="dxa"/>
          </w:tcPr>
          <w:p w14:paraId="7B592FC9" w14:textId="77777777" w:rsidR="00B47555" w:rsidRPr="00D56B75" w:rsidRDefault="00B47555" w:rsidP="00CA0696">
            <w:pPr>
              <w:pStyle w:val="TAH"/>
              <w:rPr>
                <w:ins w:id="413" w:author="Jian (James) Xu_LGE" w:date="2020-02-04T09:33:00Z"/>
              </w:rPr>
            </w:pPr>
            <w:ins w:id="414" w:author="Jian (James) Xu_LGE" w:date="2020-02-04T09:33:00Z">
              <w:r w:rsidRPr="00D56B75">
                <w:t>Criticality</w:t>
              </w:r>
            </w:ins>
          </w:p>
        </w:tc>
        <w:tc>
          <w:tcPr>
            <w:tcW w:w="1080" w:type="dxa"/>
          </w:tcPr>
          <w:p w14:paraId="278B1AEC" w14:textId="77777777" w:rsidR="00B47555" w:rsidRPr="00D56B75" w:rsidRDefault="00B47555" w:rsidP="00CA0696">
            <w:pPr>
              <w:pStyle w:val="TAH"/>
              <w:rPr>
                <w:ins w:id="415" w:author="Jian (James) Xu_LGE" w:date="2020-02-04T09:33:00Z"/>
              </w:rPr>
            </w:pPr>
            <w:ins w:id="416" w:author="Jian (James) Xu_LGE" w:date="2020-02-04T09:33:00Z">
              <w:r w:rsidRPr="00D56B75">
                <w:t>Assigned Criticality</w:t>
              </w:r>
            </w:ins>
          </w:p>
        </w:tc>
      </w:tr>
      <w:tr w:rsidR="00B47555" w:rsidRPr="00D56B75" w14:paraId="17154AA8" w14:textId="77777777" w:rsidTr="00CA0696">
        <w:trPr>
          <w:ins w:id="417" w:author="Jian (James) Xu_LGE" w:date="2020-02-04T09:33:00Z"/>
        </w:trPr>
        <w:tc>
          <w:tcPr>
            <w:tcW w:w="2011" w:type="dxa"/>
          </w:tcPr>
          <w:p w14:paraId="442F6CA2" w14:textId="77777777" w:rsidR="00B47555" w:rsidRPr="00D56B75" w:rsidRDefault="00B47555" w:rsidP="00CA0696">
            <w:pPr>
              <w:pStyle w:val="TAL"/>
              <w:rPr>
                <w:ins w:id="418" w:author="Jian (James) Xu_LGE" w:date="2020-02-04T09:33:00Z"/>
              </w:rPr>
            </w:pPr>
            <w:ins w:id="419" w:author="Jian (James) Xu_LGE" w:date="2020-02-04T09:33:00Z">
              <w:r w:rsidRPr="00D56B75">
                <w:rPr>
                  <w:lang w:eastAsia="ja-JP"/>
                </w:rPr>
                <w:t>Vehicle UE</w:t>
              </w:r>
            </w:ins>
          </w:p>
        </w:tc>
        <w:tc>
          <w:tcPr>
            <w:tcW w:w="1134" w:type="dxa"/>
          </w:tcPr>
          <w:p w14:paraId="6A674FA7" w14:textId="77777777" w:rsidR="00B47555" w:rsidRPr="00D56B75" w:rsidRDefault="00B47555" w:rsidP="00CA0696">
            <w:pPr>
              <w:pStyle w:val="TAL"/>
              <w:rPr>
                <w:ins w:id="420" w:author="Jian (James) Xu_LGE" w:date="2020-02-04T09:33:00Z"/>
              </w:rPr>
            </w:pPr>
            <w:ins w:id="421" w:author="Jian (James) Xu_LGE" w:date="2020-02-04T09:33:00Z">
              <w:r w:rsidRPr="00D56B75">
                <w:t>O</w:t>
              </w:r>
            </w:ins>
          </w:p>
        </w:tc>
        <w:tc>
          <w:tcPr>
            <w:tcW w:w="851" w:type="dxa"/>
          </w:tcPr>
          <w:p w14:paraId="18679A7A" w14:textId="77777777" w:rsidR="00B47555" w:rsidRPr="00D56B75" w:rsidRDefault="00B47555" w:rsidP="00CA0696">
            <w:pPr>
              <w:pStyle w:val="TAL"/>
              <w:rPr>
                <w:ins w:id="422" w:author="Jian (James) Xu_LGE" w:date="2020-02-04T09:33:00Z"/>
              </w:rPr>
            </w:pPr>
          </w:p>
        </w:tc>
        <w:tc>
          <w:tcPr>
            <w:tcW w:w="1701" w:type="dxa"/>
          </w:tcPr>
          <w:p w14:paraId="599E07DF" w14:textId="77777777" w:rsidR="00B47555" w:rsidRPr="00D56B75" w:rsidRDefault="00B47555" w:rsidP="00CA0696">
            <w:pPr>
              <w:pStyle w:val="TAL"/>
              <w:rPr>
                <w:ins w:id="423" w:author="Jian (James) Xu_LGE" w:date="2020-02-04T09:33:00Z"/>
              </w:rPr>
            </w:pPr>
            <w:ins w:id="424" w:author="Jian (James) Xu_LGE" w:date="2020-02-04T09:33:00Z">
              <w:r w:rsidRPr="00D56B75">
                <w:rPr>
                  <w:snapToGrid w:val="0"/>
                </w:rPr>
                <w:t>ENUMERATED (authorized, not authorized, ...)</w:t>
              </w:r>
            </w:ins>
          </w:p>
        </w:tc>
        <w:tc>
          <w:tcPr>
            <w:tcW w:w="2211" w:type="dxa"/>
          </w:tcPr>
          <w:p w14:paraId="1EA0CFC7" w14:textId="77777777" w:rsidR="00B47555" w:rsidRPr="00D56B75" w:rsidRDefault="00B47555" w:rsidP="00CA0696">
            <w:pPr>
              <w:pStyle w:val="TAL"/>
              <w:rPr>
                <w:ins w:id="425" w:author="Jian (James) Xu_LGE" w:date="2020-02-04T09:33:00Z"/>
                <w:snapToGrid w:val="0"/>
              </w:rPr>
            </w:pPr>
            <w:ins w:id="426" w:author="Jian (James) Xu_LGE" w:date="2020-02-04T09:33:00Z">
              <w:r w:rsidRPr="00D56B75">
                <w:rPr>
                  <w:snapToGrid w:val="0"/>
                </w:rPr>
                <w:t xml:space="preserve">Indicates whether the UE is authorized as </w:t>
              </w:r>
              <w:r w:rsidRPr="00D56B75">
                <w:rPr>
                  <w:lang w:eastAsia="ja-JP"/>
                </w:rPr>
                <w:t>Vehicle UE</w:t>
              </w:r>
            </w:ins>
          </w:p>
        </w:tc>
        <w:tc>
          <w:tcPr>
            <w:tcW w:w="1080" w:type="dxa"/>
          </w:tcPr>
          <w:p w14:paraId="1A4FD000" w14:textId="77777777" w:rsidR="00B47555" w:rsidRPr="00D56B75" w:rsidRDefault="00B47555" w:rsidP="00CA0696">
            <w:pPr>
              <w:pStyle w:val="TAL"/>
              <w:jc w:val="center"/>
              <w:rPr>
                <w:ins w:id="427" w:author="Jian (James) Xu_LGE" w:date="2020-02-04T09:33:00Z"/>
                <w:snapToGrid w:val="0"/>
              </w:rPr>
            </w:pPr>
            <w:ins w:id="428" w:author="Jian (James) Xu_LGE" w:date="2020-02-04T09:33:00Z">
              <w:r w:rsidRPr="00D56B75">
                <w:rPr>
                  <w:snapToGrid w:val="0"/>
                </w:rPr>
                <w:t>-</w:t>
              </w:r>
            </w:ins>
          </w:p>
        </w:tc>
        <w:tc>
          <w:tcPr>
            <w:tcW w:w="1080" w:type="dxa"/>
          </w:tcPr>
          <w:p w14:paraId="02EB4727" w14:textId="77777777" w:rsidR="00B47555" w:rsidRPr="00D56B75" w:rsidRDefault="00B47555" w:rsidP="00CA0696">
            <w:pPr>
              <w:pStyle w:val="TAL"/>
              <w:jc w:val="center"/>
              <w:rPr>
                <w:ins w:id="429" w:author="Jian (James) Xu_LGE" w:date="2020-02-04T09:33:00Z"/>
                <w:snapToGrid w:val="0"/>
              </w:rPr>
            </w:pPr>
            <w:ins w:id="430" w:author="Jian (James) Xu_LGE" w:date="2020-02-04T09:33:00Z">
              <w:r w:rsidRPr="00D56B75">
                <w:rPr>
                  <w:snapToGrid w:val="0"/>
                </w:rPr>
                <w:t>-</w:t>
              </w:r>
            </w:ins>
          </w:p>
        </w:tc>
      </w:tr>
      <w:tr w:rsidR="00B47555" w:rsidRPr="00D56B75" w14:paraId="6DC149F5" w14:textId="77777777" w:rsidTr="00CA0696">
        <w:trPr>
          <w:ins w:id="431" w:author="Jian (James) Xu_LGE" w:date="2020-02-04T09:33:00Z"/>
        </w:trPr>
        <w:tc>
          <w:tcPr>
            <w:tcW w:w="2011" w:type="dxa"/>
          </w:tcPr>
          <w:p w14:paraId="26DDDE4F" w14:textId="77777777" w:rsidR="00B47555" w:rsidRPr="00D56B75" w:rsidRDefault="00B47555" w:rsidP="00CA0696">
            <w:pPr>
              <w:pStyle w:val="TAL"/>
              <w:rPr>
                <w:ins w:id="432" w:author="Jian (James) Xu_LGE" w:date="2020-02-04T09:33:00Z"/>
                <w:lang w:eastAsia="ja-JP"/>
              </w:rPr>
            </w:pPr>
            <w:ins w:id="433" w:author="Jian (James) Xu_LGE" w:date="2020-02-04T09:33:00Z">
              <w:r w:rsidRPr="002C3433">
                <w:t>Pedestrian UE</w:t>
              </w:r>
            </w:ins>
          </w:p>
        </w:tc>
        <w:tc>
          <w:tcPr>
            <w:tcW w:w="1134" w:type="dxa"/>
          </w:tcPr>
          <w:p w14:paraId="28A64DEC" w14:textId="77777777" w:rsidR="00B47555" w:rsidRPr="00D56B75" w:rsidRDefault="00B47555" w:rsidP="00CA0696">
            <w:pPr>
              <w:pStyle w:val="TAL"/>
              <w:rPr>
                <w:ins w:id="434" w:author="Jian (James) Xu_LGE" w:date="2020-02-04T09:33:00Z"/>
              </w:rPr>
            </w:pPr>
            <w:ins w:id="435" w:author="Jian (James) Xu_LGE" w:date="2020-02-04T09:33:00Z">
              <w:r w:rsidRPr="002C3433">
                <w:t>O</w:t>
              </w:r>
            </w:ins>
          </w:p>
        </w:tc>
        <w:tc>
          <w:tcPr>
            <w:tcW w:w="851" w:type="dxa"/>
          </w:tcPr>
          <w:p w14:paraId="0F082CAE" w14:textId="77777777" w:rsidR="00B47555" w:rsidRPr="00D56B75" w:rsidRDefault="00B47555" w:rsidP="00CA0696">
            <w:pPr>
              <w:pStyle w:val="TAL"/>
              <w:rPr>
                <w:ins w:id="436" w:author="Jian (James) Xu_LGE" w:date="2020-02-04T09:33:00Z"/>
              </w:rPr>
            </w:pPr>
          </w:p>
        </w:tc>
        <w:tc>
          <w:tcPr>
            <w:tcW w:w="1701" w:type="dxa"/>
          </w:tcPr>
          <w:p w14:paraId="47A6CFCD" w14:textId="77777777" w:rsidR="00B47555" w:rsidRPr="00D56B75" w:rsidRDefault="00B47555" w:rsidP="00CA0696">
            <w:pPr>
              <w:pStyle w:val="TAL"/>
              <w:rPr>
                <w:ins w:id="437" w:author="Jian (James) Xu_LGE" w:date="2020-02-04T09:33:00Z"/>
                <w:snapToGrid w:val="0"/>
              </w:rPr>
            </w:pPr>
            <w:ins w:id="438" w:author="Jian (James) Xu_LGE" w:date="2020-02-04T09:33:00Z">
              <w:r w:rsidRPr="002C3433">
                <w:rPr>
                  <w:snapToGrid w:val="0"/>
                </w:rPr>
                <w:t>ENUMERATED (authorized, not authorized, ...)</w:t>
              </w:r>
            </w:ins>
          </w:p>
        </w:tc>
        <w:tc>
          <w:tcPr>
            <w:tcW w:w="2211" w:type="dxa"/>
          </w:tcPr>
          <w:p w14:paraId="657EB4FA" w14:textId="77777777" w:rsidR="00B47555" w:rsidRPr="00D56B75" w:rsidRDefault="00B47555" w:rsidP="00CA0696">
            <w:pPr>
              <w:pStyle w:val="TAL"/>
              <w:rPr>
                <w:ins w:id="439" w:author="Jian (James) Xu_LGE" w:date="2020-02-04T09:33:00Z"/>
                <w:snapToGrid w:val="0"/>
              </w:rPr>
            </w:pPr>
            <w:ins w:id="440" w:author="Jian (James) Xu_LGE" w:date="2020-02-04T09:33:00Z">
              <w:r w:rsidRPr="002C3433">
                <w:rPr>
                  <w:snapToGrid w:val="0"/>
                </w:rPr>
                <w:t>Indicates whether the UE is authorized as Pedestrian UE</w:t>
              </w:r>
            </w:ins>
          </w:p>
        </w:tc>
        <w:tc>
          <w:tcPr>
            <w:tcW w:w="1080" w:type="dxa"/>
          </w:tcPr>
          <w:p w14:paraId="48F1BBED" w14:textId="77777777" w:rsidR="00B47555" w:rsidRPr="00D56B75" w:rsidRDefault="00B47555" w:rsidP="00CA0696">
            <w:pPr>
              <w:pStyle w:val="TAL"/>
              <w:jc w:val="center"/>
              <w:rPr>
                <w:ins w:id="441" w:author="Jian (James) Xu_LGE" w:date="2020-02-04T09:33:00Z"/>
                <w:snapToGrid w:val="0"/>
              </w:rPr>
            </w:pPr>
            <w:ins w:id="442" w:author="Jian (James) Xu_LGE" w:date="2020-02-04T09:33:00Z">
              <w:r w:rsidRPr="002C3433">
                <w:rPr>
                  <w:snapToGrid w:val="0"/>
                </w:rPr>
                <w:t>-</w:t>
              </w:r>
            </w:ins>
          </w:p>
        </w:tc>
        <w:tc>
          <w:tcPr>
            <w:tcW w:w="1080" w:type="dxa"/>
          </w:tcPr>
          <w:p w14:paraId="7CC35C85" w14:textId="77777777" w:rsidR="00B47555" w:rsidRPr="00D56B75" w:rsidRDefault="00B47555" w:rsidP="00CA0696">
            <w:pPr>
              <w:pStyle w:val="TAL"/>
              <w:jc w:val="center"/>
              <w:rPr>
                <w:ins w:id="443" w:author="Jian (James) Xu_LGE" w:date="2020-02-04T09:33:00Z"/>
                <w:snapToGrid w:val="0"/>
              </w:rPr>
            </w:pPr>
            <w:ins w:id="444" w:author="Jian (James) Xu_LGE" w:date="2020-02-04T09:33:00Z">
              <w:r w:rsidRPr="002C3433">
                <w:rPr>
                  <w:snapToGrid w:val="0"/>
                </w:rPr>
                <w:t>-</w:t>
              </w:r>
            </w:ins>
          </w:p>
        </w:tc>
      </w:tr>
    </w:tbl>
    <w:p w14:paraId="2B3F2EB9" w14:textId="77777777" w:rsidR="00B47555" w:rsidRDefault="00B47555" w:rsidP="00B47555">
      <w:pPr>
        <w:rPr>
          <w:ins w:id="445" w:author="Jian (James) Xu_LGE" w:date="2020-02-04T09:33:00Z"/>
        </w:rPr>
      </w:pPr>
    </w:p>
    <w:p w14:paraId="31F02648" w14:textId="77777777" w:rsidR="00B47555" w:rsidRPr="009973B8" w:rsidRDefault="00B47555" w:rsidP="00B47555">
      <w:pPr>
        <w:pStyle w:val="4"/>
        <w:rPr>
          <w:ins w:id="446" w:author="Jian (James) Xu_LGE" w:date="2020-02-04T09:33:00Z"/>
        </w:rPr>
      </w:pPr>
      <w:ins w:id="447" w:author="Jian (James) Xu_LGE" w:date="2020-02-04T09:33:00Z">
        <w:r>
          <w:t>9.3</w:t>
        </w:r>
        <w:r w:rsidRPr="009973B8">
          <w:t>.1</w:t>
        </w:r>
        <w:proofErr w:type="gramStart"/>
        <w:r w:rsidRPr="009973B8">
          <w:t>.</w:t>
        </w:r>
        <w:r>
          <w:t>y</w:t>
        </w:r>
        <w:proofErr w:type="gramEnd"/>
        <w:r w:rsidRPr="009973B8">
          <w:tab/>
        </w:r>
        <w:r>
          <w:t xml:space="preserve">LTE </w:t>
        </w:r>
        <w:r w:rsidRPr="009973B8">
          <w:t>V2X Services Authorized</w:t>
        </w:r>
      </w:ins>
    </w:p>
    <w:p w14:paraId="64F95F09" w14:textId="77777777" w:rsidR="00B47555" w:rsidRPr="009973B8" w:rsidRDefault="00B47555" w:rsidP="00B47555">
      <w:pPr>
        <w:rPr>
          <w:ins w:id="448" w:author="Jian (James) Xu_LGE" w:date="2020-02-04T09:33:00Z"/>
          <w:lang w:eastAsia="zh-CN"/>
        </w:rPr>
      </w:pPr>
      <w:ins w:id="449" w:author="Jian (James) Xu_LGE" w:date="2020-02-04T09:33: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LTE </w:t>
        </w:r>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B47555" w:rsidRPr="00D56B75" w14:paraId="55F28305" w14:textId="77777777" w:rsidTr="00CA0696">
        <w:trPr>
          <w:ins w:id="450" w:author="Jian (James) Xu_LGE" w:date="2020-02-04T09:33:00Z"/>
        </w:trPr>
        <w:tc>
          <w:tcPr>
            <w:tcW w:w="2011" w:type="dxa"/>
          </w:tcPr>
          <w:p w14:paraId="4DBFD607" w14:textId="77777777" w:rsidR="00B47555" w:rsidRPr="00D56B75" w:rsidRDefault="00B47555" w:rsidP="00CA0696">
            <w:pPr>
              <w:pStyle w:val="TAH"/>
              <w:rPr>
                <w:ins w:id="451" w:author="Jian (James) Xu_LGE" w:date="2020-02-04T09:33:00Z"/>
              </w:rPr>
            </w:pPr>
            <w:ins w:id="452" w:author="Jian (James) Xu_LGE" w:date="2020-02-04T09:33:00Z">
              <w:r w:rsidRPr="00D56B75">
                <w:t>IE/Group Name</w:t>
              </w:r>
            </w:ins>
          </w:p>
        </w:tc>
        <w:tc>
          <w:tcPr>
            <w:tcW w:w="1134" w:type="dxa"/>
          </w:tcPr>
          <w:p w14:paraId="5382AAC0" w14:textId="77777777" w:rsidR="00B47555" w:rsidRPr="00D56B75" w:rsidRDefault="00B47555" w:rsidP="00CA0696">
            <w:pPr>
              <w:pStyle w:val="TAH"/>
              <w:rPr>
                <w:ins w:id="453" w:author="Jian (James) Xu_LGE" w:date="2020-02-04T09:33:00Z"/>
              </w:rPr>
            </w:pPr>
            <w:ins w:id="454" w:author="Jian (James) Xu_LGE" w:date="2020-02-04T09:33:00Z">
              <w:r w:rsidRPr="00D56B75">
                <w:t>Presence</w:t>
              </w:r>
            </w:ins>
          </w:p>
        </w:tc>
        <w:tc>
          <w:tcPr>
            <w:tcW w:w="851" w:type="dxa"/>
          </w:tcPr>
          <w:p w14:paraId="56DD6A48" w14:textId="77777777" w:rsidR="00B47555" w:rsidRPr="00D56B75" w:rsidRDefault="00B47555" w:rsidP="00CA0696">
            <w:pPr>
              <w:pStyle w:val="TAH"/>
              <w:rPr>
                <w:ins w:id="455" w:author="Jian (James) Xu_LGE" w:date="2020-02-04T09:33:00Z"/>
              </w:rPr>
            </w:pPr>
            <w:ins w:id="456" w:author="Jian (James) Xu_LGE" w:date="2020-02-04T09:33:00Z">
              <w:r w:rsidRPr="00D56B75">
                <w:t>Range</w:t>
              </w:r>
            </w:ins>
          </w:p>
        </w:tc>
        <w:tc>
          <w:tcPr>
            <w:tcW w:w="1701" w:type="dxa"/>
          </w:tcPr>
          <w:p w14:paraId="07432087" w14:textId="77777777" w:rsidR="00B47555" w:rsidRPr="00D56B75" w:rsidRDefault="00B47555" w:rsidP="00CA0696">
            <w:pPr>
              <w:pStyle w:val="TAH"/>
              <w:rPr>
                <w:ins w:id="457" w:author="Jian (James) Xu_LGE" w:date="2020-02-04T09:33:00Z"/>
              </w:rPr>
            </w:pPr>
            <w:ins w:id="458" w:author="Jian (James) Xu_LGE" w:date="2020-02-04T09:33:00Z">
              <w:r w:rsidRPr="00D56B75">
                <w:t>IE type and reference</w:t>
              </w:r>
            </w:ins>
          </w:p>
        </w:tc>
        <w:tc>
          <w:tcPr>
            <w:tcW w:w="2211" w:type="dxa"/>
          </w:tcPr>
          <w:p w14:paraId="3543A2C0" w14:textId="77777777" w:rsidR="00B47555" w:rsidRPr="00D56B75" w:rsidRDefault="00B47555" w:rsidP="00CA0696">
            <w:pPr>
              <w:pStyle w:val="TAH"/>
              <w:rPr>
                <w:ins w:id="459" w:author="Jian (James) Xu_LGE" w:date="2020-02-04T09:33:00Z"/>
              </w:rPr>
            </w:pPr>
            <w:ins w:id="460" w:author="Jian (James) Xu_LGE" w:date="2020-02-04T09:33:00Z">
              <w:r w:rsidRPr="00D56B75">
                <w:t>Semantics description</w:t>
              </w:r>
            </w:ins>
          </w:p>
        </w:tc>
        <w:tc>
          <w:tcPr>
            <w:tcW w:w="1080" w:type="dxa"/>
          </w:tcPr>
          <w:p w14:paraId="7EC77311" w14:textId="77777777" w:rsidR="00B47555" w:rsidRPr="00D56B75" w:rsidRDefault="00B47555" w:rsidP="00CA0696">
            <w:pPr>
              <w:pStyle w:val="TAH"/>
              <w:rPr>
                <w:ins w:id="461" w:author="Jian (James) Xu_LGE" w:date="2020-02-04T09:33:00Z"/>
              </w:rPr>
            </w:pPr>
            <w:ins w:id="462" w:author="Jian (James) Xu_LGE" w:date="2020-02-04T09:33:00Z">
              <w:r w:rsidRPr="00D56B75">
                <w:t>Criticality</w:t>
              </w:r>
            </w:ins>
          </w:p>
        </w:tc>
        <w:tc>
          <w:tcPr>
            <w:tcW w:w="1080" w:type="dxa"/>
          </w:tcPr>
          <w:p w14:paraId="449652C7" w14:textId="77777777" w:rsidR="00B47555" w:rsidRPr="00D56B75" w:rsidRDefault="00B47555" w:rsidP="00CA0696">
            <w:pPr>
              <w:pStyle w:val="TAH"/>
              <w:rPr>
                <w:ins w:id="463" w:author="Jian (James) Xu_LGE" w:date="2020-02-04T09:33:00Z"/>
              </w:rPr>
            </w:pPr>
            <w:ins w:id="464" w:author="Jian (James) Xu_LGE" w:date="2020-02-04T09:33:00Z">
              <w:r w:rsidRPr="00D56B75">
                <w:t>Assigned Criticality</w:t>
              </w:r>
            </w:ins>
          </w:p>
        </w:tc>
      </w:tr>
      <w:tr w:rsidR="00B47555" w:rsidRPr="00D56B75" w14:paraId="1D702509" w14:textId="77777777" w:rsidTr="00CA0696">
        <w:trPr>
          <w:ins w:id="465" w:author="Jian (James) Xu_LGE" w:date="2020-02-04T09:33:00Z"/>
        </w:trPr>
        <w:tc>
          <w:tcPr>
            <w:tcW w:w="2011" w:type="dxa"/>
          </w:tcPr>
          <w:p w14:paraId="539931C7" w14:textId="77777777" w:rsidR="00B47555" w:rsidRPr="00D56B75" w:rsidRDefault="00B47555" w:rsidP="00CA0696">
            <w:pPr>
              <w:pStyle w:val="TAL"/>
              <w:rPr>
                <w:ins w:id="466" w:author="Jian (James) Xu_LGE" w:date="2020-02-04T09:33:00Z"/>
              </w:rPr>
            </w:pPr>
            <w:ins w:id="467" w:author="Jian (James) Xu_LGE" w:date="2020-02-04T09:33:00Z">
              <w:r w:rsidRPr="00D56B75">
                <w:rPr>
                  <w:lang w:eastAsia="ja-JP"/>
                </w:rPr>
                <w:t>Vehicle UE</w:t>
              </w:r>
            </w:ins>
          </w:p>
        </w:tc>
        <w:tc>
          <w:tcPr>
            <w:tcW w:w="1134" w:type="dxa"/>
          </w:tcPr>
          <w:p w14:paraId="37178CC4" w14:textId="77777777" w:rsidR="00B47555" w:rsidRPr="00D56B75" w:rsidRDefault="00B47555" w:rsidP="00CA0696">
            <w:pPr>
              <w:pStyle w:val="TAL"/>
              <w:rPr>
                <w:ins w:id="468" w:author="Jian (James) Xu_LGE" w:date="2020-02-04T09:33:00Z"/>
              </w:rPr>
            </w:pPr>
            <w:ins w:id="469" w:author="Jian (James) Xu_LGE" w:date="2020-02-04T09:33:00Z">
              <w:r w:rsidRPr="00D56B75">
                <w:t>O</w:t>
              </w:r>
            </w:ins>
          </w:p>
        </w:tc>
        <w:tc>
          <w:tcPr>
            <w:tcW w:w="851" w:type="dxa"/>
          </w:tcPr>
          <w:p w14:paraId="1D7FFD24" w14:textId="77777777" w:rsidR="00B47555" w:rsidRPr="00D56B75" w:rsidRDefault="00B47555" w:rsidP="00CA0696">
            <w:pPr>
              <w:pStyle w:val="TAL"/>
              <w:rPr>
                <w:ins w:id="470" w:author="Jian (James) Xu_LGE" w:date="2020-02-04T09:33:00Z"/>
              </w:rPr>
            </w:pPr>
          </w:p>
        </w:tc>
        <w:tc>
          <w:tcPr>
            <w:tcW w:w="1701" w:type="dxa"/>
          </w:tcPr>
          <w:p w14:paraId="521F21EC" w14:textId="77777777" w:rsidR="00B47555" w:rsidRPr="00D56B75" w:rsidRDefault="00B47555" w:rsidP="00CA0696">
            <w:pPr>
              <w:pStyle w:val="TAL"/>
              <w:rPr>
                <w:ins w:id="471" w:author="Jian (James) Xu_LGE" w:date="2020-02-04T09:33:00Z"/>
              </w:rPr>
            </w:pPr>
            <w:ins w:id="472" w:author="Jian (James) Xu_LGE" w:date="2020-02-04T09:33:00Z">
              <w:r w:rsidRPr="00D56B75">
                <w:rPr>
                  <w:snapToGrid w:val="0"/>
                </w:rPr>
                <w:t>ENUMERATED (authorized, not authorized, ...)</w:t>
              </w:r>
            </w:ins>
          </w:p>
        </w:tc>
        <w:tc>
          <w:tcPr>
            <w:tcW w:w="2211" w:type="dxa"/>
          </w:tcPr>
          <w:p w14:paraId="0F653E64" w14:textId="77777777" w:rsidR="00B47555" w:rsidRPr="00D56B75" w:rsidRDefault="00B47555" w:rsidP="00CA0696">
            <w:pPr>
              <w:pStyle w:val="TAL"/>
              <w:rPr>
                <w:ins w:id="473" w:author="Jian (James) Xu_LGE" w:date="2020-02-04T09:33:00Z"/>
                <w:snapToGrid w:val="0"/>
              </w:rPr>
            </w:pPr>
            <w:ins w:id="474" w:author="Jian (James) Xu_LGE" w:date="2020-02-04T09:33:00Z">
              <w:r w:rsidRPr="00D56B75">
                <w:rPr>
                  <w:snapToGrid w:val="0"/>
                </w:rPr>
                <w:t xml:space="preserve">Indicates whether the UE is authorized as </w:t>
              </w:r>
              <w:r w:rsidRPr="00D56B75">
                <w:rPr>
                  <w:lang w:eastAsia="ja-JP"/>
                </w:rPr>
                <w:t>Vehicle UE</w:t>
              </w:r>
            </w:ins>
          </w:p>
        </w:tc>
        <w:tc>
          <w:tcPr>
            <w:tcW w:w="1080" w:type="dxa"/>
          </w:tcPr>
          <w:p w14:paraId="3A174C22" w14:textId="77777777" w:rsidR="00B47555" w:rsidRPr="00D56B75" w:rsidRDefault="00B47555" w:rsidP="00CA0696">
            <w:pPr>
              <w:pStyle w:val="TAL"/>
              <w:jc w:val="center"/>
              <w:rPr>
                <w:ins w:id="475" w:author="Jian (James) Xu_LGE" w:date="2020-02-04T09:33:00Z"/>
                <w:snapToGrid w:val="0"/>
              </w:rPr>
            </w:pPr>
            <w:ins w:id="476" w:author="Jian (James) Xu_LGE" w:date="2020-02-04T09:33:00Z">
              <w:r w:rsidRPr="00D56B75">
                <w:rPr>
                  <w:snapToGrid w:val="0"/>
                </w:rPr>
                <w:t>-</w:t>
              </w:r>
            </w:ins>
          </w:p>
        </w:tc>
        <w:tc>
          <w:tcPr>
            <w:tcW w:w="1080" w:type="dxa"/>
          </w:tcPr>
          <w:p w14:paraId="2AD08AF8" w14:textId="77777777" w:rsidR="00B47555" w:rsidRPr="00D56B75" w:rsidRDefault="00B47555" w:rsidP="00CA0696">
            <w:pPr>
              <w:pStyle w:val="TAL"/>
              <w:jc w:val="center"/>
              <w:rPr>
                <w:ins w:id="477" w:author="Jian (James) Xu_LGE" w:date="2020-02-04T09:33:00Z"/>
                <w:snapToGrid w:val="0"/>
              </w:rPr>
            </w:pPr>
            <w:ins w:id="478" w:author="Jian (James) Xu_LGE" w:date="2020-02-04T09:33:00Z">
              <w:r w:rsidRPr="00D56B75">
                <w:rPr>
                  <w:snapToGrid w:val="0"/>
                </w:rPr>
                <w:t>-</w:t>
              </w:r>
            </w:ins>
          </w:p>
        </w:tc>
      </w:tr>
      <w:tr w:rsidR="00B47555" w:rsidRPr="00D56B75" w14:paraId="56BC84CE" w14:textId="77777777" w:rsidTr="00CA0696">
        <w:trPr>
          <w:ins w:id="479" w:author="Jian (James) Xu_LGE" w:date="2020-02-04T09:33:00Z"/>
        </w:trPr>
        <w:tc>
          <w:tcPr>
            <w:tcW w:w="2011" w:type="dxa"/>
          </w:tcPr>
          <w:p w14:paraId="7249950C" w14:textId="77777777" w:rsidR="00B47555" w:rsidRPr="00D56B75" w:rsidRDefault="00B47555" w:rsidP="00CA0696">
            <w:pPr>
              <w:pStyle w:val="TAL"/>
              <w:rPr>
                <w:ins w:id="480" w:author="Jian (James) Xu_LGE" w:date="2020-02-04T09:33:00Z"/>
                <w:lang w:eastAsia="ja-JP"/>
              </w:rPr>
            </w:pPr>
            <w:ins w:id="481" w:author="Jian (James) Xu_LGE" w:date="2020-02-04T09:33:00Z">
              <w:r w:rsidRPr="002C3433">
                <w:t>Pedestrian UE</w:t>
              </w:r>
            </w:ins>
          </w:p>
        </w:tc>
        <w:tc>
          <w:tcPr>
            <w:tcW w:w="1134" w:type="dxa"/>
          </w:tcPr>
          <w:p w14:paraId="0BE7D1D7" w14:textId="77777777" w:rsidR="00B47555" w:rsidRPr="00D56B75" w:rsidRDefault="00B47555" w:rsidP="00CA0696">
            <w:pPr>
              <w:pStyle w:val="TAL"/>
              <w:rPr>
                <w:ins w:id="482" w:author="Jian (James) Xu_LGE" w:date="2020-02-04T09:33:00Z"/>
              </w:rPr>
            </w:pPr>
            <w:ins w:id="483" w:author="Jian (James) Xu_LGE" w:date="2020-02-04T09:33:00Z">
              <w:r w:rsidRPr="002C3433">
                <w:t>O</w:t>
              </w:r>
            </w:ins>
          </w:p>
        </w:tc>
        <w:tc>
          <w:tcPr>
            <w:tcW w:w="851" w:type="dxa"/>
          </w:tcPr>
          <w:p w14:paraId="5769EEE9" w14:textId="77777777" w:rsidR="00B47555" w:rsidRPr="00D56B75" w:rsidRDefault="00B47555" w:rsidP="00CA0696">
            <w:pPr>
              <w:pStyle w:val="TAL"/>
              <w:rPr>
                <w:ins w:id="484" w:author="Jian (James) Xu_LGE" w:date="2020-02-04T09:33:00Z"/>
              </w:rPr>
            </w:pPr>
          </w:p>
        </w:tc>
        <w:tc>
          <w:tcPr>
            <w:tcW w:w="1701" w:type="dxa"/>
          </w:tcPr>
          <w:p w14:paraId="15FF3744" w14:textId="77777777" w:rsidR="00B47555" w:rsidRPr="00D56B75" w:rsidRDefault="00B47555" w:rsidP="00CA0696">
            <w:pPr>
              <w:pStyle w:val="TAL"/>
              <w:rPr>
                <w:ins w:id="485" w:author="Jian (James) Xu_LGE" w:date="2020-02-04T09:33:00Z"/>
                <w:snapToGrid w:val="0"/>
              </w:rPr>
            </w:pPr>
            <w:ins w:id="486" w:author="Jian (James) Xu_LGE" w:date="2020-02-04T09:33:00Z">
              <w:r w:rsidRPr="002C3433">
                <w:rPr>
                  <w:snapToGrid w:val="0"/>
                </w:rPr>
                <w:t>ENUMERATED (authorized, not authorized, ...)</w:t>
              </w:r>
            </w:ins>
          </w:p>
        </w:tc>
        <w:tc>
          <w:tcPr>
            <w:tcW w:w="2211" w:type="dxa"/>
          </w:tcPr>
          <w:p w14:paraId="7AF7DE47" w14:textId="77777777" w:rsidR="00B47555" w:rsidRPr="00D56B75" w:rsidRDefault="00B47555" w:rsidP="00CA0696">
            <w:pPr>
              <w:pStyle w:val="TAL"/>
              <w:rPr>
                <w:ins w:id="487" w:author="Jian (James) Xu_LGE" w:date="2020-02-04T09:33:00Z"/>
                <w:snapToGrid w:val="0"/>
              </w:rPr>
            </w:pPr>
            <w:ins w:id="488" w:author="Jian (James) Xu_LGE" w:date="2020-02-04T09:33:00Z">
              <w:r w:rsidRPr="002C3433">
                <w:rPr>
                  <w:snapToGrid w:val="0"/>
                </w:rPr>
                <w:t>Indicates whether the UE is authorized as Pedestrian UE</w:t>
              </w:r>
            </w:ins>
          </w:p>
        </w:tc>
        <w:tc>
          <w:tcPr>
            <w:tcW w:w="1080" w:type="dxa"/>
          </w:tcPr>
          <w:p w14:paraId="12173AF0" w14:textId="77777777" w:rsidR="00B47555" w:rsidRPr="00D56B75" w:rsidRDefault="00B47555" w:rsidP="00CA0696">
            <w:pPr>
              <w:pStyle w:val="TAL"/>
              <w:jc w:val="center"/>
              <w:rPr>
                <w:ins w:id="489" w:author="Jian (James) Xu_LGE" w:date="2020-02-04T09:33:00Z"/>
                <w:snapToGrid w:val="0"/>
              </w:rPr>
            </w:pPr>
            <w:ins w:id="490" w:author="Jian (James) Xu_LGE" w:date="2020-02-04T09:33:00Z">
              <w:r w:rsidRPr="002C3433">
                <w:rPr>
                  <w:snapToGrid w:val="0"/>
                </w:rPr>
                <w:t>-</w:t>
              </w:r>
            </w:ins>
          </w:p>
        </w:tc>
        <w:tc>
          <w:tcPr>
            <w:tcW w:w="1080" w:type="dxa"/>
          </w:tcPr>
          <w:p w14:paraId="203CC775" w14:textId="77777777" w:rsidR="00B47555" w:rsidRPr="00D56B75" w:rsidRDefault="00B47555" w:rsidP="00CA0696">
            <w:pPr>
              <w:pStyle w:val="TAL"/>
              <w:jc w:val="center"/>
              <w:rPr>
                <w:ins w:id="491" w:author="Jian (James) Xu_LGE" w:date="2020-02-04T09:33:00Z"/>
                <w:snapToGrid w:val="0"/>
              </w:rPr>
            </w:pPr>
            <w:ins w:id="492" w:author="Jian (James) Xu_LGE" w:date="2020-02-04T09:33:00Z">
              <w:r w:rsidRPr="002C3433">
                <w:rPr>
                  <w:snapToGrid w:val="0"/>
                </w:rPr>
                <w:t>-</w:t>
              </w:r>
            </w:ins>
          </w:p>
        </w:tc>
      </w:tr>
    </w:tbl>
    <w:p w14:paraId="193FC09C" w14:textId="77777777" w:rsidR="00B47555" w:rsidRDefault="00B47555" w:rsidP="00B47555">
      <w:pPr>
        <w:pStyle w:val="EW"/>
        <w:ind w:left="0" w:firstLine="0"/>
        <w:rPr>
          <w:ins w:id="493" w:author="Jian (James) Xu_LGE" w:date="2020-02-04T09:33:00Z"/>
          <w:lang w:eastAsia="ko-KR"/>
        </w:rPr>
      </w:pPr>
    </w:p>
    <w:p w14:paraId="3DCCD81F" w14:textId="77777777" w:rsidR="00B47555" w:rsidRDefault="00B47555" w:rsidP="00B47555">
      <w:pPr>
        <w:pStyle w:val="4"/>
        <w:rPr>
          <w:ins w:id="494" w:author="Jian (James) Xu_LGE" w:date="2020-02-04T09:33:00Z"/>
        </w:rPr>
      </w:pPr>
    </w:p>
    <w:p w14:paraId="768BE09F" w14:textId="77777777" w:rsidR="00B47555" w:rsidRPr="009973B8" w:rsidRDefault="00B47555" w:rsidP="00B47555">
      <w:pPr>
        <w:pStyle w:val="4"/>
        <w:rPr>
          <w:ins w:id="495" w:author="Jian (James) Xu_LGE" w:date="2020-02-04T09:33:00Z"/>
        </w:rPr>
      </w:pPr>
      <w:ins w:id="496" w:author="Jian (James) Xu_LGE" w:date="2020-02-04T09:33:00Z">
        <w:r>
          <w:t>9.3</w:t>
        </w:r>
        <w:r w:rsidRPr="009973B8">
          <w:t>.1</w:t>
        </w:r>
        <w:proofErr w:type="gramStart"/>
        <w:r w:rsidRPr="009973B8">
          <w:t>.</w:t>
        </w:r>
        <w:r>
          <w:t>z</w:t>
        </w:r>
        <w:proofErr w:type="gramEnd"/>
        <w:r w:rsidRPr="009973B8">
          <w:tab/>
        </w:r>
        <w:r>
          <w:t xml:space="preserve">NR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6F3518EA" w14:textId="77777777" w:rsidR="00B47555" w:rsidRPr="00A80B95" w:rsidRDefault="00B47555" w:rsidP="00B47555">
      <w:pPr>
        <w:rPr>
          <w:ins w:id="497" w:author="Jian (James) Xu_LGE" w:date="2020-02-04T09:33:00Z"/>
          <w:lang w:eastAsia="zh-CN"/>
        </w:rPr>
      </w:pPr>
      <w:ins w:id="498" w:author="Jian (James) Xu_LGE" w:date="2020-02-04T09:33: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NR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B47555" w:rsidRPr="003E7941" w14:paraId="1CBB30CB" w14:textId="77777777" w:rsidTr="00CA0696">
        <w:trPr>
          <w:ins w:id="499" w:author="Jian (James) Xu_LGE" w:date="2020-02-04T09:33:00Z"/>
        </w:trPr>
        <w:tc>
          <w:tcPr>
            <w:tcW w:w="2295" w:type="dxa"/>
          </w:tcPr>
          <w:p w14:paraId="6309AB3D" w14:textId="77777777" w:rsidR="00B47555" w:rsidRPr="003E7941" w:rsidRDefault="00B47555" w:rsidP="00CA0696">
            <w:pPr>
              <w:pStyle w:val="TAH"/>
              <w:rPr>
                <w:ins w:id="500" w:author="Jian (James) Xu_LGE" w:date="2020-02-04T09:33:00Z"/>
              </w:rPr>
            </w:pPr>
            <w:ins w:id="501" w:author="Jian (James) Xu_LGE" w:date="2020-02-04T09:33:00Z">
              <w:r w:rsidRPr="003E7941">
                <w:t>IE/Group Name</w:t>
              </w:r>
            </w:ins>
          </w:p>
        </w:tc>
        <w:tc>
          <w:tcPr>
            <w:tcW w:w="1134" w:type="dxa"/>
          </w:tcPr>
          <w:p w14:paraId="04FB2219" w14:textId="77777777" w:rsidR="00B47555" w:rsidRPr="003E7941" w:rsidRDefault="00B47555" w:rsidP="00CA0696">
            <w:pPr>
              <w:pStyle w:val="TAH"/>
              <w:rPr>
                <w:ins w:id="502" w:author="Jian (James) Xu_LGE" w:date="2020-02-04T09:33:00Z"/>
              </w:rPr>
            </w:pPr>
            <w:ins w:id="503" w:author="Jian (James) Xu_LGE" w:date="2020-02-04T09:33:00Z">
              <w:r w:rsidRPr="003E7941">
                <w:t>Presence</w:t>
              </w:r>
            </w:ins>
          </w:p>
        </w:tc>
        <w:tc>
          <w:tcPr>
            <w:tcW w:w="992" w:type="dxa"/>
          </w:tcPr>
          <w:p w14:paraId="3157D1E1" w14:textId="77777777" w:rsidR="00B47555" w:rsidRPr="003E7941" w:rsidRDefault="00B47555" w:rsidP="00CA0696">
            <w:pPr>
              <w:pStyle w:val="TAH"/>
              <w:rPr>
                <w:ins w:id="504" w:author="Jian (James) Xu_LGE" w:date="2020-02-04T09:33:00Z"/>
              </w:rPr>
            </w:pPr>
            <w:ins w:id="505" w:author="Jian (James) Xu_LGE" w:date="2020-02-04T09:33:00Z">
              <w:r w:rsidRPr="003E7941">
                <w:t>Range</w:t>
              </w:r>
            </w:ins>
          </w:p>
        </w:tc>
        <w:tc>
          <w:tcPr>
            <w:tcW w:w="1417" w:type="dxa"/>
          </w:tcPr>
          <w:p w14:paraId="111B7271" w14:textId="77777777" w:rsidR="00B47555" w:rsidRPr="003E7941" w:rsidRDefault="00B47555" w:rsidP="00CA0696">
            <w:pPr>
              <w:pStyle w:val="TAH"/>
              <w:rPr>
                <w:ins w:id="506" w:author="Jian (James) Xu_LGE" w:date="2020-02-04T09:33:00Z"/>
              </w:rPr>
            </w:pPr>
            <w:ins w:id="507" w:author="Jian (James) Xu_LGE" w:date="2020-02-04T09:33:00Z">
              <w:r w:rsidRPr="003E7941">
                <w:t>IE type and reference</w:t>
              </w:r>
            </w:ins>
          </w:p>
        </w:tc>
        <w:tc>
          <w:tcPr>
            <w:tcW w:w="2835" w:type="dxa"/>
          </w:tcPr>
          <w:p w14:paraId="65021A63" w14:textId="77777777" w:rsidR="00B47555" w:rsidRPr="003E7941" w:rsidRDefault="00B47555" w:rsidP="00CA0696">
            <w:pPr>
              <w:pStyle w:val="TAH"/>
              <w:rPr>
                <w:ins w:id="508" w:author="Jian (James) Xu_LGE" w:date="2020-02-04T09:33:00Z"/>
              </w:rPr>
            </w:pPr>
            <w:ins w:id="509" w:author="Jian (James) Xu_LGE" w:date="2020-02-04T09:33:00Z">
              <w:r w:rsidRPr="003E7941">
                <w:t>Semantics description</w:t>
              </w:r>
            </w:ins>
          </w:p>
        </w:tc>
      </w:tr>
      <w:tr w:rsidR="00B47555" w:rsidRPr="003E7941" w14:paraId="65CCD467" w14:textId="77777777" w:rsidTr="00CA0696">
        <w:trPr>
          <w:ins w:id="510" w:author="Jian (James) Xu_LGE" w:date="2020-02-04T09:33:00Z"/>
        </w:trPr>
        <w:tc>
          <w:tcPr>
            <w:tcW w:w="2295" w:type="dxa"/>
          </w:tcPr>
          <w:p w14:paraId="544B93A4" w14:textId="77777777" w:rsidR="00B47555" w:rsidRPr="003E7941" w:rsidRDefault="00B47555" w:rsidP="00CA0696">
            <w:pPr>
              <w:pStyle w:val="TAL"/>
              <w:rPr>
                <w:ins w:id="511" w:author="Jian (James) Xu_LGE" w:date="2020-02-04T09:33:00Z"/>
                <w:lang w:eastAsia="zh-CN"/>
              </w:rPr>
            </w:pPr>
            <w:ins w:id="512" w:author="Jian (James) Xu_LGE" w:date="2020-02-04T09:33:00Z">
              <w:r w:rsidRPr="003E7941">
                <w:rPr>
                  <w:lang w:eastAsia="zh-CN"/>
                </w:rPr>
                <w:t>UE Sidelink Aggregate Maximum Bit Rate</w:t>
              </w:r>
            </w:ins>
          </w:p>
        </w:tc>
        <w:tc>
          <w:tcPr>
            <w:tcW w:w="1134" w:type="dxa"/>
          </w:tcPr>
          <w:p w14:paraId="726BE7BF" w14:textId="77777777" w:rsidR="00B47555" w:rsidRDefault="00B47555" w:rsidP="00CA0696">
            <w:pPr>
              <w:pStyle w:val="TAL"/>
              <w:rPr>
                <w:ins w:id="513" w:author="Jian (James) Xu_LGE" w:date="2020-02-04T09:33:00Z"/>
                <w:lang w:eastAsia="zh-CN"/>
              </w:rPr>
            </w:pPr>
            <w:ins w:id="514" w:author="Jian (James) Xu_LGE" w:date="2020-02-04T09:33:00Z">
              <w:r>
                <w:rPr>
                  <w:rFonts w:hint="eastAsia"/>
                  <w:lang w:eastAsia="zh-CN"/>
                </w:rPr>
                <w:t>M</w:t>
              </w:r>
            </w:ins>
          </w:p>
        </w:tc>
        <w:tc>
          <w:tcPr>
            <w:tcW w:w="992" w:type="dxa"/>
          </w:tcPr>
          <w:p w14:paraId="30A67D2E" w14:textId="77777777" w:rsidR="00B47555" w:rsidRPr="003E7941" w:rsidRDefault="00B47555" w:rsidP="00CA0696">
            <w:pPr>
              <w:pStyle w:val="TAL"/>
              <w:rPr>
                <w:ins w:id="515" w:author="Jian (James) Xu_LGE" w:date="2020-02-04T09:33:00Z"/>
              </w:rPr>
            </w:pPr>
          </w:p>
        </w:tc>
        <w:tc>
          <w:tcPr>
            <w:tcW w:w="1417" w:type="dxa"/>
          </w:tcPr>
          <w:p w14:paraId="7E1D0BAC" w14:textId="77777777" w:rsidR="00B47555" w:rsidRPr="003E7941" w:rsidRDefault="00B47555" w:rsidP="00CA0696">
            <w:pPr>
              <w:pStyle w:val="TAL"/>
              <w:rPr>
                <w:ins w:id="516" w:author="Jian (James) Xu_LGE" w:date="2020-02-04T09:33:00Z"/>
                <w:rFonts w:cs="Arial"/>
                <w:szCs w:val="18"/>
              </w:rPr>
            </w:pPr>
            <w:ins w:id="517" w:author="Jian (James) Xu_LGE" w:date="2020-02-04T09:33:00Z">
              <w:r w:rsidRPr="003E7941">
                <w:rPr>
                  <w:rFonts w:cs="Arial"/>
                  <w:szCs w:val="18"/>
                </w:rPr>
                <w:t xml:space="preserve">Bit Rate </w:t>
              </w:r>
              <w:r w:rsidRPr="003E7941">
                <w:t>9.</w:t>
              </w:r>
              <w:r>
                <w:t>3</w:t>
              </w:r>
              <w:r w:rsidRPr="003E7941">
                <w:t>.1.</w:t>
              </w:r>
              <w:r>
                <w:t>4</w:t>
              </w:r>
            </w:ins>
          </w:p>
        </w:tc>
        <w:tc>
          <w:tcPr>
            <w:tcW w:w="2835" w:type="dxa"/>
          </w:tcPr>
          <w:p w14:paraId="3B55CE01" w14:textId="77777777" w:rsidR="00B47555" w:rsidRPr="003E7941" w:rsidRDefault="00B47555" w:rsidP="00CA0696">
            <w:pPr>
              <w:pStyle w:val="TAL"/>
              <w:rPr>
                <w:ins w:id="518" w:author="Jian (James) Xu_LGE" w:date="2020-02-04T09:33:00Z"/>
                <w:snapToGrid w:val="0"/>
              </w:rPr>
            </w:pPr>
            <w:ins w:id="519" w:author="Jian (James) Xu_LGE" w:date="2020-02-04T09:33: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7DFD5DAA" w14:textId="77777777" w:rsidR="00B47555" w:rsidRPr="00A0678D" w:rsidRDefault="00B47555" w:rsidP="00B47555">
      <w:pPr>
        <w:pStyle w:val="EW"/>
        <w:ind w:left="0" w:firstLine="0"/>
        <w:rPr>
          <w:ins w:id="520" w:author="Jian (James) Xu_LGE" w:date="2020-02-04T09:33:00Z"/>
          <w:lang w:eastAsia="ko-KR"/>
        </w:rPr>
      </w:pPr>
    </w:p>
    <w:p w14:paraId="7BFF3253" w14:textId="77777777" w:rsidR="00B47555" w:rsidRPr="009973B8" w:rsidRDefault="00B47555" w:rsidP="00B47555">
      <w:pPr>
        <w:pStyle w:val="4"/>
        <w:rPr>
          <w:ins w:id="521" w:author="Jian (James) Xu_LGE" w:date="2020-02-04T09:33:00Z"/>
        </w:rPr>
      </w:pPr>
      <w:ins w:id="522" w:author="Jian (James) Xu_LGE" w:date="2020-02-04T09:33:00Z">
        <w:r>
          <w:t>9.3</w:t>
        </w:r>
        <w:r w:rsidRPr="009973B8">
          <w:t>.1</w:t>
        </w:r>
        <w:proofErr w:type="gramStart"/>
        <w:r w:rsidRPr="009973B8">
          <w:t>.</w:t>
        </w:r>
        <w:r>
          <w:t>w</w:t>
        </w:r>
        <w:proofErr w:type="gramEnd"/>
        <w:r>
          <w:t xml:space="preserve">        LTE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083A85D4" w14:textId="77777777" w:rsidR="00B47555" w:rsidRPr="00D95644" w:rsidRDefault="00B47555" w:rsidP="00B47555">
      <w:pPr>
        <w:rPr>
          <w:ins w:id="523" w:author="Jian (James) Xu_LGE" w:date="2020-02-04T09:33:00Z"/>
          <w:rFonts w:eastAsia="SimSun"/>
          <w:lang w:eastAsia="zh-CN"/>
        </w:rPr>
      </w:pPr>
      <w:ins w:id="524" w:author="Jian (James) Xu_LGE" w:date="2020-02-04T09:33: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LTE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B47555" w:rsidRPr="003E7941" w14:paraId="46B40D9C" w14:textId="77777777" w:rsidTr="00CA0696">
        <w:trPr>
          <w:ins w:id="525" w:author="Jian (James) Xu_LGE" w:date="2020-02-04T09:33:00Z"/>
        </w:trPr>
        <w:tc>
          <w:tcPr>
            <w:tcW w:w="2295" w:type="dxa"/>
          </w:tcPr>
          <w:p w14:paraId="482CCA3E" w14:textId="77777777" w:rsidR="00B47555" w:rsidRPr="003E7941" w:rsidRDefault="00B47555" w:rsidP="00CA0696">
            <w:pPr>
              <w:pStyle w:val="TAH"/>
              <w:rPr>
                <w:ins w:id="526" w:author="Jian (James) Xu_LGE" w:date="2020-02-04T09:33:00Z"/>
              </w:rPr>
            </w:pPr>
            <w:ins w:id="527" w:author="Jian (James) Xu_LGE" w:date="2020-02-04T09:33:00Z">
              <w:r w:rsidRPr="003E7941">
                <w:t>IE/Group Name</w:t>
              </w:r>
            </w:ins>
          </w:p>
        </w:tc>
        <w:tc>
          <w:tcPr>
            <w:tcW w:w="1134" w:type="dxa"/>
          </w:tcPr>
          <w:p w14:paraId="79577726" w14:textId="77777777" w:rsidR="00B47555" w:rsidRPr="003E7941" w:rsidRDefault="00B47555" w:rsidP="00CA0696">
            <w:pPr>
              <w:pStyle w:val="TAH"/>
              <w:rPr>
                <w:ins w:id="528" w:author="Jian (James) Xu_LGE" w:date="2020-02-04T09:33:00Z"/>
              </w:rPr>
            </w:pPr>
            <w:ins w:id="529" w:author="Jian (James) Xu_LGE" w:date="2020-02-04T09:33:00Z">
              <w:r w:rsidRPr="003E7941">
                <w:t>Presence</w:t>
              </w:r>
            </w:ins>
          </w:p>
        </w:tc>
        <w:tc>
          <w:tcPr>
            <w:tcW w:w="992" w:type="dxa"/>
          </w:tcPr>
          <w:p w14:paraId="2B82E9B6" w14:textId="77777777" w:rsidR="00B47555" w:rsidRPr="003E7941" w:rsidRDefault="00B47555" w:rsidP="00CA0696">
            <w:pPr>
              <w:pStyle w:val="TAH"/>
              <w:rPr>
                <w:ins w:id="530" w:author="Jian (James) Xu_LGE" w:date="2020-02-04T09:33:00Z"/>
              </w:rPr>
            </w:pPr>
            <w:ins w:id="531" w:author="Jian (James) Xu_LGE" w:date="2020-02-04T09:33:00Z">
              <w:r w:rsidRPr="003E7941">
                <w:t>Range</w:t>
              </w:r>
            </w:ins>
          </w:p>
        </w:tc>
        <w:tc>
          <w:tcPr>
            <w:tcW w:w="1417" w:type="dxa"/>
          </w:tcPr>
          <w:p w14:paraId="584CBD2A" w14:textId="77777777" w:rsidR="00B47555" w:rsidRPr="003E7941" w:rsidRDefault="00B47555" w:rsidP="00CA0696">
            <w:pPr>
              <w:pStyle w:val="TAH"/>
              <w:rPr>
                <w:ins w:id="532" w:author="Jian (James) Xu_LGE" w:date="2020-02-04T09:33:00Z"/>
              </w:rPr>
            </w:pPr>
            <w:ins w:id="533" w:author="Jian (James) Xu_LGE" w:date="2020-02-04T09:33:00Z">
              <w:r w:rsidRPr="003E7941">
                <w:t>IE type and reference</w:t>
              </w:r>
            </w:ins>
          </w:p>
        </w:tc>
        <w:tc>
          <w:tcPr>
            <w:tcW w:w="2835" w:type="dxa"/>
          </w:tcPr>
          <w:p w14:paraId="1301CA21" w14:textId="77777777" w:rsidR="00B47555" w:rsidRPr="003E7941" w:rsidRDefault="00B47555" w:rsidP="00CA0696">
            <w:pPr>
              <w:pStyle w:val="TAH"/>
              <w:rPr>
                <w:ins w:id="534" w:author="Jian (James) Xu_LGE" w:date="2020-02-04T09:33:00Z"/>
              </w:rPr>
            </w:pPr>
            <w:ins w:id="535" w:author="Jian (James) Xu_LGE" w:date="2020-02-04T09:33:00Z">
              <w:r w:rsidRPr="003E7941">
                <w:t>Semantics description</w:t>
              </w:r>
            </w:ins>
          </w:p>
        </w:tc>
      </w:tr>
      <w:tr w:rsidR="00B47555" w:rsidRPr="003E7941" w14:paraId="577DD350" w14:textId="77777777" w:rsidTr="00CA0696">
        <w:trPr>
          <w:ins w:id="536" w:author="Jian (James) Xu_LGE" w:date="2020-02-04T09:33:00Z"/>
        </w:trPr>
        <w:tc>
          <w:tcPr>
            <w:tcW w:w="2295" w:type="dxa"/>
          </w:tcPr>
          <w:p w14:paraId="047AE74D" w14:textId="77777777" w:rsidR="00B47555" w:rsidRPr="003E7941" w:rsidRDefault="00B47555" w:rsidP="00CA0696">
            <w:pPr>
              <w:pStyle w:val="TAL"/>
              <w:rPr>
                <w:ins w:id="537" w:author="Jian (James) Xu_LGE" w:date="2020-02-04T09:33:00Z"/>
                <w:lang w:eastAsia="zh-CN"/>
              </w:rPr>
            </w:pPr>
            <w:ins w:id="538" w:author="Jian (James) Xu_LGE" w:date="2020-02-04T09:33:00Z">
              <w:r w:rsidRPr="003E7941">
                <w:rPr>
                  <w:lang w:eastAsia="zh-CN"/>
                </w:rPr>
                <w:t>UE Sidelink Aggregate Maximum Bit Rate</w:t>
              </w:r>
            </w:ins>
          </w:p>
        </w:tc>
        <w:tc>
          <w:tcPr>
            <w:tcW w:w="1134" w:type="dxa"/>
          </w:tcPr>
          <w:p w14:paraId="7A082F57" w14:textId="77777777" w:rsidR="00B47555" w:rsidRDefault="00B47555" w:rsidP="00CA0696">
            <w:pPr>
              <w:pStyle w:val="TAL"/>
              <w:rPr>
                <w:ins w:id="539" w:author="Jian (James) Xu_LGE" w:date="2020-02-04T09:33:00Z"/>
                <w:lang w:eastAsia="zh-CN"/>
              </w:rPr>
            </w:pPr>
            <w:ins w:id="540" w:author="Jian (James) Xu_LGE" w:date="2020-02-04T09:33:00Z">
              <w:r>
                <w:rPr>
                  <w:rFonts w:hint="eastAsia"/>
                  <w:lang w:eastAsia="zh-CN"/>
                </w:rPr>
                <w:t>M</w:t>
              </w:r>
            </w:ins>
          </w:p>
        </w:tc>
        <w:tc>
          <w:tcPr>
            <w:tcW w:w="992" w:type="dxa"/>
          </w:tcPr>
          <w:p w14:paraId="270D098E" w14:textId="77777777" w:rsidR="00B47555" w:rsidRPr="003E7941" w:rsidRDefault="00B47555" w:rsidP="00CA0696">
            <w:pPr>
              <w:pStyle w:val="TAL"/>
              <w:rPr>
                <w:ins w:id="541" w:author="Jian (James) Xu_LGE" w:date="2020-02-04T09:33:00Z"/>
              </w:rPr>
            </w:pPr>
          </w:p>
        </w:tc>
        <w:tc>
          <w:tcPr>
            <w:tcW w:w="1417" w:type="dxa"/>
          </w:tcPr>
          <w:p w14:paraId="3A344442" w14:textId="77777777" w:rsidR="00B47555" w:rsidRPr="003E7941" w:rsidRDefault="00B47555" w:rsidP="00CA0696">
            <w:pPr>
              <w:pStyle w:val="TAL"/>
              <w:rPr>
                <w:ins w:id="542" w:author="Jian (James) Xu_LGE" w:date="2020-02-04T09:33:00Z"/>
                <w:rFonts w:cs="Arial"/>
                <w:szCs w:val="18"/>
              </w:rPr>
            </w:pPr>
            <w:ins w:id="543" w:author="Jian (James) Xu_LGE" w:date="2020-02-04T09:33:00Z">
              <w:r w:rsidRPr="003E7941">
                <w:rPr>
                  <w:rFonts w:cs="Arial"/>
                  <w:szCs w:val="18"/>
                </w:rPr>
                <w:t xml:space="preserve">Bit Rate </w:t>
              </w:r>
              <w:r w:rsidRPr="003E7941">
                <w:t>9.</w:t>
              </w:r>
              <w:r>
                <w:t>3</w:t>
              </w:r>
              <w:r w:rsidRPr="003E7941">
                <w:t>.1.</w:t>
              </w:r>
              <w:r>
                <w:t>4</w:t>
              </w:r>
            </w:ins>
          </w:p>
        </w:tc>
        <w:tc>
          <w:tcPr>
            <w:tcW w:w="2835" w:type="dxa"/>
          </w:tcPr>
          <w:p w14:paraId="022B703F" w14:textId="77777777" w:rsidR="00B47555" w:rsidRPr="003E7941" w:rsidRDefault="00B47555" w:rsidP="00CA0696">
            <w:pPr>
              <w:pStyle w:val="TAL"/>
              <w:rPr>
                <w:ins w:id="544" w:author="Jian (James) Xu_LGE" w:date="2020-02-04T09:33:00Z"/>
                <w:snapToGrid w:val="0"/>
              </w:rPr>
            </w:pPr>
            <w:ins w:id="545" w:author="Jian (James) Xu_LGE" w:date="2020-02-04T09:33: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11208746" w14:textId="77777777" w:rsidR="00B47555" w:rsidRDefault="00B47555" w:rsidP="00B47555">
      <w:pPr>
        <w:pStyle w:val="4"/>
        <w:rPr>
          <w:ins w:id="546" w:author="Jian (James) Xu_LGE" w:date="2020-02-04T09:33:00Z"/>
        </w:rPr>
      </w:pPr>
    </w:p>
    <w:p w14:paraId="27F23F6E" w14:textId="77777777" w:rsidR="00B47555" w:rsidRPr="00567372" w:rsidRDefault="00B47555" w:rsidP="00B47555">
      <w:pPr>
        <w:pStyle w:val="4"/>
        <w:rPr>
          <w:ins w:id="547" w:author="Jian (James) Xu_LGE" w:date="2020-02-04T09:33:00Z"/>
          <w:lang w:eastAsia="zh-CN"/>
        </w:rPr>
      </w:pPr>
      <w:ins w:id="548" w:author="Jian (James) Xu_LGE" w:date="2020-02-04T09:33:00Z">
        <w:r w:rsidRPr="00480D27">
          <w:t>9.3.1</w:t>
        </w:r>
        <w:proofErr w:type="gramStart"/>
        <w:r w:rsidRPr="00480D27">
          <w:t>.</w:t>
        </w:r>
        <w:r>
          <w:t>v</w:t>
        </w:r>
        <w:proofErr w:type="gramEnd"/>
        <w:r w:rsidRPr="00480D27">
          <w:tab/>
        </w:r>
        <w:r w:rsidRPr="00480D27">
          <w:rPr>
            <w:rFonts w:cs="Arial" w:hint="eastAsia"/>
            <w:lang w:eastAsia="zh-CN"/>
          </w:rPr>
          <w:t>PC5 QoS Parameters</w:t>
        </w:r>
      </w:ins>
    </w:p>
    <w:p w14:paraId="02454EE5" w14:textId="2EBB76D2" w:rsidR="00B47555" w:rsidRPr="00D71BAA" w:rsidRDefault="00B47555" w:rsidP="00B47555">
      <w:pPr>
        <w:rPr>
          <w:ins w:id="549" w:author="Jian (James) Xu_LGE" w:date="2020-02-04T09:33:00Z"/>
          <w:rFonts w:eastAsia="SimSun"/>
          <w:lang w:eastAsia="zh-CN"/>
        </w:rPr>
      </w:pPr>
      <w:ins w:id="550" w:author="Jian (James) Xu_LGE" w:date="2020-02-04T09:33:00Z">
        <w:r w:rsidRPr="00567372">
          <w:t xml:space="preserve">This IE provides </w:t>
        </w:r>
        <w:r w:rsidRPr="00567372">
          <w:rPr>
            <w:lang w:eastAsia="zh-CN"/>
          </w:rPr>
          <w:t xml:space="preserve">information on the </w:t>
        </w:r>
        <w:r>
          <w:rPr>
            <w:rFonts w:hint="eastAsia"/>
            <w:lang w:eastAsia="zh-CN"/>
          </w:rPr>
          <w:t>PC5 QoS parameters</w:t>
        </w:r>
        <w:r w:rsidRPr="00567372">
          <w:rPr>
            <w:lang w:eastAsia="zh-CN"/>
          </w:rPr>
          <w:t xml:space="preserve"> of the UE’s sidelink communication for </w:t>
        </w:r>
        <w:r>
          <w:rPr>
            <w:rFonts w:hint="eastAsia"/>
            <w:lang w:eastAsia="zh-CN"/>
          </w:rPr>
          <w:t>NR PC5</w:t>
        </w:r>
        <w:r w:rsidRPr="00567372">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B47555" w:rsidRPr="00DE2228" w14:paraId="4928903A" w14:textId="77777777" w:rsidTr="00CA0696">
        <w:trPr>
          <w:ins w:id="551" w:author="Jian (James) Xu_LGE" w:date="2020-02-04T09:33:00Z"/>
        </w:trPr>
        <w:tc>
          <w:tcPr>
            <w:tcW w:w="2578" w:type="dxa"/>
          </w:tcPr>
          <w:p w14:paraId="37F060AA" w14:textId="77777777" w:rsidR="00B47555" w:rsidRPr="00DE2228" w:rsidRDefault="00B47555" w:rsidP="00CA0696">
            <w:pPr>
              <w:pStyle w:val="TAH"/>
              <w:rPr>
                <w:ins w:id="552" w:author="Jian (James) Xu_LGE" w:date="2020-02-04T09:33:00Z"/>
                <w:rFonts w:cs="Arial"/>
                <w:szCs w:val="18"/>
              </w:rPr>
            </w:pPr>
            <w:ins w:id="553" w:author="Jian (James) Xu_LGE" w:date="2020-02-04T09:33:00Z">
              <w:r w:rsidRPr="00DE2228">
                <w:rPr>
                  <w:rFonts w:cs="Arial"/>
                  <w:szCs w:val="18"/>
                </w:rPr>
                <w:t>IE/Group Name</w:t>
              </w:r>
            </w:ins>
          </w:p>
        </w:tc>
        <w:tc>
          <w:tcPr>
            <w:tcW w:w="1134" w:type="dxa"/>
          </w:tcPr>
          <w:p w14:paraId="1BB91974" w14:textId="77777777" w:rsidR="00B47555" w:rsidRPr="00AB57CE" w:rsidRDefault="00B47555" w:rsidP="00CA0696">
            <w:pPr>
              <w:pStyle w:val="TAH"/>
              <w:rPr>
                <w:ins w:id="554" w:author="Jian (James) Xu_LGE" w:date="2020-02-04T09:33:00Z"/>
                <w:rFonts w:cs="Arial"/>
                <w:szCs w:val="18"/>
              </w:rPr>
            </w:pPr>
            <w:ins w:id="555" w:author="Jian (James) Xu_LGE" w:date="2020-02-04T09:33:00Z">
              <w:r w:rsidRPr="00AB57CE">
                <w:rPr>
                  <w:rFonts w:cs="Arial"/>
                  <w:szCs w:val="18"/>
                </w:rPr>
                <w:t>Presence</w:t>
              </w:r>
            </w:ins>
          </w:p>
        </w:tc>
        <w:tc>
          <w:tcPr>
            <w:tcW w:w="1134" w:type="dxa"/>
          </w:tcPr>
          <w:p w14:paraId="27122A65" w14:textId="77777777" w:rsidR="00B47555" w:rsidRPr="000B1CB3" w:rsidRDefault="00B47555" w:rsidP="00CA0696">
            <w:pPr>
              <w:pStyle w:val="TAH"/>
              <w:rPr>
                <w:ins w:id="556" w:author="Jian (James) Xu_LGE" w:date="2020-02-04T09:33:00Z"/>
                <w:rFonts w:cs="Arial"/>
                <w:szCs w:val="18"/>
              </w:rPr>
            </w:pPr>
            <w:ins w:id="557" w:author="Jian (James) Xu_LGE" w:date="2020-02-04T09:33:00Z">
              <w:r w:rsidRPr="000B1CB3">
                <w:rPr>
                  <w:rFonts w:cs="Arial"/>
                  <w:szCs w:val="18"/>
                </w:rPr>
                <w:t>Range</w:t>
              </w:r>
            </w:ins>
          </w:p>
        </w:tc>
        <w:tc>
          <w:tcPr>
            <w:tcW w:w="1276" w:type="dxa"/>
          </w:tcPr>
          <w:p w14:paraId="7EF12174" w14:textId="77777777" w:rsidR="00B47555" w:rsidRPr="003D2F48" w:rsidRDefault="00B47555" w:rsidP="00CA0696">
            <w:pPr>
              <w:pStyle w:val="TAH"/>
              <w:rPr>
                <w:ins w:id="558" w:author="Jian (James) Xu_LGE" w:date="2020-02-04T09:33:00Z"/>
                <w:rFonts w:cs="Arial"/>
                <w:szCs w:val="18"/>
              </w:rPr>
            </w:pPr>
            <w:ins w:id="559" w:author="Jian (James) Xu_LGE" w:date="2020-02-04T09:33:00Z">
              <w:r w:rsidRPr="003D2F48">
                <w:rPr>
                  <w:rFonts w:cs="Arial"/>
                  <w:szCs w:val="18"/>
                </w:rPr>
                <w:t>IE type and reference</w:t>
              </w:r>
            </w:ins>
          </w:p>
        </w:tc>
        <w:tc>
          <w:tcPr>
            <w:tcW w:w="2551" w:type="dxa"/>
          </w:tcPr>
          <w:p w14:paraId="039D6B43" w14:textId="77777777" w:rsidR="00B47555" w:rsidRPr="008921C9" w:rsidRDefault="00B47555" w:rsidP="00CA0696">
            <w:pPr>
              <w:pStyle w:val="TAH"/>
              <w:rPr>
                <w:ins w:id="560" w:author="Jian (James) Xu_LGE" w:date="2020-02-04T09:33:00Z"/>
                <w:rFonts w:cs="Arial"/>
                <w:szCs w:val="18"/>
              </w:rPr>
            </w:pPr>
            <w:ins w:id="561" w:author="Jian (James) Xu_LGE" w:date="2020-02-04T09:33:00Z">
              <w:r w:rsidRPr="008921C9">
                <w:rPr>
                  <w:rFonts w:cs="Arial"/>
                  <w:szCs w:val="18"/>
                </w:rPr>
                <w:t>Semantics description</w:t>
              </w:r>
            </w:ins>
          </w:p>
        </w:tc>
      </w:tr>
      <w:tr w:rsidR="00B47555" w:rsidRPr="00DE2228" w14:paraId="0F2B0EDC" w14:textId="77777777" w:rsidTr="00CA0696">
        <w:trPr>
          <w:ins w:id="562" w:author="Jian (James) Xu_LGE" w:date="2020-02-04T09:33:00Z"/>
        </w:trPr>
        <w:tc>
          <w:tcPr>
            <w:tcW w:w="2578" w:type="dxa"/>
          </w:tcPr>
          <w:p w14:paraId="3431E553" w14:textId="77777777" w:rsidR="00B47555" w:rsidRPr="00DE2228" w:rsidRDefault="00B47555" w:rsidP="00CA0696">
            <w:pPr>
              <w:pStyle w:val="TAL"/>
              <w:rPr>
                <w:ins w:id="563" w:author="Jian (James) Xu_LGE" w:date="2020-02-04T09:33:00Z"/>
                <w:rFonts w:cs="Arial"/>
                <w:szCs w:val="18"/>
                <w:lang w:eastAsia="zh-CN"/>
              </w:rPr>
            </w:pPr>
            <w:ins w:id="564" w:author="Jian (James) Xu_LGE" w:date="2020-02-04T09:33:00Z">
              <w:r w:rsidRPr="00DE2228">
                <w:rPr>
                  <w:rFonts w:cs="Arial"/>
                  <w:b/>
                  <w:szCs w:val="18"/>
                  <w:lang w:eastAsia="zh-CN"/>
                </w:rPr>
                <w:t>PC5 QoS Flow</w:t>
              </w:r>
              <w:r w:rsidRPr="00DE2228">
                <w:rPr>
                  <w:rFonts w:eastAsia="MS Mincho" w:cs="Arial"/>
                  <w:b/>
                  <w:szCs w:val="18"/>
                  <w:lang w:eastAsia="ja-JP"/>
                </w:rPr>
                <w:t xml:space="preserve"> </w:t>
              </w:r>
              <w:r w:rsidRPr="00DE2228">
                <w:rPr>
                  <w:rFonts w:cs="Arial"/>
                  <w:b/>
                  <w:szCs w:val="18"/>
                  <w:lang w:eastAsia="zh-CN"/>
                </w:rPr>
                <w:t>List</w:t>
              </w:r>
            </w:ins>
          </w:p>
        </w:tc>
        <w:tc>
          <w:tcPr>
            <w:tcW w:w="1134" w:type="dxa"/>
          </w:tcPr>
          <w:p w14:paraId="79377C56" w14:textId="77777777" w:rsidR="00B47555" w:rsidRPr="00AB57CE" w:rsidRDefault="00B47555" w:rsidP="00CA0696">
            <w:pPr>
              <w:pStyle w:val="TAL"/>
              <w:rPr>
                <w:ins w:id="565" w:author="Jian (James) Xu_LGE" w:date="2020-02-04T09:33:00Z"/>
                <w:rFonts w:cs="Arial"/>
                <w:szCs w:val="18"/>
                <w:lang w:eastAsia="zh-CN"/>
              </w:rPr>
            </w:pPr>
          </w:p>
        </w:tc>
        <w:tc>
          <w:tcPr>
            <w:tcW w:w="1134" w:type="dxa"/>
          </w:tcPr>
          <w:p w14:paraId="60A9F19E" w14:textId="77777777" w:rsidR="00B47555" w:rsidRPr="003D2F48" w:rsidRDefault="00B47555" w:rsidP="00CA0696">
            <w:pPr>
              <w:pStyle w:val="TAL"/>
              <w:rPr>
                <w:ins w:id="566" w:author="Jian (James) Xu_LGE" w:date="2020-02-04T09:33:00Z"/>
                <w:rFonts w:cs="Arial"/>
                <w:szCs w:val="18"/>
                <w:lang w:eastAsia="zh-CN"/>
              </w:rPr>
            </w:pPr>
            <w:ins w:id="567" w:author="Jian (James) Xu_LGE" w:date="2020-02-04T09:33:00Z">
              <w:r w:rsidRPr="000B1CB3">
                <w:rPr>
                  <w:rFonts w:cs="Arial"/>
                  <w:bCs/>
                  <w:i/>
                  <w:szCs w:val="18"/>
                  <w:lang w:eastAsia="zh-CN"/>
                </w:rPr>
                <w:t>1</w:t>
              </w:r>
            </w:ins>
          </w:p>
        </w:tc>
        <w:tc>
          <w:tcPr>
            <w:tcW w:w="1276" w:type="dxa"/>
          </w:tcPr>
          <w:p w14:paraId="72A71655" w14:textId="77777777" w:rsidR="00B47555" w:rsidRPr="008921C9" w:rsidRDefault="00B47555" w:rsidP="00CA0696">
            <w:pPr>
              <w:pStyle w:val="TAL"/>
              <w:rPr>
                <w:ins w:id="568" w:author="Jian (James) Xu_LGE" w:date="2020-02-04T09:33:00Z"/>
                <w:rFonts w:cs="Arial"/>
                <w:szCs w:val="18"/>
              </w:rPr>
            </w:pPr>
          </w:p>
        </w:tc>
        <w:tc>
          <w:tcPr>
            <w:tcW w:w="2551" w:type="dxa"/>
          </w:tcPr>
          <w:p w14:paraId="0F10B637" w14:textId="77777777" w:rsidR="00B47555" w:rsidRPr="008921C9" w:rsidRDefault="00B47555" w:rsidP="00CA0696">
            <w:pPr>
              <w:pStyle w:val="TAL"/>
              <w:rPr>
                <w:ins w:id="569" w:author="Jian (James) Xu_LGE" w:date="2020-02-04T09:33:00Z"/>
                <w:rFonts w:cs="Arial"/>
                <w:szCs w:val="18"/>
                <w:lang w:eastAsia="zh-CN"/>
              </w:rPr>
            </w:pPr>
          </w:p>
        </w:tc>
      </w:tr>
      <w:tr w:rsidR="00B47555" w:rsidRPr="00DE2228" w14:paraId="4D2A95DE" w14:textId="77777777" w:rsidTr="00CA0696">
        <w:trPr>
          <w:ins w:id="570" w:author="Jian (James) Xu_LGE" w:date="2020-02-04T09:33:00Z"/>
        </w:trPr>
        <w:tc>
          <w:tcPr>
            <w:tcW w:w="2578" w:type="dxa"/>
          </w:tcPr>
          <w:p w14:paraId="01E5CE37" w14:textId="77777777" w:rsidR="00B47555" w:rsidRPr="00DE2228" w:rsidRDefault="00B47555" w:rsidP="00CA0696">
            <w:pPr>
              <w:pStyle w:val="TAL"/>
              <w:ind w:left="71"/>
              <w:rPr>
                <w:ins w:id="571" w:author="Jian (James) Xu_LGE" w:date="2020-02-04T09:33:00Z"/>
                <w:rFonts w:eastAsia="바탕" w:cs="Arial"/>
                <w:b/>
                <w:szCs w:val="18"/>
                <w:lang w:eastAsia="ja-JP"/>
              </w:rPr>
            </w:pPr>
            <w:ins w:id="572" w:author="Jian (James) Xu_LGE" w:date="2020-02-04T09:33:00Z">
              <w:r w:rsidRPr="00DE2228">
                <w:rPr>
                  <w:rFonts w:eastAsia="바탕" w:cs="Arial"/>
                  <w:b/>
                  <w:szCs w:val="18"/>
                  <w:lang w:eastAsia="ja-JP"/>
                </w:rPr>
                <w:t>&gt;PC5 QoS Flow Item</w:t>
              </w:r>
            </w:ins>
          </w:p>
        </w:tc>
        <w:tc>
          <w:tcPr>
            <w:tcW w:w="1134" w:type="dxa"/>
          </w:tcPr>
          <w:p w14:paraId="6824C19C" w14:textId="77777777" w:rsidR="00B47555" w:rsidRPr="00AB57CE" w:rsidRDefault="00B47555" w:rsidP="00CA0696">
            <w:pPr>
              <w:pStyle w:val="TAL"/>
              <w:rPr>
                <w:ins w:id="573" w:author="Jian (James) Xu_LGE" w:date="2020-02-04T09:33:00Z"/>
                <w:rFonts w:cs="Arial"/>
                <w:szCs w:val="18"/>
                <w:lang w:eastAsia="zh-CN"/>
              </w:rPr>
            </w:pPr>
          </w:p>
        </w:tc>
        <w:tc>
          <w:tcPr>
            <w:tcW w:w="1134" w:type="dxa"/>
          </w:tcPr>
          <w:p w14:paraId="65246F43" w14:textId="77777777" w:rsidR="00B47555" w:rsidRPr="008921C9" w:rsidRDefault="00B47555" w:rsidP="00CA0696">
            <w:pPr>
              <w:pStyle w:val="TAL"/>
              <w:rPr>
                <w:ins w:id="574" w:author="Jian (James) Xu_LGE" w:date="2020-02-04T09:33:00Z"/>
                <w:rFonts w:cs="Arial"/>
                <w:bCs/>
                <w:i/>
                <w:szCs w:val="18"/>
                <w:lang w:eastAsia="ja-JP"/>
              </w:rPr>
            </w:pPr>
            <w:ins w:id="575" w:author="Jian (James) Xu_LGE" w:date="2020-02-04T09:33:00Z">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276" w:type="dxa"/>
          </w:tcPr>
          <w:p w14:paraId="41CD5C45" w14:textId="77777777" w:rsidR="00B47555" w:rsidRPr="008921C9" w:rsidRDefault="00B47555" w:rsidP="00CA0696">
            <w:pPr>
              <w:pStyle w:val="TAL"/>
              <w:rPr>
                <w:ins w:id="576" w:author="Jian (James) Xu_LGE" w:date="2020-02-04T09:33:00Z"/>
                <w:rFonts w:cs="Arial"/>
                <w:szCs w:val="18"/>
              </w:rPr>
            </w:pPr>
          </w:p>
        </w:tc>
        <w:tc>
          <w:tcPr>
            <w:tcW w:w="2551" w:type="dxa"/>
          </w:tcPr>
          <w:p w14:paraId="7E59915D" w14:textId="77777777" w:rsidR="00B47555" w:rsidRPr="008921C9" w:rsidRDefault="00B47555" w:rsidP="00CA0696">
            <w:pPr>
              <w:pStyle w:val="TAL"/>
              <w:rPr>
                <w:ins w:id="577" w:author="Jian (James) Xu_LGE" w:date="2020-02-04T09:33:00Z"/>
                <w:rFonts w:cs="Arial"/>
                <w:szCs w:val="18"/>
                <w:lang w:eastAsia="zh-CN"/>
              </w:rPr>
            </w:pPr>
          </w:p>
        </w:tc>
      </w:tr>
      <w:tr w:rsidR="00B47555" w:rsidRPr="00DE2228" w14:paraId="59E03EAF" w14:textId="77777777" w:rsidTr="00CA0696">
        <w:trPr>
          <w:ins w:id="578" w:author="Jian (James) Xu_LGE" w:date="2020-02-04T09:33:00Z"/>
        </w:trPr>
        <w:tc>
          <w:tcPr>
            <w:tcW w:w="2578" w:type="dxa"/>
          </w:tcPr>
          <w:p w14:paraId="75C453DD" w14:textId="77777777" w:rsidR="00B47555" w:rsidRPr="00DE2228" w:rsidRDefault="00B47555" w:rsidP="00CA0696">
            <w:pPr>
              <w:pStyle w:val="TAL"/>
              <w:ind w:left="161"/>
              <w:rPr>
                <w:ins w:id="579" w:author="Jian (James) Xu_LGE" w:date="2020-02-04T09:33:00Z"/>
                <w:rFonts w:eastAsia="바탕" w:cs="Arial"/>
                <w:szCs w:val="18"/>
                <w:lang w:eastAsia="ja-JP"/>
              </w:rPr>
            </w:pPr>
            <w:ins w:id="580" w:author="Jian (James) Xu_LGE" w:date="2020-02-04T09:33:00Z">
              <w:r w:rsidRPr="00DE2228">
                <w:rPr>
                  <w:rFonts w:eastAsia="바탕" w:cs="Arial"/>
                  <w:szCs w:val="18"/>
                  <w:lang w:eastAsia="ja-JP"/>
                </w:rPr>
                <w:t xml:space="preserve">&gt;&gt;PQI </w:t>
              </w:r>
            </w:ins>
          </w:p>
        </w:tc>
        <w:tc>
          <w:tcPr>
            <w:tcW w:w="1134" w:type="dxa"/>
          </w:tcPr>
          <w:p w14:paraId="07D24CE9" w14:textId="77777777" w:rsidR="00B47555" w:rsidRPr="00AB57CE" w:rsidRDefault="00B47555" w:rsidP="00CA0696">
            <w:pPr>
              <w:pStyle w:val="TAL"/>
              <w:rPr>
                <w:ins w:id="581" w:author="Jian (James) Xu_LGE" w:date="2020-02-04T09:33:00Z"/>
                <w:rFonts w:cs="Arial"/>
                <w:szCs w:val="18"/>
                <w:lang w:eastAsia="zh-CN"/>
              </w:rPr>
            </w:pPr>
            <w:ins w:id="582" w:author="Jian (James) Xu_LGE" w:date="2020-02-04T09:33:00Z">
              <w:r w:rsidRPr="00AB57CE">
                <w:rPr>
                  <w:rFonts w:cs="Arial"/>
                  <w:szCs w:val="18"/>
                  <w:lang w:eastAsia="zh-CN"/>
                </w:rPr>
                <w:t>M</w:t>
              </w:r>
            </w:ins>
          </w:p>
        </w:tc>
        <w:tc>
          <w:tcPr>
            <w:tcW w:w="1134" w:type="dxa"/>
          </w:tcPr>
          <w:p w14:paraId="29DD316E" w14:textId="77777777" w:rsidR="00B47555" w:rsidRPr="000B1CB3" w:rsidRDefault="00B47555" w:rsidP="00CA0696">
            <w:pPr>
              <w:pStyle w:val="TAL"/>
              <w:rPr>
                <w:ins w:id="583" w:author="Jian (James) Xu_LGE" w:date="2020-02-04T09:33:00Z"/>
                <w:rFonts w:cs="Arial"/>
                <w:bCs/>
                <w:i/>
                <w:szCs w:val="18"/>
                <w:lang w:eastAsia="ja-JP"/>
              </w:rPr>
            </w:pPr>
          </w:p>
        </w:tc>
        <w:tc>
          <w:tcPr>
            <w:tcW w:w="1276" w:type="dxa"/>
          </w:tcPr>
          <w:p w14:paraId="25BE17F0" w14:textId="77777777" w:rsidR="00B47555" w:rsidRPr="008921C9" w:rsidRDefault="00B47555" w:rsidP="00CA0696">
            <w:pPr>
              <w:pStyle w:val="TAL"/>
              <w:rPr>
                <w:ins w:id="584" w:author="Jian (James) Xu_LGE" w:date="2020-02-04T09:33:00Z"/>
                <w:rFonts w:cs="Arial"/>
                <w:szCs w:val="18"/>
              </w:rPr>
            </w:pPr>
            <w:ins w:id="585" w:author="Jian (James) Xu_LGE" w:date="2020-02-04T09:33:00Z">
              <w:r w:rsidRPr="003D2F48">
                <w:rPr>
                  <w:rFonts w:cs="Arial"/>
                  <w:szCs w:val="18"/>
                </w:rPr>
                <w:t>INTEGER (0..255, …)</w:t>
              </w:r>
            </w:ins>
          </w:p>
        </w:tc>
        <w:tc>
          <w:tcPr>
            <w:tcW w:w="2551" w:type="dxa"/>
          </w:tcPr>
          <w:p w14:paraId="08A916E7" w14:textId="77777777" w:rsidR="00B47555" w:rsidRPr="00AB57CE" w:rsidRDefault="00B47555" w:rsidP="00CA0696">
            <w:pPr>
              <w:pStyle w:val="TAL"/>
              <w:rPr>
                <w:ins w:id="586" w:author="Jian (James) Xu_LGE" w:date="2020-02-04T09:33:00Z"/>
                <w:rFonts w:cs="Arial"/>
                <w:szCs w:val="18"/>
                <w:lang w:eastAsia="zh-CN"/>
              </w:rPr>
            </w:pPr>
            <w:ins w:id="587" w:author="Jian (James) Xu_LGE" w:date="2020-02-04T09:33:00Z">
              <w:r w:rsidRPr="00DE2228">
                <w:rPr>
                  <w:rFonts w:cs="Arial"/>
                  <w:szCs w:val="18"/>
                  <w:lang w:eastAsia="zh-CN"/>
                </w:rPr>
                <w:t>PQI is a special</w:t>
              </w:r>
              <w:r w:rsidRPr="00DE2228">
                <w:rPr>
                  <w:rFonts w:cs="Arial"/>
                  <w:szCs w:val="18"/>
                </w:rPr>
                <w:t xml:space="preserve"> 5QI as specified in TS 23.501 [9].</w:t>
              </w:r>
            </w:ins>
          </w:p>
        </w:tc>
      </w:tr>
      <w:tr w:rsidR="00B47555" w:rsidRPr="00DE2228" w14:paraId="37A276AA" w14:textId="77777777" w:rsidTr="00CA0696">
        <w:trPr>
          <w:ins w:id="588" w:author="Jian (James) Xu_LGE" w:date="2020-02-04T09:33:00Z"/>
        </w:trPr>
        <w:tc>
          <w:tcPr>
            <w:tcW w:w="2578" w:type="dxa"/>
          </w:tcPr>
          <w:p w14:paraId="0AD1A435" w14:textId="77777777" w:rsidR="00B47555" w:rsidRPr="00DE2228" w:rsidRDefault="00B47555" w:rsidP="00CA0696">
            <w:pPr>
              <w:pStyle w:val="TAL"/>
              <w:ind w:left="161"/>
              <w:rPr>
                <w:ins w:id="589" w:author="Jian (James) Xu_LGE" w:date="2020-02-04T09:33:00Z"/>
                <w:rFonts w:eastAsia="바탕" w:cs="Arial"/>
                <w:szCs w:val="18"/>
                <w:lang w:eastAsia="ja-JP"/>
              </w:rPr>
            </w:pPr>
            <w:ins w:id="590" w:author="Jian (James) Xu_LGE" w:date="2020-02-04T09:33:00Z">
              <w:r w:rsidRPr="00DE2228">
                <w:rPr>
                  <w:rFonts w:eastAsia="바탕" w:cs="Arial"/>
                  <w:szCs w:val="18"/>
                  <w:lang w:eastAsia="ja-JP"/>
                </w:rPr>
                <w:t>&gt;&gt;PC5 Flow Bit Rates</w:t>
              </w:r>
            </w:ins>
          </w:p>
        </w:tc>
        <w:tc>
          <w:tcPr>
            <w:tcW w:w="1134" w:type="dxa"/>
          </w:tcPr>
          <w:p w14:paraId="2795368F" w14:textId="77777777" w:rsidR="00B47555" w:rsidRPr="00AB57CE" w:rsidRDefault="00B47555" w:rsidP="00CA0696">
            <w:pPr>
              <w:pStyle w:val="TAL"/>
              <w:rPr>
                <w:ins w:id="591" w:author="Jian (James) Xu_LGE" w:date="2020-02-04T09:33:00Z"/>
                <w:rFonts w:cs="Arial"/>
                <w:szCs w:val="18"/>
                <w:lang w:eastAsia="zh-CN"/>
              </w:rPr>
            </w:pPr>
            <w:ins w:id="592" w:author="Jian (James) Xu_LGE" w:date="2020-02-04T09:33:00Z">
              <w:r w:rsidRPr="00AB57CE">
                <w:rPr>
                  <w:rFonts w:cs="Arial"/>
                  <w:szCs w:val="18"/>
                  <w:lang w:eastAsia="zh-CN"/>
                </w:rPr>
                <w:t>O</w:t>
              </w:r>
            </w:ins>
          </w:p>
        </w:tc>
        <w:tc>
          <w:tcPr>
            <w:tcW w:w="1134" w:type="dxa"/>
          </w:tcPr>
          <w:p w14:paraId="225AD35C" w14:textId="77777777" w:rsidR="00B47555" w:rsidRPr="00AB57CE" w:rsidRDefault="00B47555" w:rsidP="00CA0696">
            <w:pPr>
              <w:pStyle w:val="TAL"/>
              <w:rPr>
                <w:ins w:id="593" w:author="Jian (James) Xu_LGE" w:date="2020-02-04T09:33:00Z"/>
                <w:rFonts w:cs="Arial"/>
                <w:bCs/>
                <w:i/>
                <w:szCs w:val="18"/>
                <w:lang w:eastAsia="ja-JP"/>
              </w:rPr>
            </w:pPr>
          </w:p>
        </w:tc>
        <w:tc>
          <w:tcPr>
            <w:tcW w:w="1276" w:type="dxa"/>
          </w:tcPr>
          <w:p w14:paraId="116B27DF" w14:textId="77777777" w:rsidR="00B47555" w:rsidRPr="00AB57CE" w:rsidRDefault="00B47555" w:rsidP="00CA0696">
            <w:pPr>
              <w:pStyle w:val="TAL"/>
              <w:rPr>
                <w:ins w:id="594" w:author="Jian (James) Xu_LGE" w:date="2020-02-04T09:33:00Z"/>
                <w:rFonts w:cs="Arial"/>
                <w:szCs w:val="18"/>
              </w:rPr>
            </w:pPr>
          </w:p>
        </w:tc>
        <w:tc>
          <w:tcPr>
            <w:tcW w:w="2551" w:type="dxa"/>
          </w:tcPr>
          <w:p w14:paraId="56E5595F" w14:textId="77777777" w:rsidR="00B47555" w:rsidRPr="008921C9" w:rsidRDefault="00B47555" w:rsidP="00CA0696">
            <w:pPr>
              <w:pStyle w:val="TAL"/>
              <w:rPr>
                <w:ins w:id="595" w:author="Jian (James) Xu_LGE" w:date="2020-02-04T09:33:00Z"/>
                <w:rFonts w:cs="Arial"/>
                <w:szCs w:val="18"/>
                <w:lang w:eastAsia="zh-CN"/>
              </w:rPr>
            </w:pPr>
            <w:ins w:id="596" w:author="Jian (James) Xu_LGE" w:date="2020-02-04T09:33: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B47555" w:rsidRPr="00DE2228" w14:paraId="432F94F5" w14:textId="77777777" w:rsidTr="00CA0696">
        <w:trPr>
          <w:ins w:id="597" w:author="Jian (James) Xu_LGE" w:date="2020-02-04T09:33:00Z"/>
        </w:trPr>
        <w:tc>
          <w:tcPr>
            <w:tcW w:w="2578" w:type="dxa"/>
          </w:tcPr>
          <w:p w14:paraId="6EAF39D6" w14:textId="77777777" w:rsidR="00B47555" w:rsidRPr="00AB57CE" w:rsidRDefault="00B47555" w:rsidP="00CA0696">
            <w:pPr>
              <w:pStyle w:val="TAL"/>
              <w:ind w:leftChars="150" w:left="300"/>
              <w:rPr>
                <w:ins w:id="598" w:author="Jian (James) Xu_LGE" w:date="2020-02-04T09:33:00Z"/>
                <w:rFonts w:eastAsia="바탕" w:cs="Arial"/>
                <w:szCs w:val="18"/>
                <w:lang w:eastAsia="ja-JP"/>
              </w:rPr>
            </w:pPr>
            <w:ins w:id="599" w:author="Jian (James) Xu_LGE" w:date="2020-02-04T09:33:00Z">
              <w:r w:rsidRPr="00DE2228">
                <w:rPr>
                  <w:rFonts w:eastAsia="바탕" w:cs="Arial"/>
                  <w:szCs w:val="18"/>
                  <w:lang w:eastAsia="ja-JP"/>
                </w:rPr>
                <w:t>&gt;&gt;&gt;Guaranteed Flow Bit Rate</w:t>
              </w:r>
            </w:ins>
          </w:p>
        </w:tc>
        <w:tc>
          <w:tcPr>
            <w:tcW w:w="1134" w:type="dxa"/>
          </w:tcPr>
          <w:p w14:paraId="534ABE07" w14:textId="1753B273" w:rsidR="00B47555" w:rsidRPr="000B1CB3" w:rsidRDefault="002909CB" w:rsidP="00CA0696">
            <w:pPr>
              <w:pStyle w:val="TAL"/>
              <w:rPr>
                <w:ins w:id="600" w:author="Jian (James) Xu_LGE" w:date="2020-02-04T09:33:00Z"/>
                <w:rFonts w:cs="Arial"/>
                <w:szCs w:val="18"/>
                <w:lang w:eastAsia="ko-KR"/>
              </w:rPr>
            </w:pPr>
            <w:ins w:id="601" w:author="Jian (James) Xu_LGE_Rapporteur" w:date="2020-03-13T23:20:00Z">
              <w:r w:rsidRPr="00D71BAA">
                <w:rPr>
                  <w:rFonts w:cs="Arial"/>
                  <w:szCs w:val="18"/>
                  <w:lang w:eastAsia="ko-KR"/>
                </w:rPr>
                <w:t>M</w:t>
              </w:r>
            </w:ins>
          </w:p>
        </w:tc>
        <w:tc>
          <w:tcPr>
            <w:tcW w:w="1134" w:type="dxa"/>
          </w:tcPr>
          <w:p w14:paraId="7568F2F9" w14:textId="77777777" w:rsidR="00B47555" w:rsidRPr="003D2F48" w:rsidRDefault="00B47555" w:rsidP="00CA0696">
            <w:pPr>
              <w:pStyle w:val="TAL"/>
              <w:rPr>
                <w:ins w:id="602" w:author="Jian (James) Xu_LGE" w:date="2020-02-04T09:33:00Z"/>
                <w:rFonts w:cs="Arial"/>
                <w:bCs/>
                <w:i/>
                <w:szCs w:val="18"/>
                <w:lang w:eastAsia="ja-JP"/>
              </w:rPr>
            </w:pPr>
          </w:p>
        </w:tc>
        <w:tc>
          <w:tcPr>
            <w:tcW w:w="1276" w:type="dxa"/>
          </w:tcPr>
          <w:p w14:paraId="563E31E4" w14:textId="77777777" w:rsidR="00B47555" w:rsidRPr="008921C9" w:rsidRDefault="00B47555" w:rsidP="00CA0696">
            <w:pPr>
              <w:pStyle w:val="TAL"/>
              <w:rPr>
                <w:ins w:id="603" w:author="Jian (James) Xu_LGE" w:date="2020-02-04T09:33:00Z"/>
                <w:rFonts w:cs="Arial"/>
                <w:szCs w:val="18"/>
                <w:lang w:eastAsia="ja-JP"/>
              </w:rPr>
            </w:pPr>
            <w:ins w:id="604" w:author="Jian (James) Xu_LGE" w:date="2020-02-04T09:33:00Z">
              <w:r w:rsidRPr="008921C9">
                <w:rPr>
                  <w:rFonts w:cs="Arial"/>
                  <w:szCs w:val="18"/>
                  <w:lang w:eastAsia="ja-JP"/>
                </w:rPr>
                <w:t>Bit Rate</w:t>
              </w:r>
            </w:ins>
          </w:p>
          <w:p w14:paraId="2B0CE659" w14:textId="77777777" w:rsidR="00B47555" w:rsidRPr="008921C9" w:rsidRDefault="00B47555" w:rsidP="00CA0696">
            <w:pPr>
              <w:pStyle w:val="TAL"/>
              <w:rPr>
                <w:ins w:id="605" w:author="Jian (James) Xu_LGE" w:date="2020-02-04T09:33:00Z"/>
                <w:rFonts w:cs="Arial"/>
                <w:szCs w:val="18"/>
              </w:rPr>
            </w:pPr>
            <w:ins w:id="606" w:author="Jian (James) Xu_LGE" w:date="2020-02-04T09:33:00Z">
              <w:r w:rsidRPr="008921C9">
                <w:rPr>
                  <w:rFonts w:cs="Arial"/>
                  <w:szCs w:val="18"/>
                  <w:lang w:eastAsia="ja-JP"/>
                </w:rPr>
                <w:t>9.3.1.4</w:t>
              </w:r>
            </w:ins>
          </w:p>
        </w:tc>
        <w:tc>
          <w:tcPr>
            <w:tcW w:w="2551" w:type="dxa"/>
          </w:tcPr>
          <w:p w14:paraId="28EDBB1A" w14:textId="77777777" w:rsidR="00B47555" w:rsidRPr="00AB57CE" w:rsidRDefault="00B47555" w:rsidP="00CA0696">
            <w:pPr>
              <w:pStyle w:val="TAL"/>
              <w:rPr>
                <w:ins w:id="607" w:author="Jian (James) Xu_LGE" w:date="2020-02-04T09:33:00Z"/>
                <w:rFonts w:cs="Arial"/>
                <w:szCs w:val="18"/>
                <w:lang w:eastAsia="zh-CN"/>
              </w:rPr>
            </w:pPr>
            <w:ins w:id="608" w:author="Jian (James) Xu_LGE" w:date="2020-02-04T09:33: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B47555" w:rsidRPr="00DE2228" w14:paraId="4E6FB076" w14:textId="77777777" w:rsidTr="00CA0696">
        <w:trPr>
          <w:ins w:id="609" w:author="Jian (James) Xu_LGE" w:date="2020-02-04T09:33:00Z"/>
        </w:trPr>
        <w:tc>
          <w:tcPr>
            <w:tcW w:w="2578" w:type="dxa"/>
          </w:tcPr>
          <w:p w14:paraId="137263E8" w14:textId="77777777" w:rsidR="00B47555" w:rsidRPr="00AB57CE" w:rsidRDefault="00B47555" w:rsidP="00CA0696">
            <w:pPr>
              <w:pStyle w:val="TAL"/>
              <w:ind w:leftChars="150" w:left="300"/>
              <w:rPr>
                <w:ins w:id="610" w:author="Jian (James) Xu_LGE" w:date="2020-02-04T09:33:00Z"/>
                <w:rFonts w:cs="Arial"/>
                <w:szCs w:val="18"/>
              </w:rPr>
            </w:pPr>
            <w:ins w:id="611" w:author="Jian (James) Xu_LGE" w:date="2020-02-04T09:33:00Z">
              <w:r w:rsidRPr="00DE2228">
                <w:rPr>
                  <w:rFonts w:cs="Arial"/>
                  <w:szCs w:val="18"/>
                  <w:lang w:eastAsia="zh-CN"/>
                </w:rPr>
                <w:t>&gt;</w:t>
              </w:r>
              <w:r w:rsidRPr="00DE2228">
                <w:rPr>
                  <w:rFonts w:cs="Arial"/>
                  <w:szCs w:val="18"/>
                </w:rPr>
                <w:t>&gt;&gt;Maximum Flow Bit Rate</w:t>
              </w:r>
            </w:ins>
          </w:p>
        </w:tc>
        <w:tc>
          <w:tcPr>
            <w:tcW w:w="1134" w:type="dxa"/>
          </w:tcPr>
          <w:p w14:paraId="266F7A26" w14:textId="00F1B31C" w:rsidR="00B47555" w:rsidRPr="000B1CB3" w:rsidRDefault="002909CB" w:rsidP="00CA0696">
            <w:pPr>
              <w:pStyle w:val="TAL"/>
              <w:rPr>
                <w:ins w:id="612" w:author="Jian (James) Xu_LGE" w:date="2020-02-04T09:33:00Z"/>
                <w:rFonts w:cs="Arial"/>
                <w:szCs w:val="18"/>
                <w:lang w:eastAsia="ko-KR"/>
              </w:rPr>
            </w:pPr>
            <w:ins w:id="613" w:author="Jian (James) Xu_LGE_Rapporteur" w:date="2020-03-13T23:20:00Z">
              <w:r w:rsidRPr="00D71BAA">
                <w:rPr>
                  <w:rFonts w:cs="Arial"/>
                  <w:szCs w:val="18"/>
                  <w:lang w:eastAsia="ko-KR"/>
                </w:rPr>
                <w:t>M</w:t>
              </w:r>
            </w:ins>
          </w:p>
        </w:tc>
        <w:tc>
          <w:tcPr>
            <w:tcW w:w="1134" w:type="dxa"/>
          </w:tcPr>
          <w:p w14:paraId="1DADC67E" w14:textId="77777777" w:rsidR="00B47555" w:rsidRPr="003D2F48" w:rsidRDefault="00B47555" w:rsidP="00CA0696">
            <w:pPr>
              <w:pStyle w:val="TAL"/>
              <w:rPr>
                <w:ins w:id="614" w:author="Jian (James) Xu_LGE" w:date="2020-02-04T09:33:00Z"/>
                <w:rFonts w:cs="Arial"/>
                <w:bCs/>
                <w:i/>
                <w:szCs w:val="18"/>
                <w:lang w:eastAsia="ja-JP"/>
              </w:rPr>
            </w:pPr>
          </w:p>
        </w:tc>
        <w:tc>
          <w:tcPr>
            <w:tcW w:w="1276" w:type="dxa"/>
          </w:tcPr>
          <w:p w14:paraId="2EA49C94" w14:textId="77777777" w:rsidR="00B47555" w:rsidRPr="008921C9" w:rsidRDefault="00B47555" w:rsidP="00CA0696">
            <w:pPr>
              <w:pStyle w:val="TAL"/>
              <w:rPr>
                <w:ins w:id="615" w:author="Jian (James) Xu_LGE" w:date="2020-02-04T09:33:00Z"/>
                <w:rFonts w:cs="Arial"/>
                <w:szCs w:val="18"/>
                <w:lang w:eastAsia="ja-JP"/>
              </w:rPr>
            </w:pPr>
            <w:ins w:id="616" w:author="Jian (James) Xu_LGE" w:date="2020-02-04T09:33:00Z">
              <w:r w:rsidRPr="008921C9">
                <w:rPr>
                  <w:rFonts w:cs="Arial"/>
                  <w:szCs w:val="18"/>
                  <w:lang w:eastAsia="ja-JP"/>
                </w:rPr>
                <w:t>Bit Rate</w:t>
              </w:r>
            </w:ins>
          </w:p>
          <w:p w14:paraId="7C179435" w14:textId="77777777" w:rsidR="00B47555" w:rsidRPr="008921C9" w:rsidRDefault="00B47555" w:rsidP="00CA0696">
            <w:pPr>
              <w:pStyle w:val="TAL"/>
              <w:rPr>
                <w:ins w:id="617" w:author="Jian (James) Xu_LGE" w:date="2020-02-04T09:33:00Z"/>
                <w:rFonts w:cs="Arial"/>
                <w:szCs w:val="18"/>
              </w:rPr>
            </w:pPr>
            <w:ins w:id="618" w:author="Jian (James) Xu_LGE" w:date="2020-02-04T09:33:00Z">
              <w:r w:rsidRPr="008921C9">
                <w:rPr>
                  <w:rFonts w:cs="Arial"/>
                  <w:szCs w:val="18"/>
                  <w:lang w:eastAsia="ja-JP"/>
                </w:rPr>
                <w:t>9.3.1.4</w:t>
              </w:r>
            </w:ins>
          </w:p>
        </w:tc>
        <w:tc>
          <w:tcPr>
            <w:tcW w:w="2551" w:type="dxa"/>
          </w:tcPr>
          <w:p w14:paraId="2F9DA92B" w14:textId="77777777" w:rsidR="00B47555" w:rsidRPr="00787FA4" w:rsidRDefault="00B47555" w:rsidP="00CA0696">
            <w:pPr>
              <w:pStyle w:val="TAL"/>
              <w:rPr>
                <w:ins w:id="619" w:author="Jian (James) Xu_LGE" w:date="2020-02-04T09:33:00Z"/>
                <w:rFonts w:cs="Arial"/>
                <w:szCs w:val="18"/>
                <w:lang w:eastAsia="zh-CN"/>
              </w:rPr>
            </w:pPr>
            <w:ins w:id="620" w:author="Jian (James) Xu_LGE" w:date="2020-02-04T09:33:00Z">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ins>
          </w:p>
        </w:tc>
      </w:tr>
      <w:tr w:rsidR="00B47555" w:rsidRPr="00DE2228" w14:paraId="496923EB" w14:textId="77777777" w:rsidTr="00CA0696">
        <w:trPr>
          <w:ins w:id="621" w:author="Jian (James) Xu_LGE" w:date="2020-02-04T09:33:00Z"/>
        </w:trPr>
        <w:tc>
          <w:tcPr>
            <w:tcW w:w="2578" w:type="dxa"/>
          </w:tcPr>
          <w:p w14:paraId="2DD1708A" w14:textId="77777777" w:rsidR="00B47555" w:rsidRPr="00DE2228" w:rsidRDefault="00B47555" w:rsidP="00CA0696">
            <w:pPr>
              <w:pStyle w:val="TAL"/>
              <w:ind w:left="161"/>
              <w:rPr>
                <w:ins w:id="622" w:author="Jian (James) Xu_LGE" w:date="2020-02-04T09:33:00Z"/>
                <w:rFonts w:cs="Arial"/>
                <w:szCs w:val="18"/>
                <w:lang w:eastAsia="zh-CN"/>
              </w:rPr>
            </w:pPr>
            <w:ins w:id="623" w:author="Jian (James) Xu_LGE" w:date="2020-02-04T09:33:00Z">
              <w:r w:rsidRPr="00DE2228">
                <w:rPr>
                  <w:rFonts w:cs="Arial"/>
                  <w:szCs w:val="18"/>
                  <w:lang w:eastAsia="zh-CN"/>
                </w:rPr>
                <w:t>&gt;&gt;Range</w:t>
              </w:r>
            </w:ins>
          </w:p>
        </w:tc>
        <w:tc>
          <w:tcPr>
            <w:tcW w:w="1134" w:type="dxa"/>
          </w:tcPr>
          <w:p w14:paraId="56D73785" w14:textId="77777777" w:rsidR="00B47555" w:rsidRPr="00AB57CE" w:rsidRDefault="00B47555" w:rsidP="00CA0696">
            <w:pPr>
              <w:pStyle w:val="TAL"/>
              <w:rPr>
                <w:ins w:id="624" w:author="Jian (James) Xu_LGE" w:date="2020-02-04T09:33:00Z"/>
                <w:rFonts w:cs="Arial"/>
                <w:szCs w:val="18"/>
                <w:lang w:eastAsia="zh-CN"/>
              </w:rPr>
            </w:pPr>
            <w:ins w:id="625" w:author="Jian (James) Xu_LGE" w:date="2020-02-04T09:33:00Z">
              <w:r w:rsidRPr="00AB57CE">
                <w:rPr>
                  <w:rFonts w:cs="Arial"/>
                  <w:szCs w:val="18"/>
                  <w:lang w:eastAsia="zh-CN"/>
                </w:rPr>
                <w:t>O</w:t>
              </w:r>
            </w:ins>
          </w:p>
        </w:tc>
        <w:tc>
          <w:tcPr>
            <w:tcW w:w="1134" w:type="dxa"/>
          </w:tcPr>
          <w:p w14:paraId="1979DDE8" w14:textId="77777777" w:rsidR="00B47555" w:rsidRPr="000B1CB3" w:rsidRDefault="00B47555" w:rsidP="00CA0696">
            <w:pPr>
              <w:pStyle w:val="TAL"/>
              <w:rPr>
                <w:ins w:id="626" w:author="Jian (James) Xu_LGE" w:date="2020-02-04T09:33:00Z"/>
                <w:rFonts w:cs="Arial"/>
                <w:bCs/>
                <w:i/>
                <w:szCs w:val="18"/>
                <w:lang w:eastAsia="ja-JP"/>
              </w:rPr>
            </w:pPr>
          </w:p>
        </w:tc>
        <w:tc>
          <w:tcPr>
            <w:tcW w:w="1276" w:type="dxa"/>
          </w:tcPr>
          <w:p w14:paraId="7342D908" w14:textId="4D3EF0F7" w:rsidR="00C32F12" w:rsidRPr="00DE2228" w:rsidRDefault="00C32F12" w:rsidP="00CA0696">
            <w:pPr>
              <w:pStyle w:val="TAL"/>
              <w:rPr>
                <w:ins w:id="627" w:author="Jian (James) Xu_LGE" w:date="2020-02-04T09:33:00Z"/>
                <w:rFonts w:cs="Arial"/>
                <w:szCs w:val="18"/>
                <w:highlight w:val="yellow"/>
                <w:lang w:eastAsia="zh-CN"/>
              </w:rPr>
            </w:pPr>
            <w:ins w:id="628" w:author="R3-200303" w:date="2020-03-09T16:40:00Z">
              <w:r w:rsidRPr="00C32F12">
                <w:rPr>
                  <w:rFonts w:cs="Arial"/>
                  <w:szCs w:val="18"/>
                  <w:lang w:eastAsia="zh-CN"/>
                </w:rPr>
                <w:t>ENUMERATED (m50, m80, m180, m200, m350, m400, m500, m700, m1000, …)</w:t>
              </w:r>
            </w:ins>
          </w:p>
        </w:tc>
        <w:tc>
          <w:tcPr>
            <w:tcW w:w="2551" w:type="dxa"/>
          </w:tcPr>
          <w:p w14:paraId="668CFA3F" w14:textId="77777777" w:rsidR="00B47555" w:rsidRPr="000B1CB3" w:rsidRDefault="00B47555" w:rsidP="00CA0696">
            <w:pPr>
              <w:pStyle w:val="TAL"/>
              <w:rPr>
                <w:ins w:id="629" w:author="Jian (James) Xu_LGE" w:date="2020-02-04T09:33:00Z"/>
                <w:rFonts w:cs="Arial"/>
                <w:szCs w:val="18"/>
                <w:lang w:eastAsia="zh-CN"/>
              </w:rPr>
            </w:pPr>
            <w:ins w:id="630" w:author="Jian (James) Xu_LGE" w:date="2020-02-04T09:33:00Z">
              <w:r w:rsidRPr="00AB57CE">
                <w:rPr>
                  <w:rFonts w:cs="Arial"/>
                  <w:szCs w:val="18"/>
                  <w:lang w:eastAsia="zh-CN"/>
                </w:rPr>
                <w:t>Only applies for groupcast.</w:t>
              </w:r>
            </w:ins>
          </w:p>
        </w:tc>
      </w:tr>
      <w:tr w:rsidR="00B47555" w:rsidRPr="00DE2228" w14:paraId="1C4DC75C" w14:textId="77777777" w:rsidTr="00CA0696">
        <w:trPr>
          <w:ins w:id="631" w:author="Jian (James) Xu_LGE" w:date="2020-02-04T09:33:00Z"/>
        </w:trPr>
        <w:tc>
          <w:tcPr>
            <w:tcW w:w="2578" w:type="dxa"/>
          </w:tcPr>
          <w:p w14:paraId="6193D0D3" w14:textId="77777777" w:rsidR="00B47555" w:rsidRPr="00DE2228" w:rsidRDefault="00B47555" w:rsidP="00CA0696">
            <w:pPr>
              <w:pStyle w:val="TAL"/>
              <w:rPr>
                <w:ins w:id="632" w:author="Jian (James) Xu_LGE" w:date="2020-02-04T09:33:00Z"/>
                <w:rFonts w:cs="Arial"/>
                <w:szCs w:val="18"/>
                <w:lang w:eastAsia="zh-CN"/>
              </w:rPr>
            </w:pPr>
            <w:ins w:id="633" w:author="Jian (James) Xu_LGE" w:date="2020-02-04T09:33:00Z">
              <w:r w:rsidRPr="00DE2228">
                <w:rPr>
                  <w:rFonts w:eastAsia="바탕" w:cs="Arial"/>
                  <w:szCs w:val="18"/>
                  <w:lang w:eastAsia="ja-JP"/>
                </w:rPr>
                <w:t>PC5 Link Aggregated Bit Rates</w:t>
              </w:r>
            </w:ins>
          </w:p>
        </w:tc>
        <w:tc>
          <w:tcPr>
            <w:tcW w:w="1134" w:type="dxa"/>
          </w:tcPr>
          <w:p w14:paraId="7EBF226A" w14:textId="77777777" w:rsidR="00B47555" w:rsidRPr="00AB57CE" w:rsidRDefault="00B47555" w:rsidP="00CA0696">
            <w:pPr>
              <w:pStyle w:val="TAL"/>
              <w:rPr>
                <w:ins w:id="634" w:author="Jian (James) Xu_LGE" w:date="2020-02-04T09:33:00Z"/>
                <w:rFonts w:cs="Arial"/>
                <w:szCs w:val="18"/>
                <w:lang w:eastAsia="zh-CN"/>
              </w:rPr>
            </w:pPr>
            <w:ins w:id="635" w:author="Jian (James) Xu_LGE" w:date="2020-02-04T09:33:00Z">
              <w:r w:rsidRPr="00AB57CE">
                <w:rPr>
                  <w:rFonts w:cs="Arial"/>
                  <w:szCs w:val="18"/>
                  <w:lang w:eastAsia="zh-CN"/>
                </w:rPr>
                <w:t>O</w:t>
              </w:r>
            </w:ins>
          </w:p>
        </w:tc>
        <w:tc>
          <w:tcPr>
            <w:tcW w:w="1134" w:type="dxa"/>
          </w:tcPr>
          <w:p w14:paraId="05982EB4" w14:textId="77777777" w:rsidR="00B47555" w:rsidRPr="003C7C4E" w:rsidRDefault="00B47555" w:rsidP="00CA0696">
            <w:pPr>
              <w:pStyle w:val="TAL"/>
              <w:rPr>
                <w:ins w:id="636" w:author="Jian (James) Xu_LGE" w:date="2020-02-04T09:33:00Z"/>
                <w:rFonts w:cs="Arial"/>
                <w:bCs/>
                <w:i/>
                <w:szCs w:val="18"/>
                <w:lang w:eastAsia="ja-JP"/>
              </w:rPr>
            </w:pPr>
          </w:p>
        </w:tc>
        <w:tc>
          <w:tcPr>
            <w:tcW w:w="1276" w:type="dxa"/>
          </w:tcPr>
          <w:p w14:paraId="3A445BF9" w14:textId="77777777" w:rsidR="00B47555" w:rsidRPr="00754955" w:rsidRDefault="00B47555" w:rsidP="00CA0696">
            <w:pPr>
              <w:pStyle w:val="TAL"/>
              <w:rPr>
                <w:ins w:id="637" w:author="Jian (James) Xu_LGE" w:date="2020-02-04T09:33:00Z"/>
                <w:rFonts w:cs="Arial"/>
                <w:szCs w:val="18"/>
                <w:lang w:eastAsia="ja-JP"/>
              </w:rPr>
            </w:pPr>
            <w:ins w:id="638" w:author="Jian (James) Xu_LGE" w:date="2020-02-04T09:33:00Z">
              <w:r w:rsidRPr="00754955">
                <w:rPr>
                  <w:rFonts w:cs="Arial"/>
                  <w:szCs w:val="18"/>
                  <w:lang w:eastAsia="ja-JP"/>
                </w:rPr>
                <w:t>Bit Rate</w:t>
              </w:r>
            </w:ins>
          </w:p>
          <w:p w14:paraId="6B893C37" w14:textId="77777777" w:rsidR="00B47555" w:rsidRPr="00DE2228" w:rsidRDefault="00B47555" w:rsidP="00CA0696">
            <w:pPr>
              <w:pStyle w:val="TAL"/>
              <w:rPr>
                <w:ins w:id="639" w:author="Jian (James) Xu_LGE" w:date="2020-02-04T09:33:00Z"/>
                <w:rFonts w:cs="Arial"/>
                <w:szCs w:val="18"/>
                <w:highlight w:val="yellow"/>
                <w:lang w:eastAsia="zh-CN"/>
              </w:rPr>
            </w:pPr>
            <w:ins w:id="640" w:author="Jian (James) Xu_LGE" w:date="2020-02-04T09:33:00Z">
              <w:r w:rsidRPr="00754955">
                <w:rPr>
                  <w:rFonts w:cs="Arial"/>
                  <w:szCs w:val="18"/>
                  <w:lang w:eastAsia="ja-JP"/>
                </w:rPr>
                <w:t>9.3.1.4</w:t>
              </w:r>
            </w:ins>
          </w:p>
        </w:tc>
        <w:tc>
          <w:tcPr>
            <w:tcW w:w="2551" w:type="dxa"/>
          </w:tcPr>
          <w:p w14:paraId="0AD8053E" w14:textId="77777777" w:rsidR="00B47555" w:rsidRPr="003D2F48" w:rsidRDefault="00B47555" w:rsidP="00CA0696">
            <w:pPr>
              <w:pStyle w:val="TAL"/>
              <w:rPr>
                <w:ins w:id="641" w:author="Jian (James) Xu_LGE" w:date="2020-02-04T09:33:00Z"/>
                <w:rFonts w:cs="Arial"/>
                <w:szCs w:val="18"/>
                <w:lang w:eastAsia="zh-CN"/>
              </w:rPr>
            </w:pPr>
            <w:ins w:id="642" w:author="Jian (James) Xu_LGE" w:date="2020-02-04T09:33:00Z">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6EE5D1DC" w14:textId="77777777" w:rsidR="00B47555" w:rsidRPr="001C7B3A" w:rsidRDefault="00B47555" w:rsidP="00B47555">
      <w:pPr>
        <w:rPr>
          <w:ins w:id="643" w:author="Jian (James) Xu_LGE" w:date="2020-02-04T09:33:00Z"/>
          <w:rFonts w:eastAsia="SimSun"/>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B47555" w:rsidRPr="00FA22D3" w14:paraId="46105DEF" w14:textId="77777777" w:rsidTr="00CA0696">
        <w:trPr>
          <w:ins w:id="644" w:author="Jian (James) Xu_LGE" w:date="2020-02-04T09:33:00Z"/>
        </w:trPr>
        <w:tc>
          <w:tcPr>
            <w:tcW w:w="2267" w:type="dxa"/>
          </w:tcPr>
          <w:p w14:paraId="01B0E308" w14:textId="77777777" w:rsidR="00B47555" w:rsidRPr="00FA22D3" w:rsidRDefault="00B47555" w:rsidP="00CA0696">
            <w:pPr>
              <w:pStyle w:val="TAH"/>
              <w:rPr>
                <w:ins w:id="645" w:author="Jian (James) Xu_LGE" w:date="2020-02-04T09:33:00Z"/>
                <w:rFonts w:cs="Arial"/>
                <w:lang w:eastAsia="ja-JP"/>
              </w:rPr>
            </w:pPr>
            <w:ins w:id="646" w:author="Jian (James) Xu_LGE" w:date="2020-02-04T09:33:00Z">
              <w:r w:rsidRPr="00FA22D3">
                <w:rPr>
                  <w:rFonts w:cs="Arial"/>
                  <w:lang w:eastAsia="ja-JP"/>
                </w:rPr>
                <w:t>Range bound</w:t>
              </w:r>
            </w:ins>
          </w:p>
        </w:tc>
        <w:tc>
          <w:tcPr>
            <w:tcW w:w="6192" w:type="dxa"/>
          </w:tcPr>
          <w:p w14:paraId="7A0251FD" w14:textId="77777777" w:rsidR="00B47555" w:rsidRPr="00FA22D3" w:rsidRDefault="00B47555" w:rsidP="00CA0696">
            <w:pPr>
              <w:pStyle w:val="TAH"/>
              <w:rPr>
                <w:ins w:id="647" w:author="Jian (James) Xu_LGE" w:date="2020-02-04T09:33:00Z"/>
                <w:rFonts w:cs="Arial"/>
                <w:lang w:eastAsia="ja-JP"/>
              </w:rPr>
            </w:pPr>
            <w:ins w:id="648" w:author="Jian (James) Xu_LGE" w:date="2020-02-04T09:33:00Z">
              <w:r w:rsidRPr="00FA22D3">
                <w:rPr>
                  <w:rFonts w:cs="Arial"/>
                  <w:lang w:eastAsia="ja-JP"/>
                </w:rPr>
                <w:t>Explanation</w:t>
              </w:r>
            </w:ins>
          </w:p>
        </w:tc>
      </w:tr>
      <w:tr w:rsidR="00B47555" w:rsidRPr="00FA22D3" w14:paraId="7A4C7FF0" w14:textId="77777777" w:rsidTr="00CA0696">
        <w:trPr>
          <w:ins w:id="649" w:author="Jian (James) Xu_LGE" w:date="2020-02-04T09:33:00Z"/>
        </w:trPr>
        <w:tc>
          <w:tcPr>
            <w:tcW w:w="2267" w:type="dxa"/>
          </w:tcPr>
          <w:p w14:paraId="7CF07083" w14:textId="77777777" w:rsidR="00B47555" w:rsidRPr="00FA22D3" w:rsidRDefault="00B47555" w:rsidP="00CA0696">
            <w:pPr>
              <w:pStyle w:val="TAL"/>
              <w:rPr>
                <w:ins w:id="650" w:author="Jian (James) Xu_LGE" w:date="2020-02-04T09:33:00Z"/>
                <w:rFonts w:cs="Arial"/>
                <w:lang w:eastAsia="ja-JP"/>
              </w:rPr>
            </w:pPr>
            <w:ins w:id="651" w:author="Jian (James) Xu_LGE" w:date="2020-02-04T09:33: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192" w:type="dxa"/>
          </w:tcPr>
          <w:p w14:paraId="2F1957DD" w14:textId="4EC5D878" w:rsidR="00B47555" w:rsidRPr="004E466E" w:rsidRDefault="00B47555" w:rsidP="00CA0696">
            <w:pPr>
              <w:pStyle w:val="TAL"/>
              <w:rPr>
                <w:ins w:id="652" w:author="Jian (James) Xu_LGE" w:date="2020-02-04T09:33:00Z"/>
                <w:lang w:eastAsia="zh-CN"/>
              </w:rPr>
            </w:pPr>
            <w:ins w:id="653" w:author="Jian (James) Xu_LGE" w:date="2020-02-04T09:33:00Z">
              <w:r w:rsidRPr="00FA22D3">
                <w:rPr>
                  <w:lang w:eastAsia="ja-JP"/>
                </w:rPr>
                <w:t xml:space="preserve">Maximum no. of </w:t>
              </w:r>
              <w:r>
                <w:rPr>
                  <w:rFonts w:hint="eastAsia"/>
                  <w:lang w:eastAsia="zh-CN"/>
                </w:rPr>
                <w:t>PC5 QoS flows</w:t>
              </w:r>
              <w:r w:rsidRPr="00FA22D3">
                <w:rPr>
                  <w:lang w:eastAsia="ja-JP"/>
                </w:rPr>
                <w:t xml:space="preserve"> allowed towards one UE. Value is </w:t>
              </w:r>
            </w:ins>
            <w:ins w:id="654" w:author="R3-200303" w:date="2020-03-09T16:41:00Z">
              <w:r w:rsidR="00C32F12">
                <w:rPr>
                  <w:lang w:eastAsia="zh-CN"/>
                </w:rPr>
                <w:t>2048.</w:t>
              </w:r>
            </w:ins>
          </w:p>
        </w:tc>
      </w:tr>
    </w:tbl>
    <w:p w14:paraId="63D52567" w14:textId="77777777" w:rsidR="00B47555" w:rsidRPr="00A80B95" w:rsidRDefault="00B47555" w:rsidP="00B47555">
      <w:pPr>
        <w:rPr>
          <w:ins w:id="655" w:author="Jian (James) Xu_LGE" w:date="2020-02-04T09:33:00Z"/>
          <w:lang w:eastAsia="zh-CN"/>
        </w:rPr>
      </w:pPr>
    </w:p>
    <w:p w14:paraId="0308CD25" w14:textId="77777777" w:rsidR="00B47555" w:rsidRPr="00E1010B" w:rsidRDefault="00B47555" w:rsidP="00B47555">
      <w:pPr>
        <w:rPr>
          <w:ins w:id="656" w:author="Jian (James) Xu_LGE" w:date="2020-02-04T09:33:00Z"/>
          <w:rFonts w:eastAsia="SimSun"/>
          <w:lang w:eastAsia="zh-CN"/>
          <w:rPrChange w:id="657" w:author="JianXu/책임연구원/차세대표준(연)5G표준Task(james6.xu@lge.com)" w:date="2019-08-30T15:02:00Z">
            <w:rPr>
              <w:ins w:id="658" w:author="Jian (James) Xu_LGE" w:date="2020-02-04T09:33:00Z"/>
              <w:lang w:eastAsia="zh-CN"/>
            </w:rPr>
          </w:rPrChange>
        </w:rPr>
        <w:sectPr w:rsidR="00B47555" w:rsidRPr="00E1010B">
          <w:headerReference w:type="even" r:id="rId21"/>
          <w:headerReference w:type="first" r:id="rId22"/>
          <w:footnotePr>
            <w:numRestart w:val="eachSect"/>
          </w:footnotePr>
          <w:pgSz w:w="11907" w:h="16840" w:code="9"/>
          <w:pgMar w:top="1418" w:right="1134" w:bottom="1134" w:left="1134" w:header="680" w:footer="567" w:gutter="0"/>
          <w:cols w:space="720"/>
        </w:sectPr>
      </w:pPr>
    </w:p>
    <w:p w14:paraId="0E0B0607" w14:textId="77777777" w:rsidR="001C7B3A" w:rsidRDefault="001C7B3A" w:rsidP="00F02600">
      <w:pPr>
        <w:rPr>
          <w:b/>
          <w:highlight w:val="yellow"/>
        </w:rPr>
      </w:pPr>
    </w:p>
    <w:p w14:paraId="2B94EB12" w14:textId="77777777" w:rsidR="00F02600" w:rsidRDefault="00F02600" w:rsidP="00F02600">
      <w:pPr>
        <w:rPr>
          <w:b/>
        </w:rPr>
      </w:pPr>
      <w:r>
        <w:rPr>
          <w:b/>
          <w:highlight w:val="yellow"/>
        </w:rPr>
        <w:t>NEXT</w:t>
      </w:r>
      <w:r w:rsidRPr="004802F1">
        <w:rPr>
          <w:b/>
          <w:highlight w:val="yellow"/>
        </w:rPr>
        <w:t xml:space="preserve"> CHANGE</w:t>
      </w:r>
    </w:p>
    <w:p w14:paraId="0B0AE550" w14:textId="77777777" w:rsidR="00F02600" w:rsidRPr="00FA22D3" w:rsidRDefault="00F02600" w:rsidP="00F02600">
      <w:pPr>
        <w:pStyle w:val="3"/>
      </w:pPr>
      <w:bookmarkStart w:id="659" w:name="_Toc14166040"/>
      <w:r w:rsidRPr="00FA22D3">
        <w:t>9.4.4</w:t>
      </w:r>
      <w:r w:rsidRPr="00FA22D3">
        <w:tab/>
        <w:t>PDU Definitions</w:t>
      </w:r>
      <w:bookmarkEnd w:id="659"/>
    </w:p>
    <w:p w14:paraId="3C0BE463" w14:textId="77777777" w:rsidR="00F02600" w:rsidRPr="00FA22D3" w:rsidRDefault="00F02600" w:rsidP="00F02600">
      <w:pPr>
        <w:pStyle w:val="PL"/>
        <w:rPr>
          <w:noProof w:val="0"/>
          <w:snapToGrid w:val="0"/>
        </w:rPr>
      </w:pPr>
      <w:r w:rsidRPr="00FA22D3">
        <w:rPr>
          <w:noProof w:val="0"/>
          <w:snapToGrid w:val="0"/>
        </w:rPr>
        <w:t>-- ASN1START</w:t>
      </w:r>
    </w:p>
    <w:p w14:paraId="2F4577E4" w14:textId="77777777" w:rsidR="00F02600" w:rsidRPr="00FA22D3" w:rsidRDefault="00F02600" w:rsidP="00F02600">
      <w:pPr>
        <w:pStyle w:val="PL"/>
        <w:rPr>
          <w:noProof w:val="0"/>
          <w:snapToGrid w:val="0"/>
        </w:rPr>
      </w:pPr>
      <w:r w:rsidRPr="00FA22D3">
        <w:rPr>
          <w:noProof w:val="0"/>
          <w:snapToGrid w:val="0"/>
        </w:rPr>
        <w:t>-- **************************************************************</w:t>
      </w:r>
    </w:p>
    <w:p w14:paraId="17153C13" w14:textId="77777777" w:rsidR="00F02600" w:rsidRPr="00FA22D3" w:rsidRDefault="00F02600" w:rsidP="00F02600">
      <w:pPr>
        <w:pStyle w:val="PL"/>
        <w:rPr>
          <w:noProof w:val="0"/>
          <w:snapToGrid w:val="0"/>
        </w:rPr>
      </w:pPr>
      <w:r w:rsidRPr="00FA22D3">
        <w:rPr>
          <w:noProof w:val="0"/>
          <w:snapToGrid w:val="0"/>
        </w:rPr>
        <w:t>--</w:t>
      </w:r>
    </w:p>
    <w:p w14:paraId="24AE5B01" w14:textId="77777777" w:rsidR="00F02600" w:rsidRPr="00FA22D3" w:rsidRDefault="00F02600" w:rsidP="00F02600">
      <w:pPr>
        <w:pStyle w:val="PL"/>
        <w:rPr>
          <w:noProof w:val="0"/>
          <w:snapToGrid w:val="0"/>
        </w:rPr>
      </w:pPr>
      <w:r w:rsidRPr="00FA22D3">
        <w:rPr>
          <w:noProof w:val="0"/>
          <w:snapToGrid w:val="0"/>
        </w:rPr>
        <w:t>-- PDU definitions for NGAP.</w:t>
      </w:r>
    </w:p>
    <w:p w14:paraId="4FE5EE62" w14:textId="77777777" w:rsidR="00F02600" w:rsidRPr="00FA22D3" w:rsidRDefault="00F02600" w:rsidP="00F02600">
      <w:pPr>
        <w:pStyle w:val="PL"/>
        <w:rPr>
          <w:noProof w:val="0"/>
          <w:snapToGrid w:val="0"/>
        </w:rPr>
      </w:pPr>
      <w:r w:rsidRPr="00FA22D3">
        <w:rPr>
          <w:noProof w:val="0"/>
          <w:snapToGrid w:val="0"/>
        </w:rPr>
        <w:t>--</w:t>
      </w:r>
    </w:p>
    <w:p w14:paraId="42F70835" w14:textId="77777777" w:rsidR="00F02600" w:rsidRPr="00FA22D3" w:rsidRDefault="00F02600" w:rsidP="00F02600">
      <w:pPr>
        <w:pStyle w:val="PL"/>
        <w:rPr>
          <w:noProof w:val="0"/>
          <w:snapToGrid w:val="0"/>
        </w:rPr>
      </w:pPr>
      <w:r w:rsidRPr="00FA22D3">
        <w:rPr>
          <w:noProof w:val="0"/>
          <w:snapToGrid w:val="0"/>
        </w:rPr>
        <w:t>-- **************************************************************</w:t>
      </w:r>
    </w:p>
    <w:p w14:paraId="1A02B498" w14:textId="77777777" w:rsidR="00F02600" w:rsidRPr="00FA22D3" w:rsidRDefault="00F02600" w:rsidP="00F02600">
      <w:pPr>
        <w:pStyle w:val="PL"/>
        <w:rPr>
          <w:noProof w:val="0"/>
          <w:snapToGrid w:val="0"/>
        </w:rPr>
      </w:pPr>
    </w:p>
    <w:p w14:paraId="74D6EECD" w14:textId="77777777" w:rsidR="00F02600" w:rsidRPr="00FA22D3" w:rsidRDefault="00F02600" w:rsidP="00F02600">
      <w:pPr>
        <w:pStyle w:val="PL"/>
        <w:rPr>
          <w:noProof w:val="0"/>
          <w:snapToGrid w:val="0"/>
        </w:rPr>
      </w:pPr>
      <w:r w:rsidRPr="00FA22D3">
        <w:rPr>
          <w:noProof w:val="0"/>
          <w:snapToGrid w:val="0"/>
        </w:rPr>
        <w:t xml:space="preserve">NGAP-PDU-Contents { </w:t>
      </w:r>
    </w:p>
    <w:p w14:paraId="74942887" w14:textId="77777777" w:rsidR="00F02600" w:rsidRPr="00FA22D3" w:rsidRDefault="00F02600" w:rsidP="00F02600">
      <w:pPr>
        <w:pStyle w:val="PL"/>
        <w:rPr>
          <w:noProof w:val="0"/>
          <w:snapToGrid w:val="0"/>
        </w:rPr>
      </w:pPr>
      <w:proofErr w:type="gramStart"/>
      <w:r w:rsidRPr="00FA22D3">
        <w:rPr>
          <w:noProof w:val="0"/>
          <w:snapToGrid w:val="0"/>
        </w:rPr>
        <w:t>itu-t</w:t>
      </w:r>
      <w:proofErr w:type="gramEnd"/>
      <w:r w:rsidRPr="00FA22D3">
        <w:rPr>
          <w:noProof w:val="0"/>
          <w:snapToGrid w:val="0"/>
        </w:rPr>
        <w:t xml:space="preserve"> (0) identified-organization (4) etsi (0) mobileDomain (0) </w:t>
      </w:r>
    </w:p>
    <w:p w14:paraId="72E3BF32" w14:textId="77777777" w:rsidR="00F02600" w:rsidRPr="00FA22D3" w:rsidRDefault="00F02600" w:rsidP="00F02600">
      <w:pPr>
        <w:pStyle w:val="PL"/>
        <w:rPr>
          <w:noProof w:val="0"/>
          <w:snapToGrid w:val="0"/>
        </w:rPr>
      </w:pPr>
      <w:proofErr w:type="gramStart"/>
      <w:r w:rsidRPr="00FA22D3">
        <w:rPr>
          <w:noProof w:val="0"/>
          <w:snapToGrid w:val="0"/>
        </w:rPr>
        <w:t>ngran-Access</w:t>
      </w:r>
      <w:proofErr w:type="gramEnd"/>
      <w:r w:rsidRPr="00FA22D3">
        <w:rPr>
          <w:noProof w:val="0"/>
          <w:snapToGrid w:val="0"/>
        </w:rPr>
        <w:t xml:space="preserve"> (22) modules (3) ngap (1) version1 (1) ngap-PDU-Contents (1) }</w:t>
      </w:r>
    </w:p>
    <w:p w14:paraId="262AE09E" w14:textId="77777777" w:rsidR="00F02600" w:rsidRPr="00FA22D3" w:rsidRDefault="00F02600" w:rsidP="00F02600">
      <w:pPr>
        <w:pStyle w:val="PL"/>
        <w:rPr>
          <w:noProof w:val="0"/>
          <w:snapToGrid w:val="0"/>
        </w:rPr>
      </w:pPr>
    </w:p>
    <w:p w14:paraId="55F7E630" w14:textId="77777777" w:rsidR="00F02600" w:rsidRPr="00FA22D3" w:rsidRDefault="00F02600" w:rsidP="00F02600">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2246A2A5" w14:textId="77777777" w:rsidR="00F02600" w:rsidRPr="00FA22D3" w:rsidRDefault="00F02600" w:rsidP="00F02600">
      <w:pPr>
        <w:pStyle w:val="PL"/>
        <w:rPr>
          <w:noProof w:val="0"/>
          <w:snapToGrid w:val="0"/>
        </w:rPr>
      </w:pPr>
    </w:p>
    <w:p w14:paraId="0ADA5A4D" w14:textId="77777777" w:rsidR="00F02600" w:rsidRPr="00FA22D3" w:rsidRDefault="00F02600" w:rsidP="00F02600">
      <w:pPr>
        <w:pStyle w:val="PL"/>
        <w:rPr>
          <w:noProof w:val="0"/>
          <w:snapToGrid w:val="0"/>
        </w:rPr>
      </w:pPr>
      <w:r w:rsidRPr="00FA22D3">
        <w:rPr>
          <w:noProof w:val="0"/>
          <w:snapToGrid w:val="0"/>
        </w:rPr>
        <w:t>BEGIN</w:t>
      </w:r>
    </w:p>
    <w:p w14:paraId="75C704F3" w14:textId="77777777" w:rsidR="00F02600" w:rsidRPr="00FA22D3" w:rsidRDefault="00F02600" w:rsidP="00F02600">
      <w:pPr>
        <w:pStyle w:val="PL"/>
        <w:rPr>
          <w:noProof w:val="0"/>
          <w:snapToGrid w:val="0"/>
        </w:rPr>
      </w:pPr>
    </w:p>
    <w:p w14:paraId="6F15DB55" w14:textId="77777777" w:rsidR="00F02600" w:rsidRPr="00FA22D3" w:rsidRDefault="00F02600" w:rsidP="00F02600">
      <w:pPr>
        <w:pStyle w:val="PL"/>
        <w:rPr>
          <w:noProof w:val="0"/>
          <w:snapToGrid w:val="0"/>
        </w:rPr>
      </w:pPr>
      <w:r w:rsidRPr="00FA22D3">
        <w:rPr>
          <w:noProof w:val="0"/>
          <w:snapToGrid w:val="0"/>
        </w:rPr>
        <w:t>-- **************************************************************</w:t>
      </w:r>
    </w:p>
    <w:p w14:paraId="348C2BDD" w14:textId="77777777" w:rsidR="00F02600" w:rsidRPr="00FA22D3" w:rsidRDefault="00F02600" w:rsidP="00F02600">
      <w:pPr>
        <w:pStyle w:val="PL"/>
        <w:rPr>
          <w:noProof w:val="0"/>
          <w:snapToGrid w:val="0"/>
        </w:rPr>
      </w:pPr>
      <w:r w:rsidRPr="00FA22D3">
        <w:rPr>
          <w:noProof w:val="0"/>
          <w:snapToGrid w:val="0"/>
        </w:rPr>
        <w:t>--</w:t>
      </w:r>
    </w:p>
    <w:p w14:paraId="007B8AFD" w14:textId="77777777" w:rsidR="00F02600" w:rsidRPr="00FA22D3" w:rsidRDefault="00F02600" w:rsidP="00F02600">
      <w:pPr>
        <w:pStyle w:val="PL"/>
        <w:outlineLvl w:val="3"/>
        <w:rPr>
          <w:noProof w:val="0"/>
          <w:snapToGrid w:val="0"/>
        </w:rPr>
      </w:pPr>
      <w:r w:rsidRPr="00FA22D3">
        <w:rPr>
          <w:noProof w:val="0"/>
          <w:snapToGrid w:val="0"/>
        </w:rPr>
        <w:t>-- IE parameter types from other modules.</w:t>
      </w:r>
    </w:p>
    <w:p w14:paraId="1E8FCD40" w14:textId="77777777" w:rsidR="00F02600" w:rsidRPr="00FA22D3" w:rsidRDefault="00F02600" w:rsidP="00F02600">
      <w:pPr>
        <w:pStyle w:val="PL"/>
        <w:rPr>
          <w:noProof w:val="0"/>
          <w:snapToGrid w:val="0"/>
        </w:rPr>
      </w:pPr>
      <w:r w:rsidRPr="00FA22D3">
        <w:rPr>
          <w:noProof w:val="0"/>
          <w:snapToGrid w:val="0"/>
        </w:rPr>
        <w:t>--</w:t>
      </w:r>
    </w:p>
    <w:p w14:paraId="0DC1D2B7" w14:textId="77777777" w:rsidR="00F02600" w:rsidRPr="00FA22D3" w:rsidRDefault="00F02600" w:rsidP="00F02600">
      <w:pPr>
        <w:pStyle w:val="PL"/>
        <w:rPr>
          <w:noProof w:val="0"/>
          <w:snapToGrid w:val="0"/>
        </w:rPr>
      </w:pPr>
      <w:r w:rsidRPr="00FA22D3">
        <w:rPr>
          <w:noProof w:val="0"/>
          <w:snapToGrid w:val="0"/>
        </w:rPr>
        <w:t>-- **************************************************************</w:t>
      </w:r>
    </w:p>
    <w:p w14:paraId="5FBD79E0" w14:textId="77777777" w:rsidR="00F02600" w:rsidRPr="00FA22D3" w:rsidRDefault="00F02600" w:rsidP="00F02600">
      <w:pPr>
        <w:pStyle w:val="PL"/>
        <w:rPr>
          <w:noProof w:val="0"/>
          <w:snapToGrid w:val="0"/>
        </w:rPr>
      </w:pPr>
    </w:p>
    <w:p w14:paraId="02F98233" w14:textId="77777777" w:rsidR="00F02600" w:rsidRPr="00FA22D3" w:rsidRDefault="00F02600" w:rsidP="00F02600">
      <w:pPr>
        <w:pStyle w:val="PL"/>
        <w:rPr>
          <w:noProof w:val="0"/>
          <w:snapToGrid w:val="0"/>
        </w:rPr>
      </w:pPr>
      <w:r w:rsidRPr="00FA22D3">
        <w:rPr>
          <w:noProof w:val="0"/>
          <w:snapToGrid w:val="0"/>
        </w:rPr>
        <w:t>IMPORTS</w:t>
      </w:r>
    </w:p>
    <w:p w14:paraId="3904850B" w14:textId="77777777" w:rsidR="00F02600" w:rsidRPr="00FA22D3" w:rsidRDefault="00F02600" w:rsidP="00F02600">
      <w:pPr>
        <w:pStyle w:val="PL"/>
        <w:rPr>
          <w:noProof w:val="0"/>
          <w:snapToGrid w:val="0"/>
        </w:rPr>
      </w:pPr>
    </w:p>
    <w:p w14:paraId="7D70B868" w14:textId="77777777" w:rsidR="00F02600" w:rsidRPr="00FA22D3" w:rsidRDefault="00F02600" w:rsidP="00F02600">
      <w:pPr>
        <w:pStyle w:val="PL"/>
        <w:rPr>
          <w:noProof w:val="0"/>
          <w:snapToGrid w:val="0"/>
        </w:rPr>
      </w:pPr>
      <w:r w:rsidRPr="00FA22D3">
        <w:rPr>
          <w:noProof w:val="0"/>
          <w:snapToGrid w:val="0"/>
        </w:rPr>
        <w:tab/>
        <w:t>AllowedNSSAI,</w:t>
      </w:r>
    </w:p>
    <w:p w14:paraId="685F7493" w14:textId="77777777" w:rsidR="00F02600" w:rsidRPr="00FA22D3" w:rsidRDefault="00F02600" w:rsidP="00F02600">
      <w:pPr>
        <w:pStyle w:val="PL"/>
        <w:rPr>
          <w:noProof w:val="0"/>
          <w:snapToGrid w:val="0"/>
        </w:rPr>
      </w:pPr>
      <w:r w:rsidRPr="00FA22D3">
        <w:rPr>
          <w:noProof w:val="0"/>
          <w:snapToGrid w:val="0"/>
        </w:rPr>
        <w:tab/>
        <w:t>AMFName,</w:t>
      </w:r>
    </w:p>
    <w:p w14:paraId="310822EA" w14:textId="77777777" w:rsidR="00F02600" w:rsidRPr="00FA22D3" w:rsidRDefault="00F02600" w:rsidP="00F02600">
      <w:pPr>
        <w:pStyle w:val="PL"/>
        <w:rPr>
          <w:noProof w:val="0"/>
          <w:snapToGrid w:val="0"/>
        </w:rPr>
      </w:pPr>
      <w:r w:rsidRPr="00FA22D3">
        <w:rPr>
          <w:noProof w:val="0"/>
        </w:rPr>
        <w:tab/>
      </w:r>
      <w:r w:rsidRPr="00FA22D3">
        <w:rPr>
          <w:noProof w:val="0"/>
          <w:snapToGrid w:val="0"/>
        </w:rPr>
        <w:t>AMFSetID,</w:t>
      </w:r>
    </w:p>
    <w:p w14:paraId="203039FC" w14:textId="77777777" w:rsidR="00F02600" w:rsidRPr="00FA22D3" w:rsidRDefault="00F02600" w:rsidP="00F02600">
      <w:pPr>
        <w:pStyle w:val="PL"/>
        <w:rPr>
          <w:noProof w:val="0"/>
          <w:snapToGrid w:val="0"/>
        </w:rPr>
      </w:pPr>
      <w:r w:rsidRPr="00FA22D3">
        <w:rPr>
          <w:noProof w:val="0"/>
          <w:snapToGrid w:val="0"/>
        </w:rPr>
        <w:tab/>
        <w:t>AMF-TNLAssociationSetupList,</w:t>
      </w:r>
    </w:p>
    <w:p w14:paraId="752D3D41" w14:textId="77777777" w:rsidR="00F02600" w:rsidRPr="00FA22D3" w:rsidRDefault="00F02600" w:rsidP="00F02600">
      <w:pPr>
        <w:pStyle w:val="PL"/>
        <w:rPr>
          <w:noProof w:val="0"/>
          <w:snapToGrid w:val="0"/>
        </w:rPr>
      </w:pPr>
      <w:r w:rsidRPr="00FA22D3">
        <w:rPr>
          <w:noProof w:val="0"/>
          <w:snapToGrid w:val="0"/>
        </w:rPr>
        <w:tab/>
        <w:t>AMF-TNLAssociationToAddList,</w:t>
      </w:r>
    </w:p>
    <w:p w14:paraId="6393D61B" w14:textId="77777777" w:rsidR="00F02600" w:rsidRPr="00FA22D3" w:rsidRDefault="00F02600" w:rsidP="00F02600">
      <w:pPr>
        <w:pStyle w:val="PL"/>
        <w:rPr>
          <w:noProof w:val="0"/>
          <w:snapToGrid w:val="0"/>
        </w:rPr>
      </w:pPr>
      <w:r w:rsidRPr="00FA22D3">
        <w:rPr>
          <w:noProof w:val="0"/>
          <w:snapToGrid w:val="0"/>
        </w:rPr>
        <w:tab/>
        <w:t>AMF-TNLAssociationToRemoveList,</w:t>
      </w:r>
    </w:p>
    <w:p w14:paraId="3989AE70" w14:textId="77777777" w:rsidR="00F02600" w:rsidRPr="00FA22D3" w:rsidRDefault="00F02600" w:rsidP="00F02600">
      <w:pPr>
        <w:pStyle w:val="PL"/>
        <w:rPr>
          <w:noProof w:val="0"/>
          <w:snapToGrid w:val="0"/>
        </w:rPr>
      </w:pPr>
      <w:r w:rsidRPr="00FA22D3">
        <w:rPr>
          <w:noProof w:val="0"/>
          <w:snapToGrid w:val="0"/>
        </w:rPr>
        <w:tab/>
        <w:t>AMF-TNLAssociationToUpdateList,</w:t>
      </w:r>
    </w:p>
    <w:p w14:paraId="71F5D65A" w14:textId="77777777" w:rsidR="00F02600" w:rsidRPr="00FA22D3" w:rsidRDefault="00F02600" w:rsidP="00F02600">
      <w:pPr>
        <w:pStyle w:val="PL"/>
        <w:rPr>
          <w:noProof w:val="0"/>
          <w:snapToGrid w:val="0"/>
          <w:lang w:eastAsia="zh-CN"/>
        </w:rPr>
      </w:pPr>
      <w:r w:rsidRPr="00FA22D3">
        <w:rPr>
          <w:noProof w:val="0"/>
          <w:snapToGrid w:val="0"/>
        </w:rPr>
        <w:tab/>
        <w:t>AMF-UE-NGAP-ID,</w:t>
      </w:r>
    </w:p>
    <w:p w14:paraId="7F2D2876" w14:textId="77777777" w:rsidR="00F02600" w:rsidRPr="00FA22D3" w:rsidRDefault="00F02600" w:rsidP="00F02600">
      <w:pPr>
        <w:pStyle w:val="PL"/>
        <w:rPr>
          <w:noProof w:val="0"/>
          <w:snapToGrid w:val="0"/>
        </w:rPr>
      </w:pPr>
      <w:r w:rsidRPr="00FA22D3">
        <w:rPr>
          <w:noProof w:val="0"/>
          <w:snapToGrid w:val="0"/>
        </w:rPr>
        <w:tab/>
        <w:t>AssistanceDataForPaging,</w:t>
      </w:r>
    </w:p>
    <w:p w14:paraId="02763B1F" w14:textId="77777777" w:rsidR="00F02600" w:rsidRPr="00FA22D3" w:rsidRDefault="00F02600" w:rsidP="00F02600">
      <w:pPr>
        <w:pStyle w:val="PL"/>
        <w:rPr>
          <w:noProof w:val="0"/>
          <w:snapToGrid w:val="0"/>
          <w:lang w:eastAsia="zh-CN"/>
        </w:rPr>
      </w:pPr>
      <w:r w:rsidRPr="00FA22D3">
        <w:rPr>
          <w:noProof w:val="0"/>
          <w:snapToGrid w:val="0"/>
        </w:rPr>
        <w:tab/>
        <w:t>BroadcastCancelledAreaList</w:t>
      </w:r>
      <w:r w:rsidRPr="00FA22D3">
        <w:rPr>
          <w:noProof w:val="0"/>
          <w:snapToGrid w:val="0"/>
          <w:lang w:eastAsia="zh-CN"/>
        </w:rPr>
        <w:t>,</w:t>
      </w:r>
    </w:p>
    <w:p w14:paraId="0CC6B84E" w14:textId="77777777" w:rsidR="00F02600" w:rsidRPr="00FA22D3" w:rsidRDefault="00F02600" w:rsidP="00F02600">
      <w:pPr>
        <w:pStyle w:val="PL"/>
        <w:rPr>
          <w:noProof w:val="0"/>
          <w:snapToGrid w:val="0"/>
        </w:rPr>
      </w:pPr>
      <w:r w:rsidRPr="00FA22D3">
        <w:rPr>
          <w:noProof w:val="0"/>
          <w:snapToGrid w:val="0"/>
        </w:rPr>
        <w:tab/>
        <w:t>BroadcastCompletedAreaList,</w:t>
      </w:r>
    </w:p>
    <w:p w14:paraId="3E9949FA" w14:textId="77777777" w:rsidR="00F02600" w:rsidRPr="00FA22D3" w:rsidRDefault="00F02600" w:rsidP="00F02600">
      <w:pPr>
        <w:pStyle w:val="PL"/>
        <w:rPr>
          <w:noProof w:val="0"/>
          <w:snapToGrid w:val="0"/>
          <w:lang w:eastAsia="zh-CN"/>
        </w:rPr>
      </w:pPr>
      <w:r w:rsidRPr="00FA22D3">
        <w:rPr>
          <w:noProof w:val="0"/>
          <w:snapToGrid w:val="0"/>
          <w:lang w:eastAsia="zh-CN"/>
        </w:rPr>
        <w:tab/>
        <w:t>CancelAllWarningMessages,</w:t>
      </w:r>
    </w:p>
    <w:p w14:paraId="19B7CACA" w14:textId="77777777" w:rsidR="00F02600" w:rsidRPr="00FA22D3" w:rsidRDefault="00F02600" w:rsidP="00F02600">
      <w:pPr>
        <w:pStyle w:val="PL"/>
        <w:rPr>
          <w:noProof w:val="0"/>
          <w:snapToGrid w:val="0"/>
        </w:rPr>
      </w:pPr>
      <w:r w:rsidRPr="00FA22D3">
        <w:rPr>
          <w:noProof w:val="0"/>
          <w:snapToGrid w:val="0"/>
        </w:rPr>
        <w:tab/>
        <w:t>Cause,</w:t>
      </w:r>
    </w:p>
    <w:p w14:paraId="3AEB5CCF" w14:textId="77777777" w:rsidR="00F02600" w:rsidRDefault="00F02600" w:rsidP="00F02600">
      <w:pPr>
        <w:pStyle w:val="PL"/>
        <w:rPr>
          <w:noProof w:val="0"/>
          <w:snapToGrid w:val="0"/>
          <w:lang w:eastAsia="zh-CN"/>
        </w:rPr>
      </w:pPr>
      <w:r w:rsidRPr="00FA22D3">
        <w:rPr>
          <w:noProof w:val="0"/>
          <w:snapToGrid w:val="0"/>
          <w:lang w:eastAsia="zh-CN"/>
        </w:rPr>
        <w:tab/>
        <w:t>CellIDListForRestart,</w:t>
      </w:r>
    </w:p>
    <w:p w14:paraId="7254383A" w14:textId="77777777" w:rsidR="00F02600" w:rsidRPr="00FA22D3" w:rsidRDefault="00F02600" w:rsidP="00F02600">
      <w:pPr>
        <w:pStyle w:val="PL"/>
        <w:rPr>
          <w:noProof w:val="0"/>
          <w:snapToGrid w:val="0"/>
          <w:lang w:eastAsia="zh-CN"/>
        </w:rPr>
      </w:pPr>
      <w:r w:rsidRPr="00E96367">
        <w:rPr>
          <w:noProof w:val="0"/>
          <w:snapToGrid w:val="0"/>
          <w:lang w:eastAsia="zh-CN"/>
        </w:rPr>
        <w:tab/>
        <w:t>CNAssistedRANTuning,</w:t>
      </w:r>
    </w:p>
    <w:p w14:paraId="23FE10C4" w14:textId="77777777" w:rsidR="00F02600" w:rsidRPr="00FA22D3" w:rsidRDefault="00F02600" w:rsidP="00F02600">
      <w:pPr>
        <w:pStyle w:val="PL"/>
        <w:rPr>
          <w:noProof w:val="0"/>
          <w:snapToGrid w:val="0"/>
        </w:rPr>
      </w:pPr>
      <w:r w:rsidRPr="00FA22D3">
        <w:rPr>
          <w:noProof w:val="0"/>
          <w:snapToGrid w:val="0"/>
        </w:rPr>
        <w:tab/>
        <w:t>ConcurrentWarningMessageInd,</w:t>
      </w:r>
    </w:p>
    <w:p w14:paraId="64D6073E" w14:textId="77777777" w:rsidR="00F02600" w:rsidRPr="00FA22D3" w:rsidRDefault="00F02600" w:rsidP="00F02600">
      <w:pPr>
        <w:pStyle w:val="PL"/>
        <w:rPr>
          <w:noProof w:val="0"/>
          <w:snapToGrid w:val="0"/>
        </w:rPr>
      </w:pPr>
      <w:r w:rsidRPr="00FA22D3">
        <w:rPr>
          <w:noProof w:val="0"/>
          <w:lang w:eastAsia="zh-CN"/>
        </w:rPr>
        <w:tab/>
      </w:r>
      <w:r w:rsidRPr="00FA22D3">
        <w:rPr>
          <w:noProof w:val="0"/>
          <w:snapToGrid w:val="0"/>
        </w:rPr>
        <w:t>CoreNetworkAssistanceInformation</w:t>
      </w:r>
      <w:r>
        <w:rPr>
          <w:snapToGrid w:val="0"/>
        </w:rPr>
        <w:t>ForInactive</w:t>
      </w:r>
      <w:r w:rsidRPr="00FA22D3">
        <w:rPr>
          <w:noProof w:val="0"/>
          <w:snapToGrid w:val="0"/>
        </w:rPr>
        <w:t>,</w:t>
      </w:r>
    </w:p>
    <w:p w14:paraId="01E0BFC7" w14:textId="77777777" w:rsidR="00F02600" w:rsidRPr="00FA22D3" w:rsidRDefault="00F02600" w:rsidP="00F02600">
      <w:pPr>
        <w:pStyle w:val="PL"/>
        <w:rPr>
          <w:noProof w:val="0"/>
          <w:snapToGrid w:val="0"/>
        </w:rPr>
      </w:pPr>
      <w:r w:rsidRPr="00FA22D3">
        <w:rPr>
          <w:noProof w:val="0"/>
          <w:snapToGrid w:val="0"/>
        </w:rPr>
        <w:tab/>
      </w:r>
      <w:r w:rsidRPr="00FA22D3">
        <w:rPr>
          <w:noProof w:val="0"/>
        </w:rPr>
        <w:t>CPTransportLayerInformation,</w:t>
      </w:r>
    </w:p>
    <w:p w14:paraId="2629D823" w14:textId="77777777" w:rsidR="00F02600" w:rsidRPr="00FA22D3" w:rsidRDefault="00F02600" w:rsidP="00F02600">
      <w:pPr>
        <w:pStyle w:val="PL"/>
        <w:rPr>
          <w:noProof w:val="0"/>
          <w:snapToGrid w:val="0"/>
        </w:rPr>
      </w:pPr>
      <w:r w:rsidRPr="00FA22D3">
        <w:rPr>
          <w:noProof w:val="0"/>
          <w:snapToGrid w:val="0"/>
        </w:rPr>
        <w:tab/>
        <w:t>CriticalityDiagnostics,</w:t>
      </w:r>
    </w:p>
    <w:p w14:paraId="2E557BF4" w14:textId="77777777" w:rsidR="00F02600" w:rsidRPr="00FA22D3" w:rsidRDefault="00F02600" w:rsidP="00F02600">
      <w:pPr>
        <w:pStyle w:val="PL"/>
        <w:rPr>
          <w:noProof w:val="0"/>
          <w:snapToGrid w:val="0"/>
        </w:rPr>
      </w:pPr>
      <w:r w:rsidRPr="00FA22D3">
        <w:rPr>
          <w:noProof w:val="0"/>
          <w:snapToGrid w:val="0"/>
        </w:rPr>
        <w:tab/>
        <w:t>DataCodingScheme,</w:t>
      </w:r>
    </w:p>
    <w:p w14:paraId="208103D4" w14:textId="77777777" w:rsidR="00F02600" w:rsidRPr="00FA22D3" w:rsidRDefault="00F02600" w:rsidP="00F02600">
      <w:pPr>
        <w:pStyle w:val="PL"/>
        <w:rPr>
          <w:noProof w:val="0"/>
          <w:snapToGrid w:val="0"/>
        </w:rPr>
      </w:pPr>
      <w:r w:rsidRPr="00FA22D3">
        <w:rPr>
          <w:noProof w:val="0"/>
          <w:snapToGrid w:val="0"/>
        </w:rPr>
        <w:tab/>
        <w:t>DirectForwardingPathAvailability,</w:t>
      </w:r>
    </w:p>
    <w:p w14:paraId="107C9ABC" w14:textId="77777777" w:rsidR="00F02600" w:rsidRPr="00FA22D3" w:rsidRDefault="00F02600" w:rsidP="00F02600">
      <w:pPr>
        <w:pStyle w:val="PL"/>
        <w:rPr>
          <w:noProof w:val="0"/>
          <w:snapToGrid w:val="0"/>
          <w:lang w:eastAsia="zh-CN"/>
        </w:rPr>
      </w:pPr>
      <w:r w:rsidRPr="00FA22D3">
        <w:rPr>
          <w:noProof w:val="0"/>
          <w:snapToGrid w:val="0"/>
          <w:lang w:eastAsia="zh-CN"/>
        </w:rPr>
        <w:tab/>
        <w:t>EmergencyAreaIDListForRestart,</w:t>
      </w:r>
    </w:p>
    <w:p w14:paraId="1748D30D" w14:textId="77777777" w:rsidR="00F02600" w:rsidRPr="00FA22D3" w:rsidRDefault="00F02600" w:rsidP="00F02600">
      <w:pPr>
        <w:pStyle w:val="PL"/>
        <w:rPr>
          <w:noProof w:val="0"/>
          <w:snapToGrid w:val="0"/>
        </w:rPr>
      </w:pPr>
      <w:r w:rsidRPr="00FA22D3">
        <w:rPr>
          <w:noProof w:val="0"/>
        </w:rPr>
        <w:tab/>
      </w:r>
      <w:r w:rsidRPr="00FA22D3">
        <w:rPr>
          <w:noProof w:val="0"/>
          <w:snapToGrid w:val="0"/>
        </w:rPr>
        <w:t>EmergencyFallbackIndicator,</w:t>
      </w:r>
    </w:p>
    <w:p w14:paraId="5FD54867" w14:textId="77777777" w:rsidR="00F02600" w:rsidRPr="00FA22D3" w:rsidRDefault="00F02600" w:rsidP="00F02600">
      <w:pPr>
        <w:pStyle w:val="PL"/>
        <w:rPr>
          <w:noProof w:val="0"/>
          <w:snapToGrid w:val="0"/>
        </w:rPr>
      </w:pPr>
      <w:r w:rsidRPr="00FA22D3">
        <w:rPr>
          <w:noProof w:val="0"/>
          <w:snapToGrid w:val="0"/>
        </w:rPr>
        <w:tab/>
        <w:t>EN-DCSONConfigurationTransfer,</w:t>
      </w:r>
    </w:p>
    <w:p w14:paraId="1447777B" w14:textId="77777777" w:rsidR="00F02600" w:rsidRPr="00FA22D3" w:rsidRDefault="00F02600" w:rsidP="00F02600">
      <w:pPr>
        <w:pStyle w:val="PL"/>
        <w:rPr>
          <w:noProof w:val="0"/>
          <w:snapToGrid w:val="0"/>
        </w:rPr>
      </w:pPr>
      <w:r w:rsidRPr="00FA22D3">
        <w:rPr>
          <w:noProof w:val="0"/>
          <w:snapToGrid w:val="0"/>
        </w:rPr>
        <w:tab/>
        <w:t>EUTRA-CGI,</w:t>
      </w:r>
    </w:p>
    <w:p w14:paraId="14BF57EB" w14:textId="77777777" w:rsidR="00F02600" w:rsidRPr="00FA22D3" w:rsidRDefault="00F02600" w:rsidP="00F02600">
      <w:pPr>
        <w:pStyle w:val="PL"/>
        <w:rPr>
          <w:noProof w:val="0"/>
          <w:snapToGrid w:val="0"/>
        </w:rPr>
      </w:pPr>
      <w:r w:rsidRPr="00FA22D3">
        <w:rPr>
          <w:noProof w:val="0"/>
          <w:snapToGrid w:val="0"/>
        </w:rPr>
        <w:tab/>
        <w:t>FiveG-S-TMSI,</w:t>
      </w:r>
    </w:p>
    <w:p w14:paraId="0B9C889F" w14:textId="77777777" w:rsidR="00F02600" w:rsidRPr="00FA22D3" w:rsidRDefault="00F02600" w:rsidP="00F02600">
      <w:pPr>
        <w:pStyle w:val="PL"/>
        <w:rPr>
          <w:noProof w:val="0"/>
          <w:snapToGrid w:val="0"/>
        </w:rPr>
      </w:pPr>
      <w:r w:rsidRPr="00FA22D3">
        <w:rPr>
          <w:noProof w:val="0"/>
          <w:snapToGrid w:val="0"/>
        </w:rPr>
        <w:tab/>
        <w:t>GlobalRANNodeID,</w:t>
      </w:r>
    </w:p>
    <w:p w14:paraId="0F3202B9" w14:textId="77777777" w:rsidR="00F02600" w:rsidRPr="00FA22D3" w:rsidRDefault="00F02600" w:rsidP="00F02600">
      <w:pPr>
        <w:pStyle w:val="PL"/>
        <w:rPr>
          <w:noProof w:val="0"/>
          <w:snapToGrid w:val="0"/>
        </w:rPr>
      </w:pPr>
      <w:r w:rsidRPr="00FA22D3">
        <w:rPr>
          <w:noProof w:val="0"/>
          <w:snapToGrid w:val="0"/>
        </w:rPr>
        <w:tab/>
        <w:t>GUAMI,</w:t>
      </w:r>
    </w:p>
    <w:p w14:paraId="0C9F2736" w14:textId="77777777" w:rsidR="00F02600" w:rsidRPr="00FA22D3" w:rsidRDefault="00F02600" w:rsidP="00F02600">
      <w:pPr>
        <w:pStyle w:val="PL"/>
        <w:rPr>
          <w:noProof w:val="0"/>
          <w:snapToGrid w:val="0"/>
        </w:rPr>
      </w:pPr>
      <w:r w:rsidRPr="00FA22D3">
        <w:rPr>
          <w:noProof w:val="0"/>
          <w:snapToGrid w:val="0"/>
        </w:rPr>
        <w:tab/>
        <w:t>HandoverFlag,</w:t>
      </w:r>
    </w:p>
    <w:p w14:paraId="50AFF857" w14:textId="77777777" w:rsidR="00F02600" w:rsidRPr="00FA22D3" w:rsidRDefault="00F02600" w:rsidP="00F02600">
      <w:pPr>
        <w:pStyle w:val="PL"/>
        <w:rPr>
          <w:noProof w:val="0"/>
          <w:snapToGrid w:val="0"/>
        </w:rPr>
      </w:pPr>
      <w:r w:rsidRPr="00FA22D3">
        <w:rPr>
          <w:noProof w:val="0"/>
          <w:snapToGrid w:val="0"/>
        </w:rPr>
        <w:tab/>
        <w:t>HandoverType,</w:t>
      </w:r>
    </w:p>
    <w:p w14:paraId="09D70484" w14:textId="77777777" w:rsidR="00F02600" w:rsidRPr="00FA22D3" w:rsidRDefault="00F02600" w:rsidP="00F02600">
      <w:pPr>
        <w:pStyle w:val="PL"/>
        <w:rPr>
          <w:noProof w:val="0"/>
          <w:snapToGrid w:val="0"/>
        </w:rPr>
      </w:pPr>
      <w:r w:rsidRPr="00FA22D3">
        <w:rPr>
          <w:noProof w:val="0"/>
          <w:snapToGrid w:val="0"/>
        </w:rPr>
        <w:tab/>
        <w:t>IMSVoiceSupportIndicator,</w:t>
      </w:r>
    </w:p>
    <w:p w14:paraId="18D4E671" w14:textId="77777777" w:rsidR="00F02600" w:rsidRPr="00FA22D3" w:rsidRDefault="00F02600" w:rsidP="00F02600">
      <w:pPr>
        <w:pStyle w:val="PL"/>
        <w:rPr>
          <w:noProof w:val="0"/>
          <w:snapToGrid w:val="0"/>
        </w:rPr>
      </w:pPr>
      <w:r w:rsidRPr="00FA22D3">
        <w:rPr>
          <w:noProof w:val="0"/>
          <w:snapToGrid w:val="0"/>
        </w:rPr>
        <w:tab/>
        <w:t>IndexToRFSP,</w:t>
      </w:r>
    </w:p>
    <w:p w14:paraId="3A993027" w14:textId="77777777" w:rsidR="00F02600"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InfoOnRecommendedCellsAndRANNodesForPaging</w:t>
      </w:r>
      <w:r w:rsidRPr="00FA22D3">
        <w:rPr>
          <w:noProof w:val="0"/>
          <w:snapToGrid w:val="0"/>
          <w:lang w:eastAsia="zh-CN"/>
        </w:rPr>
        <w:t>,</w:t>
      </w:r>
    </w:p>
    <w:p w14:paraId="473A37B8" w14:textId="1F785B52" w:rsidR="00993609" w:rsidRPr="00FA22D3" w:rsidRDefault="00993609" w:rsidP="00F02600">
      <w:pPr>
        <w:pStyle w:val="PL"/>
        <w:rPr>
          <w:noProof w:val="0"/>
          <w:snapToGrid w:val="0"/>
          <w:lang w:eastAsia="zh-CN"/>
        </w:rPr>
      </w:pPr>
      <w:r>
        <w:rPr>
          <w:noProof w:val="0"/>
          <w:snapToGrid w:val="0"/>
          <w:lang w:eastAsia="zh-CN"/>
        </w:rPr>
        <w:t xml:space="preserve">    LAI,</w:t>
      </w:r>
    </w:p>
    <w:p w14:paraId="21D91D5D" w14:textId="77777777" w:rsidR="00F02600" w:rsidRDefault="00F02600" w:rsidP="00F02600">
      <w:pPr>
        <w:pStyle w:val="PL"/>
        <w:rPr>
          <w:ins w:id="660" w:author="JianXu/책임연구원/차세대표준(연)5G표준Task(james6.xu@lge.com)" w:date="2019-08-08T15:48:00Z"/>
          <w:noProof w:val="0"/>
          <w:snapToGrid w:val="0"/>
        </w:rPr>
      </w:pPr>
      <w:r w:rsidRPr="00FA22D3">
        <w:rPr>
          <w:noProof w:val="0"/>
          <w:snapToGrid w:val="0"/>
        </w:rPr>
        <w:tab/>
        <w:t>LocationReportingRequestType,</w:t>
      </w:r>
    </w:p>
    <w:p w14:paraId="3A794AF3" w14:textId="77777777" w:rsidR="00CA0696" w:rsidRDefault="00CA0696" w:rsidP="00CA0696">
      <w:pPr>
        <w:pStyle w:val="PL"/>
        <w:ind w:firstLineChars="250" w:firstLine="400"/>
        <w:rPr>
          <w:ins w:id="661" w:author="Jian (James) Xu_LGE" w:date="2020-02-04T16:09:00Z"/>
          <w:noProof w:val="0"/>
          <w:snapToGrid w:val="0"/>
        </w:rPr>
      </w:pPr>
      <w:ins w:id="662" w:author="Jian (James) Xu_LGE" w:date="2020-02-04T16:09: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7FD8C7E3" w14:textId="5A3D0CF0" w:rsidR="00CA0696" w:rsidRPr="00FA22D3" w:rsidRDefault="00CA0696" w:rsidP="00CA0696">
      <w:pPr>
        <w:pStyle w:val="PL"/>
        <w:ind w:firstLineChars="250" w:firstLine="400"/>
        <w:rPr>
          <w:noProof w:val="0"/>
          <w:snapToGrid w:val="0"/>
        </w:rPr>
      </w:pPr>
      <w:ins w:id="663" w:author="Jian (James) Xu_LGE" w:date="2020-02-04T16:09:00Z">
        <w:r>
          <w:rPr>
            <w:noProof w:val="0"/>
            <w:snapToGrid w:val="0"/>
          </w:rPr>
          <w:t>LTEV2XServicesAuthorized,</w:t>
        </w:r>
      </w:ins>
    </w:p>
    <w:p w14:paraId="75270911" w14:textId="77777777" w:rsidR="00F02600" w:rsidRPr="00FA22D3" w:rsidRDefault="00F02600" w:rsidP="00F02600">
      <w:pPr>
        <w:pStyle w:val="PL"/>
        <w:rPr>
          <w:noProof w:val="0"/>
          <w:snapToGrid w:val="0"/>
        </w:rPr>
      </w:pPr>
      <w:r w:rsidRPr="00FA22D3">
        <w:rPr>
          <w:noProof w:val="0"/>
          <w:snapToGrid w:val="0"/>
        </w:rPr>
        <w:tab/>
        <w:t>MaskedIMEISV,</w:t>
      </w:r>
    </w:p>
    <w:p w14:paraId="7593B79A" w14:textId="77777777" w:rsidR="00F02600" w:rsidRPr="00FA22D3" w:rsidRDefault="00F02600" w:rsidP="00F02600">
      <w:pPr>
        <w:pStyle w:val="PL"/>
        <w:rPr>
          <w:noProof w:val="0"/>
          <w:snapToGrid w:val="0"/>
        </w:rPr>
      </w:pPr>
      <w:r w:rsidRPr="00FA22D3">
        <w:rPr>
          <w:noProof w:val="0"/>
          <w:snapToGrid w:val="0"/>
        </w:rPr>
        <w:tab/>
        <w:t>MessageIdentifier,</w:t>
      </w:r>
    </w:p>
    <w:p w14:paraId="3EF77479" w14:textId="77777777" w:rsidR="00F02600" w:rsidRPr="00FA22D3" w:rsidRDefault="00F02600" w:rsidP="00F02600">
      <w:pPr>
        <w:pStyle w:val="PL"/>
        <w:spacing w:line="0" w:lineRule="atLeast"/>
        <w:rPr>
          <w:noProof w:val="0"/>
          <w:snapToGrid w:val="0"/>
        </w:rPr>
      </w:pPr>
      <w:r w:rsidRPr="00FA22D3">
        <w:rPr>
          <w:noProof w:val="0"/>
          <w:snapToGrid w:val="0"/>
        </w:rPr>
        <w:tab/>
        <w:t>MobilityRestrictionList,</w:t>
      </w:r>
    </w:p>
    <w:p w14:paraId="363C2498" w14:textId="77777777" w:rsidR="00F02600" w:rsidRPr="00FA22D3" w:rsidRDefault="00F02600" w:rsidP="00F02600">
      <w:pPr>
        <w:pStyle w:val="PL"/>
        <w:rPr>
          <w:noProof w:val="0"/>
        </w:rPr>
      </w:pPr>
      <w:r w:rsidRPr="00FA22D3">
        <w:rPr>
          <w:noProof w:val="0"/>
        </w:rPr>
        <w:tab/>
        <w:t>NAS-PDU,</w:t>
      </w:r>
    </w:p>
    <w:p w14:paraId="3C549E81" w14:textId="77777777" w:rsidR="00F02600" w:rsidRPr="00FA22D3" w:rsidRDefault="00F02600" w:rsidP="00F02600">
      <w:pPr>
        <w:pStyle w:val="PL"/>
        <w:rPr>
          <w:noProof w:val="0"/>
        </w:rPr>
      </w:pPr>
      <w:r w:rsidRPr="00FA22D3">
        <w:rPr>
          <w:noProof w:val="0"/>
        </w:rPr>
        <w:tab/>
      </w:r>
      <w:r w:rsidRPr="00FA22D3">
        <w:rPr>
          <w:noProof w:val="0"/>
          <w:snapToGrid w:val="0"/>
        </w:rPr>
        <w:t>NASSecurityParametersFromNGRAN,</w:t>
      </w:r>
    </w:p>
    <w:p w14:paraId="1551990D" w14:textId="77777777" w:rsidR="00F02600" w:rsidRPr="00FA22D3" w:rsidRDefault="00F02600" w:rsidP="00F02600">
      <w:pPr>
        <w:pStyle w:val="PL"/>
        <w:rPr>
          <w:noProof w:val="0"/>
        </w:rPr>
      </w:pPr>
      <w:r w:rsidRPr="00FA22D3">
        <w:rPr>
          <w:noProof w:val="0"/>
        </w:rPr>
        <w:tab/>
        <w:t>NewSecurityContextInd,</w:t>
      </w:r>
    </w:p>
    <w:p w14:paraId="7669478F" w14:textId="77777777" w:rsidR="00F02600" w:rsidRPr="00FA22D3" w:rsidRDefault="00F02600" w:rsidP="00F02600">
      <w:pPr>
        <w:pStyle w:val="PL"/>
        <w:spacing w:line="0" w:lineRule="atLeast"/>
        <w:rPr>
          <w:noProof w:val="0"/>
          <w:snapToGrid w:val="0"/>
        </w:rPr>
      </w:pPr>
      <w:r w:rsidRPr="00FA22D3">
        <w:rPr>
          <w:noProof w:val="0"/>
          <w:snapToGrid w:val="0"/>
        </w:rPr>
        <w:tab/>
        <w:t>NGRAN-CGI,</w:t>
      </w:r>
    </w:p>
    <w:p w14:paraId="3FEB2FDC" w14:textId="77777777" w:rsidR="00F02600" w:rsidRPr="00FA22D3" w:rsidRDefault="00F02600" w:rsidP="00F02600">
      <w:pPr>
        <w:pStyle w:val="PL"/>
        <w:spacing w:line="0" w:lineRule="atLeast"/>
        <w:rPr>
          <w:noProof w:val="0"/>
          <w:snapToGrid w:val="0"/>
        </w:rPr>
      </w:pPr>
      <w:r w:rsidRPr="00FA22D3">
        <w:rPr>
          <w:noProof w:val="0"/>
          <w:snapToGrid w:val="0"/>
        </w:rPr>
        <w:tab/>
        <w:t>NGRANTraceID,</w:t>
      </w:r>
    </w:p>
    <w:p w14:paraId="3C97EEF4" w14:textId="77777777" w:rsidR="00F02600" w:rsidRPr="00FA22D3" w:rsidRDefault="00F02600" w:rsidP="00F02600">
      <w:pPr>
        <w:pStyle w:val="PL"/>
        <w:rPr>
          <w:noProof w:val="0"/>
          <w:snapToGrid w:val="0"/>
        </w:rPr>
      </w:pPr>
      <w:r w:rsidRPr="00FA22D3">
        <w:rPr>
          <w:noProof w:val="0"/>
          <w:snapToGrid w:val="0"/>
        </w:rPr>
        <w:tab/>
        <w:t>NR-CGI,</w:t>
      </w:r>
    </w:p>
    <w:p w14:paraId="2BB6CCED" w14:textId="77777777" w:rsidR="00F02600" w:rsidRPr="00FA22D3" w:rsidRDefault="00F02600" w:rsidP="00F02600">
      <w:pPr>
        <w:pStyle w:val="PL"/>
        <w:rPr>
          <w:noProof w:val="0"/>
          <w:snapToGrid w:val="0"/>
        </w:rPr>
      </w:pPr>
      <w:r w:rsidRPr="00FA22D3">
        <w:rPr>
          <w:noProof w:val="0"/>
          <w:snapToGrid w:val="0"/>
        </w:rPr>
        <w:tab/>
      </w:r>
      <w:r w:rsidRPr="00FA22D3">
        <w:rPr>
          <w:noProof w:val="0"/>
          <w:snapToGrid w:val="0"/>
          <w:lang w:eastAsia="zh-CN"/>
        </w:rPr>
        <w:t>NRPPa</w:t>
      </w:r>
      <w:r w:rsidRPr="00FA22D3">
        <w:rPr>
          <w:noProof w:val="0"/>
          <w:snapToGrid w:val="0"/>
        </w:rPr>
        <w:t>-PDU,</w:t>
      </w:r>
    </w:p>
    <w:p w14:paraId="1EE0621D" w14:textId="77777777" w:rsidR="00F02600" w:rsidRDefault="00F02600" w:rsidP="00F02600">
      <w:pPr>
        <w:pStyle w:val="PL"/>
        <w:rPr>
          <w:ins w:id="664" w:author="JianXu/책임연구원/차세대표준(연)5G표준Task(james6.xu@lge.com)" w:date="2019-08-08T15:49:00Z"/>
          <w:noProof w:val="0"/>
          <w:snapToGrid w:val="0"/>
        </w:rPr>
      </w:pPr>
      <w:r w:rsidRPr="00FA22D3">
        <w:rPr>
          <w:noProof w:val="0"/>
          <w:snapToGrid w:val="0"/>
        </w:rPr>
        <w:tab/>
        <w:t>NumberOfBroadcastsRequested,</w:t>
      </w:r>
    </w:p>
    <w:p w14:paraId="61665443" w14:textId="77777777" w:rsidR="00CA0696" w:rsidRDefault="00CA0696" w:rsidP="00CA0696">
      <w:pPr>
        <w:pStyle w:val="PL"/>
        <w:ind w:firstLineChars="250" w:firstLine="400"/>
        <w:rPr>
          <w:ins w:id="665" w:author="Jian (James) Xu_LGE" w:date="2020-02-04T16:10:00Z"/>
          <w:noProof w:val="0"/>
          <w:snapToGrid w:val="0"/>
        </w:rPr>
      </w:pPr>
      <w:ins w:id="666" w:author="Jian (James) Xu_LGE" w:date="2020-02-04T16:10:00Z">
        <w:r>
          <w:rPr>
            <w:noProof w:val="0"/>
            <w:snapToGrid w:val="0"/>
          </w:rPr>
          <w:lastRenderedPageBreak/>
          <w:t>NR</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29168E85" w14:textId="2DBB8747" w:rsidR="00CA0696" w:rsidRPr="00FA22D3" w:rsidRDefault="00CA0696" w:rsidP="00CA0696">
      <w:pPr>
        <w:pStyle w:val="PL"/>
        <w:ind w:firstLineChars="250" w:firstLine="400"/>
        <w:rPr>
          <w:noProof w:val="0"/>
          <w:snapToGrid w:val="0"/>
        </w:rPr>
      </w:pPr>
      <w:ins w:id="667" w:author="Jian (James) Xu_LGE" w:date="2020-02-04T16:10:00Z">
        <w:r>
          <w:rPr>
            <w:noProof w:val="0"/>
            <w:snapToGrid w:val="0"/>
          </w:rPr>
          <w:t>NRV2XServicesAuthorized,</w:t>
        </w:r>
      </w:ins>
    </w:p>
    <w:p w14:paraId="77D77CCE" w14:textId="77777777" w:rsidR="00F02600" w:rsidRPr="00FA22D3" w:rsidRDefault="00F02600" w:rsidP="00F02600">
      <w:pPr>
        <w:pStyle w:val="PL"/>
        <w:rPr>
          <w:noProof w:val="0"/>
          <w:snapToGrid w:val="0"/>
        </w:rPr>
      </w:pPr>
      <w:r w:rsidRPr="00FA22D3">
        <w:rPr>
          <w:noProof w:val="0"/>
          <w:snapToGrid w:val="0"/>
        </w:rPr>
        <w:tab/>
        <w:t>OverloadResponse,</w:t>
      </w:r>
    </w:p>
    <w:p w14:paraId="20DBE472" w14:textId="77777777" w:rsidR="00F02600" w:rsidRPr="00FA22D3" w:rsidRDefault="00F02600" w:rsidP="00F02600">
      <w:pPr>
        <w:pStyle w:val="PL"/>
        <w:rPr>
          <w:noProof w:val="0"/>
          <w:snapToGrid w:val="0"/>
        </w:rPr>
      </w:pPr>
      <w:r w:rsidRPr="00FA22D3">
        <w:rPr>
          <w:noProof w:val="0"/>
          <w:snapToGrid w:val="0"/>
        </w:rPr>
        <w:tab/>
        <w:t>OverloadStartNSSAIList,</w:t>
      </w:r>
    </w:p>
    <w:p w14:paraId="2ED7BBC3" w14:textId="77777777" w:rsidR="00F02600" w:rsidRPr="00FA22D3" w:rsidRDefault="00F02600" w:rsidP="00F02600">
      <w:pPr>
        <w:pStyle w:val="PL"/>
        <w:rPr>
          <w:noProof w:val="0"/>
          <w:snapToGrid w:val="0"/>
        </w:rPr>
      </w:pPr>
      <w:r w:rsidRPr="00FA22D3">
        <w:rPr>
          <w:noProof w:val="0"/>
          <w:snapToGrid w:val="0"/>
        </w:rPr>
        <w:tab/>
        <w:t>PagingDRX,</w:t>
      </w:r>
    </w:p>
    <w:p w14:paraId="254AF338" w14:textId="77777777" w:rsidR="00F02600" w:rsidRPr="00FA22D3" w:rsidRDefault="00F02600" w:rsidP="00F02600">
      <w:pPr>
        <w:pStyle w:val="PL"/>
        <w:rPr>
          <w:noProof w:val="0"/>
          <w:snapToGrid w:val="0"/>
        </w:rPr>
      </w:pPr>
      <w:r w:rsidRPr="00FA22D3">
        <w:rPr>
          <w:noProof w:val="0"/>
          <w:snapToGrid w:val="0"/>
        </w:rPr>
        <w:tab/>
        <w:t>PagingOrigin,</w:t>
      </w:r>
    </w:p>
    <w:p w14:paraId="47617AD8" w14:textId="77777777" w:rsidR="00F02600" w:rsidRPr="00FA22D3" w:rsidRDefault="00F02600" w:rsidP="00F02600">
      <w:pPr>
        <w:pStyle w:val="PL"/>
        <w:rPr>
          <w:noProof w:val="0"/>
          <w:snapToGrid w:val="0"/>
        </w:rPr>
      </w:pPr>
      <w:r w:rsidRPr="00FA22D3">
        <w:rPr>
          <w:noProof w:val="0"/>
          <w:snapToGrid w:val="0"/>
        </w:rPr>
        <w:tab/>
        <w:t>PagingPriority,</w:t>
      </w:r>
    </w:p>
    <w:p w14:paraId="01B27F99" w14:textId="77777777" w:rsidR="00F02600" w:rsidRPr="00FA22D3" w:rsidRDefault="00F02600" w:rsidP="00F02600">
      <w:pPr>
        <w:pStyle w:val="PL"/>
        <w:rPr>
          <w:noProof w:val="0"/>
          <w:snapToGrid w:val="0"/>
        </w:rPr>
      </w:pPr>
      <w:r w:rsidRPr="00FA22D3">
        <w:rPr>
          <w:noProof w:val="0"/>
          <w:snapToGrid w:val="0"/>
        </w:rPr>
        <w:tab/>
        <w:t>PDUSessionAggregateMaximumBitRate,</w:t>
      </w:r>
    </w:p>
    <w:p w14:paraId="37D5BCDE" w14:textId="77777777" w:rsidR="00F02600" w:rsidRPr="00FA22D3" w:rsidRDefault="00F02600" w:rsidP="00F02600">
      <w:pPr>
        <w:pStyle w:val="PL"/>
        <w:rPr>
          <w:noProof w:val="0"/>
          <w:snapToGrid w:val="0"/>
        </w:rPr>
      </w:pPr>
      <w:r w:rsidRPr="00FA22D3">
        <w:rPr>
          <w:noProof w:val="0"/>
          <w:snapToGrid w:val="0"/>
        </w:rPr>
        <w:tab/>
        <w:t>PDUSessionResourceAdmittedList,</w:t>
      </w:r>
    </w:p>
    <w:p w14:paraId="1DBB518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FailedToModifyListModCfm,</w:t>
      </w:r>
    </w:p>
    <w:p w14:paraId="3633F127"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FailedToModifyListModRes,</w:t>
      </w:r>
    </w:p>
    <w:p w14:paraId="01B72CBB"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FailedToSetupListCxtFail,</w:t>
      </w:r>
    </w:p>
    <w:p w14:paraId="6B3BA0F4"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FailedToSetupListCxtRes</w:t>
      </w:r>
      <w:r w:rsidRPr="00FA22D3">
        <w:rPr>
          <w:noProof w:val="0"/>
          <w:snapToGrid w:val="0"/>
        </w:rPr>
        <w:t>,</w:t>
      </w:r>
    </w:p>
    <w:p w14:paraId="699A921F"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FailedToSetupListHOAck</w:t>
      </w:r>
      <w:r w:rsidRPr="00FA22D3">
        <w:rPr>
          <w:noProof w:val="0"/>
          <w:snapToGrid w:val="0"/>
        </w:rPr>
        <w:t>,</w:t>
      </w:r>
    </w:p>
    <w:p w14:paraId="69E4AC2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FailedToSetupListPSReq</w:t>
      </w:r>
      <w:r w:rsidRPr="00FA22D3">
        <w:rPr>
          <w:noProof w:val="0"/>
          <w:snapToGrid w:val="0"/>
        </w:rPr>
        <w:t>,</w:t>
      </w:r>
    </w:p>
    <w:p w14:paraId="04ADBF99"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FailedToSetupListSURes</w:t>
      </w:r>
      <w:r w:rsidRPr="00FA22D3">
        <w:rPr>
          <w:noProof w:val="0"/>
          <w:snapToGrid w:val="0"/>
        </w:rPr>
        <w:t>,</w:t>
      </w:r>
    </w:p>
    <w:p w14:paraId="189BF91F" w14:textId="77777777" w:rsidR="00F02600" w:rsidRPr="00FA22D3" w:rsidRDefault="00F02600" w:rsidP="00F02600">
      <w:pPr>
        <w:pStyle w:val="PL"/>
        <w:rPr>
          <w:noProof w:val="0"/>
          <w:snapToGrid w:val="0"/>
        </w:rPr>
      </w:pPr>
      <w:r w:rsidRPr="00FA22D3">
        <w:rPr>
          <w:noProof w:val="0"/>
          <w:snapToGrid w:val="0"/>
        </w:rPr>
        <w:tab/>
        <w:t>PDUSessionResourceHandoverList,</w:t>
      </w:r>
    </w:p>
    <w:p w14:paraId="32B0D801"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CxtRelCpl,</w:t>
      </w:r>
    </w:p>
    <w:p w14:paraId="455B6B9D"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CxtRelReq,</w:t>
      </w:r>
    </w:p>
    <w:p w14:paraId="5F3C4A4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HORqd,</w:t>
      </w:r>
    </w:p>
    <w:p w14:paraId="26FAD413"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ModifyListModCfm,</w:t>
      </w:r>
    </w:p>
    <w:p w14:paraId="7FA6928C"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ModifyListModInd,</w:t>
      </w:r>
    </w:p>
    <w:p w14:paraId="34510729"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ModifyListModReq,</w:t>
      </w:r>
    </w:p>
    <w:p w14:paraId="238C84F1"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ModifyListModRes,</w:t>
      </w:r>
    </w:p>
    <w:p w14:paraId="60D4CB3E"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NotifyList,</w:t>
      </w:r>
    </w:p>
    <w:p w14:paraId="5E86047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ReleasedListNot,</w:t>
      </w:r>
    </w:p>
    <w:p w14:paraId="5666BF4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ReleasedListPSAck,</w:t>
      </w:r>
    </w:p>
    <w:p w14:paraId="3EC58D91"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ReleasedListPSFail,</w:t>
      </w:r>
    </w:p>
    <w:p w14:paraId="3BD4CE0A" w14:textId="77777777" w:rsidR="00F02600" w:rsidRPr="00FA22D3" w:rsidRDefault="00F02600" w:rsidP="00F02600">
      <w:pPr>
        <w:pStyle w:val="PL"/>
        <w:rPr>
          <w:noProof w:val="0"/>
        </w:rPr>
      </w:pPr>
      <w:r w:rsidRPr="00FA22D3">
        <w:rPr>
          <w:noProof w:val="0"/>
        </w:rPr>
        <w:tab/>
      </w:r>
      <w:r w:rsidRPr="00FA22D3">
        <w:rPr>
          <w:snapToGrid w:val="0"/>
        </w:rPr>
        <w:t>PDUSessionResource</w:t>
      </w:r>
      <w:r w:rsidRPr="00FA22D3">
        <w:t>ReleasedListRelRes,</w:t>
      </w:r>
    </w:p>
    <w:p w14:paraId="6DF131B8" w14:textId="77777777" w:rsidR="00F02600" w:rsidRPr="00FA22D3" w:rsidRDefault="00F02600" w:rsidP="00F02600">
      <w:pPr>
        <w:pStyle w:val="PL"/>
        <w:rPr>
          <w:noProof w:val="0"/>
          <w:snapToGrid w:val="0"/>
        </w:rPr>
      </w:pPr>
      <w:r w:rsidRPr="00FA22D3">
        <w:rPr>
          <w:noProof w:val="0"/>
          <w:snapToGrid w:val="0"/>
        </w:rPr>
        <w:tab/>
        <w:t>PDUSessionResourceSecondaryRATUsageList,</w:t>
      </w:r>
    </w:p>
    <w:p w14:paraId="590D42BF"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w:t>
      </w:r>
      <w:r w:rsidRPr="00FA22D3">
        <w:rPr>
          <w:noProof w:val="0"/>
          <w:snapToGrid w:val="0"/>
        </w:rPr>
        <w:t>CxtReq</w:t>
      </w:r>
      <w:r w:rsidRPr="00FA22D3">
        <w:rPr>
          <w:noProof w:val="0"/>
        </w:rPr>
        <w:t>,</w:t>
      </w:r>
    </w:p>
    <w:p w14:paraId="6CC69098"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SetupListCxtRes,</w:t>
      </w:r>
    </w:p>
    <w:p w14:paraId="18A6170D"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ListHOReq,</w:t>
      </w:r>
    </w:p>
    <w:p w14:paraId="36CEFCB4"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ListSUReq,</w:t>
      </w:r>
    </w:p>
    <w:p w14:paraId="3DC15AF6"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SetupListSURes,</w:t>
      </w:r>
    </w:p>
    <w:p w14:paraId="3DCB537A" w14:textId="77777777" w:rsidR="00F02600" w:rsidRPr="00FA22D3" w:rsidRDefault="00F02600" w:rsidP="00F02600">
      <w:pPr>
        <w:pStyle w:val="PL"/>
        <w:rPr>
          <w:noProof w:val="0"/>
        </w:rPr>
      </w:pPr>
      <w:r w:rsidRPr="00FA22D3">
        <w:rPr>
          <w:noProof w:val="0"/>
          <w:snapToGrid w:val="0"/>
        </w:rPr>
        <w:tab/>
        <w:t>PDUSessionResourceSwitchedList,</w:t>
      </w:r>
    </w:p>
    <w:p w14:paraId="3C4E4D6E" w14:textId="77777777" w:rsidR="00F02600" w:rsidRPr="00FA22D3" w:rsidRDefault="00F02600" w:rsidP="00F02600">
      <w:pPr>
        <w:pStyle w:val="PL"/>
        <w:rPr>
          <w:noProof w:val="0"/>
        </w:rPr>
      </w:pPr>
      <w:r w:rsidRPr="00FA22D3">
        <w:rPr>
          <w:noProof w:val="0"/>
          <w:snapToGrid w:val="0"/>
        </w:rPr>
        <w:tab/>
        <w:t>PDUSessionResourceToBeSwitchedDLList,</w:t>
      </w:r>
    </w:p>
    <w:p w14:paraId="22FD5432"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ToReleaseListHOCmd,</w:t>
      </w:r>
    </w:p>
    <w:p w14:paraId="6B93D6D5"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ToReleaseListRelCmd,</w:t>
      </w:r>
    </w:p>
    <w:p w14:paraId="21A58CF6" w14:textId="77777777" w:rsidR="00F02600" w:rsidRPr="00FA22D3" w:rsidRDefault="00F02600" w:rsidP="00F02600">
      <w:pPr>
        <w:pStyle w:val="PL"/>
        <w:rPr>
          <w:noProof w:val="0"/>
          <w:snapToGrid w:val="0"/>
        </w:rPr>
      </w:pPr>
      <w:r w:rsidRPr="00FA22D3">
        <w:rPr>
          <w:noProof w:val="0"/>
          <w:snapToGrid w:val="0"/>
        </w:rPr>
        <w:tab/>
        <w:t>PLMNSupportList,</w:t>
      </w:r>
    </w:p>
    <w:p w14:paraId="671D7C47" w14:textId="77777777" w:rsidR="00F02600" w:rsidRDefault="00F02600" w:rsidP="00F02600">
      <w:pPr>
        <w:pStyle w:val="PL"/>
        <w:rPr>
          <w:ins w:id="668" w:author="R3-197771" w:date="2019-11-28T09:46:00Z"/>
          <w:noProof w:val="0"/>
          <w:snapToGrid w:val="0"/>
          <w:lang w:eastAsia="zh-CN"/>
        </w:rPr>
      </w:pPr>
      <w:r w:rsidRPr="00FA22D3">
        <w:rPr>
          <w:noProof w:val="0"/>
          <w:snapToGrid w:val="0"/>
          <w:lang w:eastAsia="zh-CN"/>
        </w:rPr>
        <w:tab/>
        <w:t>PWSFailedCellIDList,</w:t>
      </w:r>
    </w:p>
    <w:p w14:paraId="08BC0077" w14:textId="2F6A85A3" w:rsidR="00CA0696" w:rsidRPr="00FA22D3" w:rsidRDefault="00CA0696" w:rsidP="00CA0696">
      <w:pPr>
        <w:pStyle w:val="PL"/>
        <w:ind w:firstLineChars="250" w:firstLine="400"/>
        <w:rPr>
          <w:noProof w:val="0"/>
          <w:snapToGrid w:val="0"/>
          <w:lang w:eastAsia="zh-CN"/>
        </w:rPr>
      </w:pPr>
      <w:ins w:id="669" w:author="Jian (James) Xu_LGE" w:date="2020-02-04T16:11:00Z">
        <w:r w:rsidRPr="003D2F48">
          <w:rPr>
            <w:rFonts w:hint="eastAsia"/>
            <w:lang w:eastAsia="zh-CN"/>
          </w:rPr>
          <w:t>PC5QoSParameters,</w:t>
        </w:r>
      </w:ins>
    </w:p>
    <w:p w14:paraId="2F1BAFF2" w14:textId="77777777" w:rsidR="00F02600" w:rsidRPr="00FA22D3" w:rsidRDefault="00F02600" w:rsidP="00F02600">
      <w:pPr>
        <w:pStyle w:val="PL"/>
        <w:rPr>
          <w:noProof w:val="0"/>
          <w:snapToGrid w:val="0"/>
        </w:rPr>
      </w:pPr>
      <w:r w:rsidRPr="00FA22D3">
        <w:rPr>
          <w:noProof w:val="0"/>
          <w:snapToGrid w:val="0"/>
        </w:rPr>
        <w:tab/>
        <w:t>RANNodeName,</w:t>
      </w:r>
    </w:p>
    <w:p w14:paraId="5439A5AA" w14:textId="77777777" w:rsidR="00F02600" w:rsidRPr="00FA22D3" w:rsidRDefault="00F02600" w:rsidP="00F02600">
      <w:pPr>
        <w:pStyle w:val="PL"/>
        <w:rPr>
          <w:noProof w:val="0"/>
          <w:snapToGrid w:val="0"/>
        </w:rPr>
      </w:pPr>
      <w:r w:rsidRPr="00FA22D3">
        <w:rPr>
          <w:noProof w:val="0"/>
          <w:snapToGrid w:val="0"/>
        </w:rPr>
        <w:tab/>
        <w:t>RANPagingPriority,</w:t>
      </w:r>
    </w:p>
    <w:p w14:paraId="429540ED" w14:textId="77777777" w:rsidR="00F02600" w:rsidRPr="00FA22D3" w:rsidRDefault="00F02600" w:rsidP="00F02600">
      <w:pPr>
        <w:pStyle w:val="PL"/>
        <w:rPr>
          <w:noProof w:val="0"/>
          <w:snapToGrid w:val="0"/>
        </w:rPr>
      </w:pPr>
      <w:r w:rsidRPr="00FA22D3">
        <w:rPr>
          <w:noProof w:val="0"/>
          <w:snapToGrid w:val="0"/>
        </w:rPr>
        <w:tab/>
        <w:t>RANStatusTransfer-TransparentContainer,</w:t>
      </w:r>
    </w:p>
    <w:p w14:paraId="72E89997" w14:textId="77777777" w:rsidR="00F02600" w:rsidRPr="00FA22D3" w:rsidRDefault="00F02600" w:rsidP="00F02600">
      <w:pPr>
        <w:pStyle w:val="PL"/>
        <w:rPr>
          <w:noProof w:val="0"/>
          <w:snapToGrid w:val="0"/>
        </w:rPr>
      </w:pPr>
      <w:r w:rsidRPr="00FA22D3">
        <w:rPr>
          <w:noProof w:val="0"/>
          <w:snapToGrid w:val="0"/>
        </w:rPr>
        <w:tab/>
        <w:t>RAN-UE-NGAP-ID,</w:t>
      </w:r>
    </w:p>
    <w:p w14:paraId="6059195C" w14:textId="77777777" w:rsidR="00F02600" w:rsidRPr="00FA22D3" w:rsidRDefault="00F02600" w:rsidP="00F02600">
      <w:pPr>
        <w:pStyle w:val="PL"/>
        <w:rPr>
          <w:noProof w:val="0"/>
          <w:snapToGrid w:val="0"/>
        </w:rPr>
      </w:pPr>
      <w:r w:rsidRPr="00FA22D3">
        <w:rPr>
          <w:noProof w:val="0"/>
          <w:snapToGrid w:val="0"/>
        </w:rPr>
        <w:tab/>
        <w:t>RedirectionVoiceFallback,</w:t>
      </w:r>
    </w:p>
    <w:p w14:paraId="552EC0A7" w14:textId="77777777" w:rsidR="00F02600" w:rsidRPr="00FA22D3" w:rsidRDefault="00F02600" w:rsidP="00F02600">
      <w:pPr>
        <w:pStyle w:val="PL"/>
        <w:rPr>
          <w:noProof w:val="0"/>
          <w:snapToGrid w:val="0"/>
        </w:rPr>
      </w:pPr>
      <w:r w:rsidRPr="00FA22D3">
        <w:rPr>
          <w:noProof w:val="0"/>
          <w:snapToGrid w:val="0"/>
        </w:rPr>
        <w:tab/>
        <w:t>RelativeAMFCapacity,</w:t>
      </w:r>
    </w:p>
    <w:p w14:paraId="7DA1A586" w14:textId="77777777" w:rsidR="00F02600" w:rsidRPr="00FA22D3" w:rsidRDefault="00F02600" w:rsidP="00F02600">
      <w:pPr>
        <w:pStyle w:val="PL"/>
        <w:rPr>
          <w:noProof w:val="0"/>
          <w:snapToGrid w:val="0"/>
        </w:rPr>
      </w:pPr>
      <w:r w:rsidRPr="00FA22D3">
        <w:rPr>
          <w:noProof w:val="0"/>
          <w:snapToGrid w:val="0"/>
        </w:rPr>
        <w:tab/>
        <w:t>RepetitionPeriod,</w:t>
      </w:r>
    </w:p>
    <w:p w14:paraId="3D58043C" w14:textId="77777777" w:rsidR="00F02600" w:rsidRPr="00FA22D3" w:rsidRDefault="00F02600" w:rsidP="00F02600">
      <w:pPr>
        <w:pStyle w:val="PL"/>
        <w:rPr>
          <w:noProof w:val="0"/>
          <w:snapToGrid w:val="0"/>
        </w:rPr>
      </w:pPr>
      <w:r w:rsidRPr="00FA22D3">
        <w:rPr>
          <w:noProof w:val="0"/>
          <w:snapToGrid w:val="0"/>
        </w:rPr>
        <w:tab/>
      </w:r>
      <w:r w:rsidRPr="00FA22D3">
        <w:rPr>
          <w:iCs/>
          <w:noProof w:val="0"/>
        </w:rPr>
        <w:t>ResetType,</w:t>
      </w:r>
    </w:p>
    <w:p w14:paraId="74A743B1" w14:textId="77777777" w:rsidR="00F02600" w:rsidRPr="00FA22D3" w:rsidRDefault="00F02600" w:rsidP="00F02600">
      <w:pPr>
        <w:pStyle w:val="PL"/>
        <w:rPr>
          <w:noProof w:val="0"/>
          <w:lang w:eastAsia="zh-CN"/>
        </w:rPr>
      </w:pPr>
      <w:r w:rsidRPr="00FA22D3">
        <w:rPr>
          <w:noProof w:val="0"/>
          <w:lang w:eastAsia="zh-CN"/>
        </w:rPr>
        <w:tab/>
        <w:t>Routing</w:t>
      </w:r>
      <w:r w:rsidRPr="00FA22D3">
        <w:rPr>
          <w:noProof w:val="0"/>
        </w:rPr>
        <w:t>ID</w:t>
      </w:r>
      <w:r w:rsidRPr="00FA22D3">
        <w:rPr>
          <w:noProof w:val="0"/>
          <w:lang w:eastAsia="zh-CN"/>
        </w:rPr>
        <w:t>,</w:t>
      </w:r>
    </w:p>
    <w:p w14:paraId="4FDCCB98" w14:textId="77777777" w:rsidR="00F02600" w:rsidRPr="00FA22D3" w:rsidRDefault="00F02600" w:rsidP="00F02600">
      <w:pPr>
        <w:pStyle w:val="PL"/>
        <w:rPr>
          <w:noProof w:val="0"/>
          <w:lang w:eastAsia="zh-CN"/>
        </w:rPr>
      </w:pPr>
      <w:r w:rsidRPr="00FA22D3">
        <w:rPr>
          <w:noProof w:val="0"/>
          <w:lang w:eastAsia="zh-CN"/>
        </w:rPr>
        <w:tab/>
      </w:r>
      <w:r w:rsidRPr="00FA22D3">
        <w:rPr>
          <w:noProof w:val="0"/>
          <w:snapToGrid w:val="0"/>
        </w:rPr>
        <w:t>RRCEstablishmentCause,</w:t>
      </w:r>
    </w:p>
    <w:p w14:paraId="647B6E71" w14:textId="77777777" w:rsidR="00F02600" w:rsidRPr="00FA22D3" w:rsidRDefault="00F02600" w:rsidP="00F02600">
      <w:pPr>
        <w:pStyle w:val="PL"/>
        <w:rPr>
          <w:noProof w:val="0"/>
          <w:snapToGrid w:val="0"/>
        </w:rPr>
      </w:pPr>
      <w:r w:rsidRPr="00FA22D3">
        <w:rPr>
          <w:noProof w:val="0"/>
          <w:snapToGrid w:val="0"/>
        </w:rPr>
        <w:tab/>
        <w:t>RRCInactiveTransitionReportRequest,</w:t>
      </w:r>
    </w:p>
    <w:p w14:paraId="6E48D84A" w14:textId="77777777" w:rsidR="00F02600" w:rsidRPr="00FA22D3" w:rsidRDefault="00F02600" w:rsidP="00F02600">
      <w:pPr>
        <w:pStyle w:val="PL"/>
        <w:rPr>
          <w:noProof w:val="0"/>
          <w:snapToGrid w:val="0"/>
        </w:rPr>
      </w:pPr>
      <w:r w:rsidRPr="00FA22D3">
        <w:rPr>
          <w:noProof w:val="0"/>
          <w:snapToGrid w:val="0"/>
        </w:rPr>
        <w:tab/>
        <w:t>RRCState,</w:t>
      </w:r>
    </w:p>
    <w:p w14:paraId="7B9E76A8" w14:textId="77777777" w:rsidR="00F02600" w:rsidRPr="00FA22D3" w:rsidRDefault="00F02600" w:rsidP="00F02600">
      <w:pPr>
        <w:pStyle w:val="PL"/>
        <w:rPr>
          <w:noProof w:val="0"/>
          <w:snapToGrid w:val="0"/>
          <w:lang w:eastAsia="zh-CN"/>
        </w:rPr>
      </w:pPr>
      <w:r w:rsidRPr="00FA22D3">
        <w:rPr>
          <w:noProof w:val="0"/>
          <w:snapToGrid w:val="0"/>
        </w:rPr>
        <w:tab/>
        <w:t>SecurityContext,</w:t>
      </w:r>
    </w:p>
    <w:p w14:paraId="093AFAE7" w14:textId="77777777" w:rsidR="00F02600" w:rsidRPr="00FA22D3" w:rsidRDefault="00F02600" w:rsidP="00F02600">
      <w:pPr>
        <w:pStyle w:val="PL"/>
        <w:rPr>
          <w:noProof w:val="0"/>
          <w:snapToGrid w:val="0"/>
        </w:rPr>
      </w:pPr>
      <w:r w:rsidRPr="00FA22D3">
        <w:rPr>
          <w:noProof w:val="0"/>
          <w:snapToGrid w:val="0"/>
        </w:rPr>
        <w:tab/>
        <w:t>SecurityKey,</w:t>
      </w:r>
    </w:p>
    <w:p w14:paraId="36B82ABD" w14:textId="77777777" w:rsidR="00F02600" w:rsidRPr="00FA22D3" w:rsidRDefault="00F02600" w:rsidP="00F02600">
      <w:pPr>
        <w:pStyle w:val="PL"/>
        <w:rPr>
          <w:noProof w:val="0"/>
          <w:snapToGrid w:val="0"/>
        </w:rPr>
      </w:pPr>
      <w:r w:rsidRPr="00FA22D3">
        <w:rPr>
          <w:noProof w:val="0"/>
          <w:snapToGrid w:val="0"/>
        </w:rPr>
        <w:tab/>
        <w:t>SerialNumber,</w:t>
      </w:r>
    </w:p>
    <w:p w14:paraId="524C5EB0" w14:textId="77777777" w:rsidR="00F02600" w:rsidRPr="00FA22D3" w:rsidRDefault="00F02600" w:rsidP="00F02600">
      <w:pPr>
        <w:pStyle w:val="PL"/>
        <w:rPr>
          <w:noProof w:val="0"/>
          <w:snapToGrid w:val="0"/>
        </w:rPr>
      </w:pPr>
      <w:r w:rsidRPr="00FA22D3">
        <w:rPr>
          <w:noProof w:val="0"/>
          <w:snapToGrid w:val="0"/>
        </w:rPr>
        <w:tab/>
        <w:t>ServedGUAMIList,</w:t>
      </w:r>
    </w:p>
    <w:p w14:paraId="56D97175" w14:textId="77777777" w:rsidR="00F02600" w:rsidRPr="00FA22D3" w:rsidRDefault="00F02600" w:rsidP="00F02600">
      <w:pPr>
        <w:pStyle w:val="PL"/>
        <w:rPr>
          <w:noProof w:val="0"/>
          <w:snapToGrid w:val="0"/>
        </w:rPr>
      </w:pPr>
      <w:r w:rsidRPr="00FA22D3">
        <w:rPr>
          <w:noProof w:val="0"/>
          <w:snapToGrid w:val="0"/>
        </w:rPr>
        <w:tab/>
        <w:t>SliceSupportList,</w:t>
      </w:r>
    </w:p>
    <w:p w14:paraId="6EE28871" w14:textId="77777777" w:rsidR="00F02600" w:rsidRPr="00FA22D3" w:rsidRDefault="00F02600" w:rsidP="00F02600">
      <w:pPr>
        <w:pStyle w:val="PL"/>
        <w:rPr>
          <w:noProof w:val="0"/>
          <w:snapToGrid w:val="0"/>
        </w:rPr>
      </w:pPr>
      <w:r w:rsidRPr="00FA22D3">
        <w:rPr>
          <w:noProof w:val="0"/>
          <w:snapToGrid w:val="0"/>
        </w:rPr>
        <w:tab/>
        <w:t>S-NSSAI,</w:t>
      </w:r>
    </w:p>
    <w:p w14:paraId="03994952" w14:textId="77777777" w:rsidR="00F02600" w:rsidRPr="00FA22D3" w:rsidRDefault="00F02600" w:rsidP="00F02600">
      <w:pPr>
        <w:pStyle w:val="PL"/>
        <w:rPr>
          <w:noProof w:val="0"/>
          <w:snapToGrid w:val="0"/>
        </w:rPr>
      </w:pPr>
      <w:r w:rsidRPr="00FA22D3">
        <w:rPr>
          <w:noProof w:val="0"/>
          <w:snapToGrid w:val="0"/>
        </w:rPr>
        <w:tab/>
        <w:t>SONConfigurationTransfer,</w:t>
      </w:r>
    </w:p>
    <w:p w14:paraId="2A9E826B" w14:textId="77777777" w:rsidR="00F02600" w:rsidRDefault="00F02600" w:rsidP="00F02600">
      <w:pPr>
        <w:pStyle w:val="PL"/>
        <w:rPr>
          <w:noProof w:val="0"/>
          <w:snapToGrid w:val="0"/>
        </w:rPr>
      </w:pPr>
      <w:r w:rsidRPr="00FA22D3">
        <w:rPr>
          <w:noProof w:val="0"/>
          <w:snapToGrid w:val="0"/>
        </w:rPr>
        <w:tab/>
        <w:t>SourceToTarget-TransparentContainer,</w:t>
      </w:r>
    </w:p>
    <w:p w14:paraId="105E7EDA" w14:textId="77777777" w:rsidR="00993609" w:rsidRDefault="00993609" w:rsidP="00993609">
      <w:pPr>
        <w:pStyle w:val="PL"/>
        <w:ind w:firstLineChars="250" w:firstLine="400"/>
        <w:rPr>
          <w:noProof w:val="0"/>
          <w:snapToGrid w:val="0"/>
        </w:rPr>
      </w:pPr>
      <w:r w:rsidRPr="001D2E49">
        <w:rPr>
          <w:noProof w:val="0"/>
          <w:snapToGrid w:val="0"/>
        </w:rPr>
        <w:t>SourceToTarget-AMFInformationReroute,</w:t>
      </w:r>
    </w:p>
    <w:p w14:paraId="14353B74" w14:textId="77777777" w:rsidR="00993609" w:rsidRPr="001D2E49" w:rsidRDefault="00993609" w:rsidP="00993609">
      <w:pPr>
        <w:pStyle w:val="PL"/>
        <w:rPr>
          <w:noProof w:val="0"/>
          <w:snapToGrid w:val="0"/>
        </w:rPr>
      </w:pPr>
      <w:r w:rsidRPr="00AC4719">
        <w:rPr>
          <w:noProof w:val="0"/>
          <w:snapToGrid w:val="0"/>
        </w:rPr>
        <w:tab/>
        <w:t>SRVCCOperationPossible,</w:t>
      </w:r>
    </w:p>
    <w:p w14:paraId="1DFDFC1E" w14:textId="77777777" w:rsidR="00F02600" w:rsidRPr="00FA22D3" w:rsidRDefault="00F02600" w:rsidP="00F02600">
      <w:pPr>
        <w:pStyle w:val="PL"/>
        <w:rPr>
          <w:noProof w:val="0"/>
          <w:snapToGrid w:val="0"/>
        </w:rPr>
      </w:pPr>
      <w:r w:rsidRPr="00FA22D3">
        <w:rPr>
          <w:noProof w:val="0"/>
          <w:snapToGrid w:val="0"/>
        </w:rPr>
        <w:tab/>
        <w:t>SupportedTAList,</w:t>
      </w:r>
    </w:p>
    <w:p w14:paraId="33BDDC0C" w14:textId="77777777" w:rsidR="00F02600" w:rsidRPr="00FA22D3" w:rsidRDefault="00F02600" w:rsidP="00F02600">
      <w:pPr>
        <w:pStyle w:val="PL"/>
        <w:rPr>
          <w:noProof w:val="0"/>
          <w:snapToGrid w:val="0"/>
        </w:rPr>
      </w:pPr>
      <w:r w:rsidRPr="00FA22D3">
        <w:rPr>
          <w:noProof w:val="0"/>
          <w:snapToGrid w:val="0"/>
        </w:rPr>
        <w:tab/>
        <w:t>TAIListForPaging,</w:t>
      </w:r>
    </w:p>
    <w:p w14:paraId="15AF8756" w14:textId="77777777" w:rsidR="00F02600" w:rsidRPr="00FA22D3" w:rsidRDefault="00F02600" w:rsidP="00F02600">
      <w:pPr>
        <w:pStyle w:val="PL"/>
        <w:rPr>
          <w:noProof w:val="0"/>
          <w:snapToGrid w:val="0"/>
          <w:lang w:eastAsia="zh-CN"/>
        </w:rPr>
      </w:pPr>
      <w:r w:rsidRPr="00FA22D3">
        <w:rPr>
          <w:noProof w:val="0"/>
          <w:snapToGrid w:val="0"/>
          <w:lang w:eastAsia="zh-CN"/>
        </w:rPr>
        <w:tab/>
        <w:t>TAIListForRestart,</w:t>
      </w:r>
    </w:p>
    <w:p w14:paraId="09E7B2F4" w14:textId="77777777" w:rsidR="00F02600" w:rsidRPr="00FA22D3" w:rsidRDefault="00F02600" w:rsidP="00F02600">
      <w:pPr>
        <w:pStyle w:val="PL"/>
        <w:rPr>
          <w:noProof w:val="0"/>
          <w:snapToGrid w:val="0"/>
        </w:rPr>
      </w:pPr>
      <w:r w:rsidRPr="00FA22D3">
        <w:rPr>
          <w:noProof w:val="0"/>
          <w:snapToGrid w:val="0"/>
        </w:rPr>
        <w:tab/>
        <w:t>TargetID,</w:t>
      </w:r>
    </w:p>
    <w:p w14:paraId="18C903C6" w14:textId="77777777" w:rsidR="00F02600" w:rsidRPr="00FA22D3" w:rsidRDefault="00F02600" w:rsidP="00F02600">
      <w:pPr>
        <w:pStyle w:val="PL"/>
        <w:rPr>
          <w:noProof w:val="0"/>
          <w:snapToGrid w:val="0"/>
        </w:rPr>
      </w:pPr>
      <w:r w:rsidRPr="00FA22D3">
        <w:rPr>
          <w:noProof w:val="0"/>
          <w:snapToGrid w:val="0"/>
        </w:rPr>
        <w:tab/>
        <w:t>TargetToSource-TransparentContainer,</w:t>
      </w:r>
    </w:p>
    <w:p w14:paraId="72A28131" w14:textId="77777777" w:rsidR="00F02600" w:rsidRPr="00FA22D3" w:rsidRDefault="00F02600" w:rsidP="00F02600">
      <w:pPr>
        <w:pStyle w:val="PL"/>
        <w:rPr>
          <w:noProof w:val="0"/>
          <w:snapToGrid w:val="0"/>
        </w:rPr>
      </w:pPr>
      <w:r w:rsidRPr="00FA22D3">
        <w:rPr>
          <w:noProof w:val="0"/>
          <w:snapToGrid w:val="0"/>
        </w:rPr>
        <w:tab/>
        <w:t>TimeToWait,</w:t>
      </w:r>
    </w:p>
    <w:p w14:paraId="5F4332D4" w14:textId="77777777" w:rsidR="00F02600" w:rsidRPr="00FA22D3" w:rsidRDefault="00F02600" w:rsidP="00F02600">
      <w:pPr>
        <w:pStyle w:val="PL"/>
        <w:rPr>
          <w:noProof w:val="0"/>
          <w:snapToGrid w:val="0"/>
        </w:rPr>
      </w:pPr>
      <w:r w:rsidRPr="00FA22D3">
        <w:rPr>
          <w:noProof w:val="0"/>
          <w:snapToGrid w:val="0"/>
        </w:rPr>
        <w:tab/>
        <w:t>TNLAssociationList,</w:t>
      </w:r>
    </w:p>
    <w:p w14:paraId="3001DCF0" w14:textId="77777777" w:rsidR="00F02600" w:rsidRPr="00FA22D3" w:rsidRDefault="00F02600" w:rsidP="00F02600">
      <w:pPr>
        <w:pStyle w:val="PL"/>
        <w:rPr>
          <w:noProof w:val="0"/>
        </w:rPr>
      </w:pPr>
      <w:r w:rsidRPr="00FA22D3">
        <w:rPr>
          <w:noProof w:val="0"/>
        </w:rPr>
        <w:tab/>
        <w:t>TraceActivation,</w:t>
      </w:r>
    </w:p>
    <w:p w14:paraId="5285A892" w14:textId="77777777" w:rsidR="00F02600" w:rsidRPr="00FA22D3" w:rsidRDefault="00F02600" w:rsidP="00F02600">
      <w:pPr>
        <w:pStyle w:val="PL"/>
        <w:rPr>
          <w:noProof w:val="0"/>
        </w:rPr>
      </w:pPr>
      <w:r w:rsidRPr="00FA22D3">
        <w:rPr>
          <w:noProof w:val="0"/>
        </w:rPr>
        <w:tab/>
      </w:r>
      <w:r w:rsidRPr="00FA22D3">
        <w:rPr>
          <w:noProof w:val="0"/>
          <w:snapToGrid w:val="0"/>
        </w:rPr>
        <w:t>TrafficLoadReductionIndication,</w:t>
      </w:r>
    </w:p>
    <w:p w14:paraId="6CA0CA85" w14:textId="77777777" w:rsidR="00F02600" w:rsidRPr="00FA22D3" w:rsidRDefault="00F02600" w:rsidP="00F02600">
      <w:pPr>
        <w:pStyle w:val="PL"/>
        <w:rPr>
          <w:noProof w:val="0"/>
        </w:rPr>
      </w:pPr>
      <w:r w:rsidRPr="00FA22D3">
        <w:rPr>
          <w:noProof w:val="0"/>
        </w:rPr>
        <w:tab/>
        <w:t>TransportLayerAddress,</w:t>
      </w:r>
    </w:p>
    <w:p w14:paraId="6F863637" w14:textId="77777777" w:rsidR="00F02600" w:rsidRPr="00FA22D3" w:rsidRDefault="00F02600" w:rsidP="00F02600">
      <w:pPr>
        <w:pStyle w:val="PL"/>
        <w:rPr>
          <w:noProof w:val="0"/>
          <w:snapToGrid w:val="0"/>
        </w:rPr>
      </w:pPr>
      <w:r w:rsidRPr="00FA22D3">
        <w:rPr>
          <w:noProof w:val="0"/>
          <w:snapToGrid w:val="0"/>
        </w:rPr>
        <w:tab/>
        <w:t>UEAggregateMaximumBitRate,</w:t>
      </w:r>
    </w:p>
    <w:p w14:paraId="0ADADD63" w14:textId="77777777" w:rsidR="00F02600" w:rsidRPr="00FA22D3" w:rsidRDefault="00F02600" w:rsidP="00F02600">
      <w:pPr>
        <w:pStyle w:val="PL"/>
        <w:spacing w:line="0" w:lineRule="atLeast"/>
        <w:rPr>
          <w:noProof w:val="0"/>
          <w:snapToGrid w:val="0"/>
        </w:rPr>
      </w:pPr>
      <w:r w:rsidRPr="00FA22D3">
        <w:rPr>
          <w:iCs/>
          <w:noProof w:val="0"/>
        </w:rPr>
        <w:tab/>
        <w:t>UE-associatedLogicalNG-connectionList</w:t>
      </w:r>
      <w:r w:rsidRPr="00FA22D3">
        <w:rPr>
          <w:noProof w:val="0"/>
          <w:snapToGrid w:val="0"/>
        </w:rPr>
        <w:t>,</w:t>
      </w:r>
    </w:p>
    <w:p w14:paraId="096BC6C1" w14:textId="77777777" w:rsidR="00F02600" w:rsidRPr="00FA22D3" w:rsidRDefault="00F02600" w:rsidP="00F02600">
      <w:pPr>
        <w:pStyle w:val="PL"/>
        <w:spacing w:line="0" w:lineRule="atLeast"/>
        <w:rPr>
          <w:noProof w:val="0"/>
          <w:snapToGrid w:val="0"/>
        </w:rPr>
      </w:pPr>
      <w:r w:rsidRPr="00FA22D3">
        <w:rPr>
          <w:noProof w:val="0"/>
          <w:snapToGrid w:val="0"/>
        </w:rPr>
        <w:tab/>
        <w:t>UEContextRequest,</w:t>
      </w:r>
    </w:p>
    <w:p w14:paraId="06B49EE7" w14:textId="77777777" w:rsidR="00F02600" w:rsidRPr="00FA22D3" w:rsidRDefault="00F02600" w:rsidP="00F02600">
      <w:pPr>
        <w:pStyle w:val="PL"/>
        <w:spacing w:line="0" w:lineRule="atLeast"/>
        <w:rPr>
          <w:noProof w:val="0"/>
          <w:snapToGrid w:val="0"/>
        </w:rPr>
      </w:pPr>
      <w:r w:rsidRPr="00FA22D3">
        <w:rPr>
          <w:noProof w:val="0"/>
          <w:snapToGrid w:val="0"/>
        </w:rPr>
        <w:tab/>
        <w:t>UE-NGAP-IDs,</w:t>
      </w:r>
    </w:p>
    <w:p w14:paraId="5A40ADA7" w14:textId="77777777" w:rsidR="00F02600" w:rsidRPr="00FA22D3" w:rsidRDefault="00F02600" w:rsidP="00F02600">
      <w:pPr>
        <w:pStyle w:val="PL"/>
        <w:spacing w:line="0" w:lineRule="atLeast"/>
        <w:rPr>
          <w:noProof w:val="0"/>
          <w:snapToGrid w:val="0"/>
        </w:rPr>
      </w:pPr>
      <w:r w:rsidRPr="00FA22D3">
        <w:rPr>
          <w:noProof w:val="0"/>
          <w:snapToGrid w:val="0"/>
        </w:rPr>
        <w:lastRenderedPageBreak/>
        <w:tab/>
        <w:t>UEPagingIdentity,</w:t>
      </w:r>
    </w:p>
    <w:p w14:paraId="7E52C02C" w14:textId="77777777" w:rsidR="00F02600" w:rsidRPr="00FA22D3" w:rsidRDefault="00F02600" w:rsidP="00F02600">
      <w:pPr>
        <w:pStyle w:val="PL"/>
        <w:spacing w:line="0" w:lineRule="atLeast"/>
        <w:rPr>
          <w:noProof w:val="0"/>
          <w:snapToGrid w:val="0"/>
        </w:rPr>
      </w:pPr>
      <w:r w:rsidRPr="00FA22D3">
        <w:rPr>
          <w:noProof w:val="0"/>
          <w:snapToGrid w:val="0"/>
        </w:rPr>
        <w:tab/>
        <w:t>UEPresenceInAreaOfInterestList,</w:t>
      </w:r>
    </w:p>
    <w:p w14:paraId="47A35663" w14:textId="77777777" w:rsidR="00F02600" w:rsidRPr="00FA22D3" w:rsidRDefault="00F02600" w:rsidP="00F02600">
      <w:pPr>
        <w:pStyle w:val="PL"/>
        <w:rPr>
          <w:noProof w:val="0"/>
          <w:snapToGrid w:val="0"/>
        </w:rPr>
      </w:pPr>
      <w:r w:rsidRPr="00FA22D3">
        <w:rPr>
          <w:noProof w:val="0"/>
          <w:snapToGrid w:val="0"/>
        </w:rPr>
        <w:tab/>
        <w:t>UERadioCapability,</w:t>
      </w:r>
    </w:p>
    <w:p w14:paraId="6035FE49" w14:textId="77777777" w:rsidR="00F02600" w:rsidRPr="00FA22D3" w:rsidRDefault="00F02600" w:rsidP="00F02600">
      <w:pPr>
        <w:pStyle w:val="PL"/>
        <w:rPr>
          <w:noProof w:val="0"/>
          <w:snapToGrid w:val="0"/>
        </w:rPr>
      </w:pPr>
      <w:r w:rsidRPr="00FA22D3">
        <w:rPr>
          <w:noProof w:val="0"/>
          <w:snapToGrid w:val="0"/>
        </w:rPr>
        <w:tab/>
        <w:t>UERadioCapabilityForPaging,</w:t>
      </w:r>
    </w:p>
    <w:p w14:paraId="12692D0F" w14:textId="77777777" w:rsidR="00F02600" w:rsidRPr="00FA22D3" w:rsidRDefault="00F02600" w:rsidP="00F02600">
      <w:pPr>
        <w:pStyle w:val="PL"/>
        <w:rPr>
          <w:noProof w:val="0"/>
          <w:snapToGrid w:val="0"/>
        </w:rPr>
      </w:pPr>
      <w:r w:rsidRPr="00FA22D3">
        <w:rPr>
          <w:noProof w:val="0"/>
          <w:snapToGrid w:val="0"/>
        </w:rPr>
        <w:tab/>
        <w:t>UERetentionInformation,</w:t>
      </w:r>
    </w:p>
    <w:p w14:paraId="67F2598F" w14:textId="77777777" w:rsidR="00F02600" w:rsidRPr="00FA22D3" w:rsidRDefault="00F02600" w:rsidP="00F02600">
      <w:pPr>
        <w:pStyle w:val="PL"/>
        <w:rPr>
          <w:noProof w:val="0"/>
          <w:snapToGrid w:val="0"/>
        </w:rPr>
      </w:pPr>
      <w:r w:rsidRPr="00FA22D3">
        <w:rPr>
          <w:noProof w:val="0"/>
          <w:snapToGrid w:val="0"/>
        </w:rPr>
        <w:tab/>
        <w:t>UESecurityCapabilities,</w:t>
      </w:r>
    </w:p>
    <w:p w14:paraId="5762BD3B" w14:textId="77777777" w:rsidR="00F02600" w:rsidRPr="00FA22D3" w:rsidRDefault="00F02600" w:rsidP="00F02600">
      <w:pPr>
        <w:pStyle w:val="PL"/>
        <w:rPr>
          <w:noProof w:val="0"/>
          <w:snapToGrid w:val="0"/>
        </w:rPr>
      </w:pPr>
      <w:r w:rsidRPr="00FA22D3">
        <w:rPr>
          <w:noProof w:val="0"/>
          <w:snapToGrid w:val="0"/>
        </w:rPr>
        <w:tab/>
        <w:t>UnavailableGUAMIList,</w:t>
      </w:r>
    </w:p>
    <w:p w14:paraId="02026B10" w14:textId="77777777" w:rsidR="00F02600" w:rsidRPr="00FA22D3" w:rsidRDefault="00F02600" w:rsidP="00F02600">
      <w:pPr>
        <w:pStyle w:val="PL"/>
        <w:rPr>
          <w:noProof w:val="0"/>
          <w:snapToGrid w:val="0"/>
          <w:lang w:eastAsia="zh-CN"/>
        </w:rPr>
      </w:pPr>
      <w:r w:rsidRPr="00FA22D3">
        <w:rPr>
          <w:noProof w:val="0"/>
          <w:snapToGrid w:val="0"/>
          <w:lang w:eastAsia="zh-CN"/>
        </w:rPr>
        <w:tab/>
        <w:t>UserLocationInformation,</w:t>
      </w:r>
    </w:p>
    <w:p w14:paraId="31D1E422" w14:textId="77777777" w:rsidR="00F02600" w:rsidRPr="00FA22D3" w:rsidRDefault="00F02600" w:rsidP="00F02600">
      <w:pPr>
        <w:pStyle w:val="PL"/>
        <w:rPr>
          <w:noProof w:val="0"/>
          <w:snapToGrid w:val="0"/>
          <w:lang w:eastAsia="zh-CN"/>
        </w:rPr>
      </w:pPr>
      <w:r w:rsidRPr="00FA22D3">
        <w:rPr>
          <w:noProof w:val="0"/>
          <w:snapToGrid w:val="0"/>
        </w:rPr>
        <w:tab/>
        <w:t>WarningAreaCoordinates,</w:t>
      </w:r>
    </w:p>
    <w:p w14:paraId="5C29C358" w14:textId="77777777" w:rsidR="00F02600" w:rsidRPr="00FA22D3" w:rsidRDefault="00F02600" w:rsidP="00F02600">
      <w:pPr>
        <w:pStyle w:val="PL"/>
        <w:rPr>
          <w:noProof w:val="0"/>
          <w:snapToGrid w:val="0"/>
        </w:rPr>
      </w:pPr>
      <w:r w:rsidRPr="00FA22D3">
        <w:rPr>
          <w:noProof w:val="0"/>
          <w:snapToGrid w:val="0"/>
        </w:rPr>
        <w:tab/>
        <w:t>WarningAreaList,</w:t>
      </w:r>
    </w:p>
    <w:p w14:paraId="4937F364" w14:textId="77777777" w:rsidR="00F02600" w:rsidRPr="00FA22D3" w:rsidRDefault="00F02600" w:rsidP="00F02600">
      <w:pPr>
        <w:pStyle w:val="PL"/>
        <w:rPr>
          <w:noProof w:val="0"/>
          <w:snapToGrid w:val="0"/>
        </w:rPr>
      </w:pPr>
      <w:r w:rsidRPr="00FA22D3">
        <w:rPr>
          <w:noProof w:val="0"/>
          <w:snapToGrid w:val="0"/>
        </w:rPr>
        <w:tab/>
        <w:t>WarningMessageContents,</w:t>
      </w:r>
    </w:p>
    <w:p w14:paraId="028116CD" w14:textId="77777777" w:rsidR="00F02600" w:rsidRPr="00FA22D3" w:rsidRDefault="00F02600" w:rsidP="00F02600">
      <w:pPr>
        <w:pStyle w:val="PL"/>
        <w:rPr>
          <w:noProof w:val="0"/>
          <w:snapToGrid w:val="0"/>
        </w:rPr>
      </w:pPr>
      <w:r w:rsidRPr="00FA22D3">
        <w:rPr>
          <w:noProof w:val="0"/>
          <w:snapToGrid w:val="0"/>
        </w:rPr>
        <w:tab/>
        <w:t>WarningSecurityInfo,</w:t>
      </w:r>
    </w:p>
    <w:p w14:paraId="2D547749" w14:textId="252959EE" w:rsidR="00F02600" w:rsidRDefault="00F02600" w:rsidP="00F02600">
      <w:pPr>
        <w:pStyle w:val="PL"/>
        <w:rPr>
          <w:noProof w:val="0"/>
          <w:snapToGrid w:val="0"/>
        </w:rPr>
      </w:pPr>
      <w:r w:rsidRPr="00FA22D3">
        <w:rPr>
          <w:noProof w:val="0"/>
          <w:snapToGrid w:val="0"/>
        </w:rPr>
        <w:tab/>
        <w:t>WarningType</w:t>
      </w:r>
      <w:r w:rsidR="00AF660B">
        <w:rPr>
          <w:noProof w:val="0"/>
          <w:snapToGrid w:val="0"/>
        </w:rPr>
        <w:t>,</w:t>
      </w:r>
    </w:p>
    <w:p w14:paraId="0C75FAF6" w14:textId="3E6BB988" w:rsidR="00AF660B" w:rsidRDefault="00AF660B" w:rsidP="00AF660B">
      <w:pPr>
        <w:pStyle w:val="PL"/>
        <w:ind w:firstLineChars="250" w:firstLine="400"/>
        <w:rPr>
          <w:noProof w:val="0"/>
          <w:snapToGrid w:val="0"/>
        </w:rPr>
      </w:pPr>
      <w:r w:rsidRPr="001D2E49">
        <w:rPr>
          <w:noProof w:val="0"/>
          <w:snapToGrid w:val="0"/>
        </w:rPr>
        <w:t>RIMInformationTransfer</w:t>
      </w:r>
    </w:p>
    <w:p w14:paraId="1C7109EF" w14:textId="77777777" w:rsidR="00F02600" w:rsidRPr="00FA22D3" w:rsidRDefault="00F02600" w:rsidP="00F02600">
      <w:pPr>
        <w:pStyle w:val="PL"/>
        <w:rPr>
          <w:noProof w:val="0"/>
          <w:snapToGrid w:val="0"/>
        </w:rPr>
      </w:pPr>
    </w:p>
    <w:p w14:paraId="3796DB35" w14:textId="77777777" w:rsidR="00F02600" w:rsidRPr="00FA22D3" w:rsidRDefault="00F02600" w:rsidP="00F02600">
      <w:pPr>
        <w:pStyle w:val="PL"/>
        <w:rPr>
          <w:noProof w:val="0"/>
          <w:snapToGrid w:val="0"/>
        </w:rPr>
      </w:pPr>
      <w:r w:rsidRPr="00FA22D3">
        <w:rPr>
          <w:noProof w:val="0"/>
          <w:snapToGrid w:val="0"/>
        </w:rPr>
        <w:t>FROM NGAP-IEs</w:t>
      </w:r>
    </w:p>
    <w:p w14:paraId="316461BD" w14:textId="77777777" w:rsidR="00F02600" w:rsidRPr="00FA22D3" w:rsidRDefault="00F02600" w:rsidP="00F02600">
      <w:pPr>
        <w:pStyle w:val="PL"/>
        <w:rPr>
          <w:noProof w:val="0"/>
          <w:snapToGrid w:val="0"/>
        </w:rPr>
      </w:pPr>
    </w:p>
    <w:p w14:paraId="73064F32" w14:textId="77777777" w:rsidR="00F02600" w:rsidRPr="00FA22D3" w:rsidRDefault="00F02600" w:rsidP="00F02600">
      <w:pPr>
        <w:pStyle w:val="PL"/>
        <w:rPr>
          <w:noProof w:val="0"/>
          <w:snapToGrid w:val="0"/>
        </w:rPr>
      </w:pPr>
      <w:r w:rsidRPr="00FA22D3">
        <w:rPr>
          <w:noProof w:val="0"/>
          <w:snapToGrid w:val="0"/>
        </w:rPr>
        <w:tab/>
        <w:t>PrivateIE-</w:t>
      </w:r>
      <w:proofErr w:type="gramStart"/>
      <w:r w:rsidRPr="00FA22D3">
        <w:rPr>
          <w:noProof w:val="0"/>
          <w:snapToGrid w:val="0"/>
        </w:rPr>
        <w:t>Container{</w:t>
      </w:r>
      <w:proofErr w:type="gramEnd"/>
      <w:r w:rsidRPr="00FA22D3">
        <w:rPr>
          <w:noProof w:val="0"/>
          <w:snapToGrid w:val="0"/>
        </w:rPr>
        <w:t>},</w:t>
      </w:r>
    </w:p>
    <w:p w14:paraId="5419329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ProtocolExtensionContainer{</w:t>
      </w:r>
      <w:proofErr w:type="gramEnd"/>
      <w:r w:rsidRPr="00FA22D3">
        <w:rPr>
          <w:noProof w:val="0"/>
          <w:snapToGrid w:val="0"/>
        </w:rPr>
        <w:t>},</w:t>
      </w:r>
    </w:p>
    <w:p w14:paraId="65B5B2D3"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Container{</w:t>
      </w:r>
      <w:proofErr w:type="gramEnd"/>
      <w:r w:rsidRPr="00FA22D3">
        <w:rPr>
          <w:noProof w:val="0"/>
          <w:snapToGrid w:val="0"/>
        </w:rPr>
        <w:t>},</w:t>
      </w:r>
    </w:p>
    <w:p w14:paraId="069A33CE"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ContainerList{</w:t>
      </w:r>
      <w:proofErr w:type="gramEnd"/>
      <w:r w:rsidRPr="00FA22D3">
        <w:rPr>
          <w:noProof w:val="0"/>
          <w:snapToGrid w:val="0"/>
        </w:rPr>
        <w:t>},</w:t>
      </w:r>
    </w:p>
    <w:p w14:paraId="64C20F92"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ContainerPair{</w:t>
      </w:r>
      <w:proofErr w:type="gramEnd"/>
      <w:r w:rsidRPr="00FA22D3">
        <w:rPr>
          <w:noProof w:val="0"/>
          <w:snapToGrid w:val="0"/>
        </w:rPr>
        <w:t>},</w:t>
      </w:r>
    </w:p>
    <w:p w14:paraId="03DC348D"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SingleContainer{</w:t>
      </w:r>
      <w:proofErr w:type="gramEnd"/>
      <w:r w:rsidRPr="00FA22D3">
        <w:rPr>
          <w:noProof w:val="0"/>
          <w:snapToGrid w:val="0"/>
        </w:rPr>
        <w:t>},</w:t>
      </w:r>
    </w:p>
    <w:p w14:paraId="31D8B6E7" w14:textId="77777777" w:rsidR="00F02600" w:rsidRPr="00FA22D3" w:rsidRDefault="00F02600" w:rsidP="00F02600">
      <w:pPr>
        <w:pStyle w:val="PL"/>
        <w:rPr>
          <w:noProof w:val="0"/>
          <w:snapToGrid w:val="0"/>
        </w:rPr>
      </w:pPr>
      <w:r w:rsidRPr="00FA22D3">
        <w:rPr>
          <w:noProof w:val="0"/>
          <w:snapToGrid w:val="0"/>
        </w:rPr>
        <w:tab/>
        <w:t>NGAP-PRIVATE-IES,</w:t>
      </w:r>
    </w:p>
    <w:p w14:paraId="61ED7FCD" w14:textId="77777777" w:rsidR="00F02600" w:rsidRPr="00FA22D3" w:rsidRDefault="00F02600" w:rsidP="00F02600">
      <w:pPr>
        <w:pStyle w:val="PL"/>
        <w:rPr>
          <w:noProof w:val="0"/>
          <w:snapToGrid w:val="0"/>
        </w:rPr>
      </w:pPr>
      <w:r w:rsidRPr="00FA22D3">
        <w:rPr>
          <w:noProof w:val="0"/>
          <w:snapToGrid w:val="0"/>
        </w:rPr>
        <w:tab/>
        <w:t>NGAP-PROTOCOL-EXTENSION,</w:t>
      </w:r>
    </w:p>
    <w:p w14:paraId="6F4CCB0A" w14:textId="77777777" w:rsidR="00F02600" w:rsidRPr="00FA22D3" w:rsidRDefault="00F02600" w:rsidP="00F02600">
      <w:pPr>
        <w:pStyle w:val="PL"/>
        <w:rPr>
          <w:noProof w:val="0"/>
          <w:snapToGrid w:val="0"/>
        </w:rPr>
      </w:pPr>
      <w:r w:rsidRPr="00FA22D3">
        <w:rPr>
          <w:noProof w:val="0"/>
          <w:snapToGrid w:val="0"/>
        </w:rPr>
        <w:tab/>
        <w:t>NGAP-PROTOCOL-IES,</w:t>
      </w:r>
    </w:p>
    <w:p w14:paraId="70162A3A" w14:textId="77777777" w:rsidR="00F02600" w:rsidRPr="00FA22D3" w:rsidRDefault="00F02600" w:rsidP="00F02600">
      <w:pPr>
        <w:pStyle w:val="PL"/>
        <w:rPr>
          <w:noProof w:val="0"/>
          <w:snapToGrid w:val="0"/>
        </w:rPr>
      </w:pPr>
      <w:r w:rsidRPr="00FA22D3">
        <w:rPr>
          <w:noProof w:val="0"/>
          <w:snapToGrid w:val="0"/>
        </w:rPr>
        <w:tab/>
        <w:t>NGAP-PROTOCOL-IES-PAIR</w:t>
      </w:r>
    </w:p>
    <w:p w14:paraId="1D5EECFB" w14:textId="77777777" w:rsidR="00F02600" w:rsidRPr="00FA22D3" w:rsidRDefault="00F02600" w:rsidP="00F02600">
      <w:pPr>
        <w:pStyle w:val="PL"/>
        <w:rPr>
          <w:noProof w:val="0"/>
          <w:snapToGrid w:val="0"/>
        </w:rPr>
      </w:pPr>
      <w:r w:rsidRPr="00FA22D3">
        <w:rPr>
          <w:noProof w:val="0"/>
          <w:snapToGrid w:val="0"/>
        </w:rPr>
        <w:t>FROM NGAP-Containers</w:t>
      </w:r>
    </w:p>
    <w:p w14:paraId="5DB6210A" w14:textId="77777777" w:rsidR="00F02600" w:rsidRPr="00FA22D3" w:rsidRDefault="00F02600" w:rsidP="00F02600">
      <w:pPr>
        <w:pStyle w:val="PL"/>
        <w:rPr>
          <w:noProof w:val="0"/>
          <w:snapToGrid w:val="0"/>
        </w:rPr>
      </w:pPr>
    </w:p>
    <w:p w14:paraId="2F1E5DE4" w14:textId="77777777" w:rsidR="00F02600" w:rsidRPr="00FA22D3" w:rsidRDefault="00F02600" w:rsidP="00F02600">
      <w:pPr>
        <w:pStyle w:val="PL"/>
        <w:rPr>
          <w:noProof w:val="0"/>
          <w:snapToGrid w:val="0"/>
        </w:rPr>
      </w:pPr>
      <w:bookmarkStart w:id="670" w:name="_Hlk512956689"/>
      <w:r w:rsidRPr="00FA22D3">
        <w:rPr>
          <w:noProof w:val="0"/>
          <w:snapToGrid w:val="0"/>
        </w:rPr>
        <w:tab/>
      </w:r>
      <w:proofErr w:type="gramStart"/>
      <w:r w:rsidRPr="00FA22D3">
        <w:rPr>
          <w:noProof w:val="0"/>
          <w:snapToGrid w:val="0"/>
        </w:rPr>
        <w:t>id-AllowedNSSAI</w:t>
      </w:r>
      <w:proofErr w:type="gramEnd"/>
      <w:r w:rsidRPr="00FA22D3">
        <w:rPr>
          <w:noProof w:val="0"/>
          <w:snapToGrid w:val="0"/>
        </w:rPr>
        <w:t>,</w:t>
      </w:r>
    </w:p>
    <w:p w14:paraId="3B04C4D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id-AMFName</w:t>
      </w:r>
      <w:proofErr w:type="gramEnd"/>
      <w:r w:rsidRPr="00FA22D3">
        <w:rPr>
          <w:noProof w:val="0"/>
          <w:snapToGrid w:val="0"/>
        </w:rPr>
        <w:t>,</w:t>
      </w:r>
    </w:p>
    <w:p w14:paraId="40FFBA0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id-AMFOverloadResponse</w:t>
      </w:r>
      <w:proofErr w:type="gramEnd"/>
      <w:r w:rsidRPr="00FA22D3">
        <w:rPr>
          <w:noProof w:val="0"/>
          <w:snapToGrid w:val="0"/>
        </w:rPr>
        <w:t>,</w:t>
      </w:r>
    </w:p>
    <w:p w14:paraId="2D91780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id-AMFSetID</w:t>
      </w:r>
      <w:proofErr w:type="gramEnd"/>
      <w:r w:rsidRPr="00FA22D3">
        <w:rPr>
          <w:noProof w:val="0"/>
          <w:snapToGrid w:val="0"/>
        </w:rPr>
        <w:t>,</w:t>
      </w:r>
    </w:p>
    <w:p w14:paraId="40B6E00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id-AMF-TNLAssociationFailedToSetupList</w:t>
      </w:r>
      <w:proofErr w:type="gramEnd"/>
      <w:r w:rsidRPr="00FA22D3">
        <w:rPr>
          <w:noProof w:val="0"/>
          <w:snapToGrid w:val="0"/>
        </w:rPr>
        <w:t>,</w:t>
      </w:r>
    </w:p>
    <w:p w14:paraId="42BCBEC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id-AMF-TNLAssociationSetupList</w:t>
      </w:r>
      <w:proofErr w:type="gramEnd"/>
      <w:r w:rsidRPr="00FA22D3">
        <w:rPr>
          <w:noProof w:val="0"/>
          <w:snapToGrid w:val="0"/>
        </w:rPr>
        <w:t>,</w:t>
      </w:r>
    </w:p>
    <w:p w14:paraId="5DEF195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id-AMF-TNLAssociationToAddList</w:t>
      </w:r>
      <w:proofErr w:type="gramEnd"/>
      <w:r w:rsidRPr="00FA22D3">
        <w:rPr>
          <w:noProof w:val="0"/>
          <w:snapToGrid w:val="0"/>
        </w:rPr>
        <w:t>,</w:t>
      </w:r>
    </w:p>
    <w:p w14:paraId="38AC7BB8"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id-AMF-TNLAssociationToRemoveList</w:t>
      </w:r>
      <w:proofErr w:type="gramEnd"/>
      <w:r w:rsidRPr="00FA22D3">
        <w:rPr>
          <w:noProof w:val="0"/>
          <w:snapToGrid w:val="0"/>
        </w:rPr>
        <w:t>,</w:t>
      </w:r>
    </w:p>
    <w:p w14:paraId="4C131C8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id-AMF-TNLAssociationToUpdateList</w:t>
      </w:r>
      <w:proofErr w:type="gramEnd"/>
      <w:r w:rsidRPr="00FA22D3">
        <w:rPr>
          <w:noProof w:val="0"/>
          <w:snapToGrid w:val="0"/>
        </w:rPr>
        <w:t>,</w:t>
      </w:r>
    </w:p>
    <w:p w14:paraId="143978D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id-AMFTrafficLoadReductionIndication</w:t>
      </w:r>
      <w:proofErr w:type="gramEnd"/>
      <w:r w:rsidRPr="00FA22D3">
        <w:rPr>
          <w:noProof w:val="0"/>
          <w:snapToGrid w:val="0"/>
        </w:rPr>
        <w:t>,</w:t>
      </w:r>
    </w:p>
    <w:p w14:paraId="7BDD091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id-AMF-UE-NGAP-ID</w:t>
      </w:r>
      <w:proofErr w:type="gramEnd"/>
      <w:r w:rsidRPr="00FA22D3">
        <w:rPr>
          <w:noProof w:val="0"/>
          <w:snapToGrid w:val="0"/>
        </w:rPr>
        <w:t>,</w:t>
      </w:r>
    </w:p>
    <w:p w14:paraId="69B1F03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id-AssistanceDataForPaging</w:t>
      </w:r>
      <w:proofErr w:type="gramEnd"/>
      <w:r w:rsidRPr="00FA22D3">
        <w:rPr>
          <w:noProof w:val="0"/>
          <w:snapToGrid w:val="0"/>
        </w:rPr>
        <w:t>,</w:t>
      </w:r>
    </w:p>
    <w:p w14:paraId="6A5A92B3" w14:textId="77777777" w:rsidR="00F02600" w:rsidRPr="00FA22D3" w:rsidRDefault="00F02600" w:rsidP="00F02600">
      <w:pPr>
        <w:pStyle w:val="PL"/>
        <w:rPr>
          <w:noProof w:val="0"/>
          <w:snapToGrid w:val="0"/>
          <w:lang w:eastAsia="zh-CN"/>
        </w:rPr>
      </w:pPr>
      <w:r w:rsidRPr="00FA22D3">
        <w:rPr>
          <w:noProof w:val="0"/>
          <w:snapToGrid w:val="0"/>
        </w:rPr>
        <w:tab/>
      </w:r>
      <w:proofErr w:type="gramStart"/>
      <w:r w:rsidRPr="00FA22D3">
        <w:rPr>
          <w:noProof w:val="0"/>
          <w:snapToGrid w:val="0"/>
        </w:rPr>
        <w:t>id-BroadcastCancelledAreaList</w:t>
      </w:r>
      <w:proofErr w:type="gramEnd"/>
      <w:r w:rsidRPr="00FA22D3">
        <w:rPr>
          <w:noProof w:val="0"/>
          <w:snapToGrid w:val="0"/>
          <w:lang w:eastAsia="zh-CN"/>
        </w:rPr>
        <w:t>,</w:t>
      </w:r>
    </w:p>
    <w:p w14:paraId="2FBAD9DC"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id-BroadcastCompletedAreaList</w:t>
      </w:r>
      <w:proofErr w:type="gramEnd"/>
      <w:r w:rsidRPr="00FA22D3">
        <w:rPr>
          <w:noProof w:val="0"/>
          <w:snapToGrid w:val="0"/>
        </w:rPr>
        <w:t>,</w:t>
      </w:r>
    </w:p>
    <w:p w14:paraId="2E4497ED"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CancelAllWarningMessages</w:t>
      </w:r>
      <w:proofErr w:type="gramEnd"/>
      <w:r w:rsidRPr="00FA22D3">
        <w:rPr>
          <w:noProof w:val="0"/>
          <w:snapToGrid w:val="0"/>
          <w:lang w:eastAsia="zh-CN"/>
        </w:rPr>
        <w:t>,</w:t>
      </w:r>
    </w:p>
    <w:p w14:paraId="1885321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id-Cause</w:t>
      </w:r>
      <w:proofErr w:type="gramEnd"/>
      <w:r w:rsidRPr="00FA22D3">
        <w:rPr>
          <w:noProof w:val="0"/>
          <w:snapToGrid w:val="0"/>
        </w:rPr>
        <w:t>,</w:t>
      </w:r>
    </w:p>
    <w:p w14:paraId="48E08CA1" w14:textId="77777777" w:rsidR="00F02600"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CellIDListForRestart</w:t>
      </w:r>
      <w:proofErr w:type="gramEnd"/>
      <w:r w:rsidRPr="00FA22D3">
        <w:rPr>
          <w:noProof w:val="0"/>
          <w:snapToGrid w:val="0"/>
          <w:lang w:eastAsia="zh-CN"/>
        </w:rPr>
        <w:t>,</w:t>
      </w:r>
    </w:p>
    <w:p w14:paraId="697FCD42" w14:textId="77777777" w:rsidR="00F02600" w:rsidRPr="00FA22D3" w:rsidRDefault="00F02600" w:rsidP="00F02600">
      <w:pPr>
        <w:pStyle w:val="PL"/>
        <w:rPr>
          <w:noProof w:val="0"/>
          <w:snapToGrid w:val="0"/>
          <w:lang w:eastAsia="zh-CN"/>
        </w:rPr>
      </w:pPr>
      <w:r w:rsidRPr="006A3378">
        <w:rPr>
          <w:snapToGrid w:val="0"/>
        </w:rPr>
        <w:tab/>
        <w:t>id-C</w:t>
      </w:r>
      <w:r>
        <w:rPr>
          <w:snapToGrid w:val="0"/>
        </w:rPr>
        <w:t>NAssistedRANTuning</w:t>
      </w:r>
      <w:r w:rsidRPr="006A3378">
        <w:rPr>
          <w:snapToGrid w:val="0"/>
        </w:rPr>
        <w:t>,</w:t>
      </w:r>
    </w:p>
    <w:p w14:paraId="66F255D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id-ConcurrentWarningMessageInd</w:t>
      </w:r>
      <w:proofErr w:type="gramEnd"/>
      <w:r w:rsidRPr="00FA22D3">
        <w:rPr>
          <w:noProof w:val="0"/>
          <w:snapToGrid w:val="0"/>
        </w:rPr>
        <w:t>,</w:t>
      </w:r>
    </w:p>
    <w:p w14:paraId="79D3CC0E" w14:textId="77777777" w:rsidR="00F02600" w:rsidRPr="00FA22D3" w:rsidRDefault="00F02600" w:rsidP="00F02600">
      <w:pPr>
        <w:pStyle w:val="PL"/>
        <w:rPr>
          <w:noProof w:val="0"/>
          <w:snapToGrid w:val="0"/>
        </w:rPr>
      </w:pPr>
      <w:r w:rsidRPr="00FA22D3">
        <w:rPr>
          <w:bCs/>
          <w:noProof w:val="0"/>
          <w:lang w:eastAsia="zh-CN"/>
        </w:rPr>
        <w:tab/>
      </w:r>
      <w:proofErr w:type="gramStart"/>
      <w:r w:rsidRPr="00FA22D3">
        <w:rPr>
          <w:noProof w:val="0"/>
          <w:snapToGrid w:val="0"/>
        </w:rPr>
        <w:t>id-CoreNetworkAssistanceInformation</w:t>
      </w:r>
      <w:r>
        <w:rPr>
          <w:snapToGrid w:val="0"/>
        </w:rPr>
        <w:t>ForInactive</w:t>
      </w:r>
      <w:proofErr w:type="gramEnd"/>
      <w:r w:rsidRPr="00FA22D3">
        <w:rPr>
          <w:noProof w:val="0"/>
          <w:snapToGrid w:val="0"/>
        </w:rPr>
        <w:t>,</w:t>
      </w:r>
    </w:p>
    <w:p w14:paraId="4D4822B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id-CriticalityDiagnostics</w:t>
      </w:r>
      <w:proofErr w:type="gramEnd"/>
      <w:r w:rsidRPr="00FA22D3">
        <w:rPr>
          <w:noProof w:val="0"/>
          <w:snapToGrid w:val="0"/>
        </w:rPr>
        <w:t>,</w:t>
      </w:r>
    </w:p>
    <w:p w14:paraId="636849B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id-DataCodingScheme</w:t>
      </w:r>
      <w:proofErr w:type="gramEnd"/>
      <w:r w:rsidRPr="00FA22D3">
        <w:rPr>
          <w:noProof w:val="0"/>
          <w:snapToGrid w:val="0"/>
        </w:rPr>
        <w:t>,</w:t>
      </w:r>
    </w:p>
    <w:p w14:paraId="32E050F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id-DefaultPagingDRX</w:t>
      </w:r>
      <w:proofErr w:type="gramEnd"/>
      <w:r w:rsidRPr="00FA22D3">
        <w:rPr>
          <w:noProof w:val="0"/>
          <w:snapToGrid w:val="0"/>
        </w:rPr>
        <w:t>,</w:t>
      </w:r>
    </w:p>
    <w:p w14:paraId="628ECDA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id-DirectForwardingPathAvailability</w:t>
      </w:r>
      <w:proofErr w:type="gramEnd"/>
      <w:r w:rsidRPr="00FA22D3">
        <w:rPr>
          <w:noProof w:val="0"/>
          <w:snapToGrid w:val="0"/>
        </w:rPr>
        <w:t>,</w:t>
      </w:r>
    </w:p>
    <w:p w14:paraId="1B7442CE"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EmergencyAreaIDListForRestart</w:t>
      </w:r>
      <w:proofErr w:type="gramEnd"/>
      <w:r w:rsidRPr="00FA22D3">
        <w:rPr>
          <w:noProof w:val="0"/>
          <w:snapToGrid w:val="0"/>
          <w:lang w:eastAsia="zh-CN"/>
        </w:rPr>
        <w:t>,</w:t>
      </w:r>
    </w:p>
    <w:p w14:paraId="5633A91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id-EmergencyFallbackIndicator</w:t>
      </w:r>
      <w:proofErr w:type="gramEnd"/>
      <w:r w:rsidRPr="00FA22D3">
        <w:rPr>
          <w:noProof w:val="0"/>
          <w:snapToGrid w:val="0"/>
        </w:rPr>
        <w:t>,</w:t>
      </w:r>
    </w:p>
    <w:p w14:paraId="16EA791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id-ENDC-SONConfigurationTransferDL</w:t>
      </w:r>
      <w:proofErr w:type="gramEnd"/>
      <w:r w:rsidRPr="00FA22D3">
        <w:rPr>
          <w:noProof w:val="0"/>
          <w:snapToGrid w:val="0"/>
        </w:rPr>
        <w:t>,</w:t>
      </w:r>
    </w:p>
    <w:p w14:paraId="3C339DB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id-ENDC-SONConfigurationTransferUL</w:t>
      </w:r>
      <w:proofErr w:type="gramEnd"/>
      <w:r w:rsidRPr="00FA22D3">
        <w:rPr>
          <w:noProof w:val="0"/>
          <w:snapToGrid w:val="0"/>
        </w:rPr>
        <w:t>,</w:t>
      </w:r>
    </w:p>
    <w:p w14:paraId="2335C70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id-EUTRA-CGI</w:t>
      </w:r>
      <w:proofErr w:type="gramEnd"/>
      <w:r w:rsidRPr="00FA22D3">
        <w:rPr>
          <w:noProof w:val="0"/>
          <w:snapToGrid w:val="0"/>
        </w:rPr>
        <w:t>,</w:t>
      </w:r>
    </w:p>
    <w:p w14:paraId="612119B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id-FiveG-S-TMSI</w:t>
      </w:r>
      <w:proofErr w:type="gramEnd"/>
      <w:r w:rsidRPr="00FA22D3">
        <w:rPr>
          <w:noProof w:val="0"/>
          <w:snapToGrid w:val="0"/>
        </w:rPr>
        <w:t>,</w:t>
      </w:r>
    </w:p>
    <w:p w14:paraId="4DE3F72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id-GlobalRANNodeID</w:t>
      </w:r>
      <w:proofErr w:type="gramEnd"/>
      <w:r w:rsidRPr="00FA22D3">
        <w:rPr>
          <w:noProof w:val="0"/>
          <w:snapToGrid w:val="0"/>
        </w:rPr>
        <w:t>,</w:t>
      </w:r>
    </w:p>
    <w:p w14:paraId="3D8CF75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id-GUAMI</w:t>
      </w:r>
      <w:proofErr w:type="gramEnd"/>
      <w:r w:rsidRPr="00FA22D3">
        <w:rPr>
          <w:noProof w:val="0"/>
          <w:snapToGrid w:val="0"/>
        </w:rPr>
        <w:t>,</w:t>
      </w:r>
    </w:p>
    <w:p w14:paraId="63FAC27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id-HandoverFlag</w:t>
      </w:r>
      <w:proofErr w:type="gramEnd"/>
      <w:r w:rsidRPr="00FA22D3">
        <w:rPr>
          <w:noProof w:val="0"/>
          <w:snapToGrid w:val="0"/>
        </w:rPr>
        <w:t>,</w:t>
      </w:r>
    </w:p>
    <w:p w14:paraId="2602351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id-HandoverType</w:t>
      </w:r>
      <w:proofErr w:type="gramEnd"/>
      <w:r w:rsidRPr="00FA22D3">
        <w:rPr>
          <w:noProof w:val="0"/>
          <w:snapToGrid w:val="0"/>
        </w:rPr>
        <w:t>,</w:t>
      </w:r>
    </w:p>
    <w:p w14:paraId="3DBC0E4C"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id-IMSVoiceSupportIndicator</w:t>
      </w:r>
      <w:proofErr w:type="gramEnd"/>
      <w:r w:rsidRPr="00FA22D3">
        <w:rPr>
          <w:noProof w:val="0"/>
          <w:snapToGrid w:val="0"/>
        </w:rPr>
        <w:t>,</w:t>
      </w:r>
    </w:p>
    <w:p w14:paraId="727D4A0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id-IndexToRFSP</w:t>
      </w:r>
      <w:proofErr w:type="gramEnd"/>
      <w:r w:rsidRPr="00FA22D3">
        <w:rPr>
          <w:noProof w:val="0"/>
          <w:snapToGrid w:val="0"/>
        </w:rPr>
        <w:t>,</w:t>
      </w:r>
    </w:p>
    <w:p w14:paraId="4B8D04B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id-InfoOnRecommendedCellsAndRANNodesForPaging</w:t>
      </w:r>
      <w:proofErr w:type="gramEnd"/>
      <w:r w:rsidRPr="00FA22D3">
        <w:rPr>
          <w:noProof w:val="0"/>
          <w:snapToGrid w:val="0"/>
        </w:rPr>
        <w:t>,</w:t>
      </w:r>
    </w:p>
    <w:p w14:paraId="7BFBDAF1" w14:textId="77777777" w:rsidR="00F02600" w:rsidRDefault="00F02600" w:rsidP="00F02600">
      <w:pPr>
        <w:pStyle w:val="PL"/>
        <w:rPr>
          <w:ins w:id="671" w:author="JianXu/책임연구원/차세대표준(연)5G표준Task(james6.xu@lge.com)" w:date="2019-08-08T15:47:00Z"/>
          <w:noProof w:val="0"/>
          <w:snapToGrid w:val="0"/>
        </w:rPr>
      </w:pPr>
      <w:r w:rsidRPr="00FA22D3">
        <w:rPr>
          <w:noProof w:val="0"/>
          <w:snapToGrid w:val="0"/>
        </w:rPr>
        <w:tab/>
      </w:r>
      <w:proofErr w:type="gramStart"/>
      <w:r w:rsidRPr="00FA22D3">
        <w:rPr>
          <w:noProof w:val="0"/>
          <w:snapToGrid w:val="0"/>
        </w:rPr>
        <w:t>id-LocationReportingRequestType</w:t>
      </w:r>
      <w:proofErr w:type="gramEnd"/>
      <w:r w:rsidRPr="00FA22D3">
        <w:rPr>
          <w:noProof w:val="0"/>
          <w:snapToGrid w:val="0"/>
        </w:rPr>
        <w:t>,</w:t>
      </w:r>
    </w:p>
    <w:p w14:paraId="297E6EC2" w14:textId="77777777" w:rsidR="00CA0696" w:rsidRDefault="00CA0696" w:rsidP="00CA0696">
      <w:pPr>
        <w:pStyle w:val="PL"/>
        <w:ind w:firstLineChars="250" w:firstLine="400"/>
        <w:rPr>
          <w:ins w:id="672" w:author="Jian (James) Xu_LGE" w:date="2020-02-04T16:12:00Z"/>
          <w:noProof w:val="0"/>
          <w:snapToGrid w:val="0"/>
        </w:rPr>
      </w:pPr>
      <w:proofErr w:type="gramStart"/>
      <w:ins w:id="673" w:author="Jian (James) Xu_LGE" w:date="2020-02-04T16:12:00Z">
        <w:r w:rsidRPr="00F02600">
          <w:rPr>
            <w:noProof w:val="0"/>
            <w:snapToGrid w:val="0"/>
          </w:rPr>
          <w:t>id-</w:t>
        </w:r>
        <w:r>
          <w:rPr>
            <w:noProof w:val="0"/>
            <w:snapToGrid w:val="0"/>
          </w:rPr>
          <w:t>LTE</w:t>
        </w:r>
        <w:r w:rsidRPr="00F02600">
          <w:rPr>
            <w:noProof w:val="0"/>
            <w:snapToGrid w:val="0"/>
          </w:rPr>
          <w:t>V2XServicesAuthorized</w:t>
        </w:r>
        <w:proofErr w:type="gramEnd"/>
        <w:r w:rsidRPr="00F02600">
          <w:rPr>
            <w:noProof w:val="0"/>
            <w:snapToGrid w:val="0"/>
          </w:rPr>
          <w:t>,</w:t>
        </w:r>
      </w:ins>
    </w:p>
    <w:p w14:paraId="3E8FB0CD" w14:textId="726BCA7C" w:rsidR="00CA0696" w:rsidRPr="00FA22D3" w:rsidRDefault="00CA0696" w:rsidP="00CA0696">
      <w:pPr>
        <w:pStyle w:val="PL"/>
        <w:ind w:firstLineChars="250" w:firstLine="400"/>
        <w:rPr>
          <w:noProof w:val="0"/>
          <w:snapToGrid w:val="0"/>
        </w:rPr>
      </w:pPr>
      <w:proofErr w:type="gramStart"/>
      <w:ins w:id="674" w:author="Jian (James) Xu_LGE" w:date="2020-02-04T16:12:00Z">
        <w:r w:rsidRPr="00F02600">
          <w:rPr>
            <w:noProof w:val="0"/>
            <w:snapToGrid w:val="0"/>
          </w:rPr>
          <w:t>id-</w:t>
        </w:r>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proofErr w:type="gramEnd"/>
        <w:r w:rsidRPr="00F02600">
          <w:rPr>
            <w:noProof w:val="0"/>
            <w:snapToGrid w:val="0"/>
          </w:rPr>
          <w:t>,</w:t>
        </w:r>
      </w:ins>
    </w:p>
    <w:p w14:paraId="2D857C0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id-MaskedIMEISV</w:t>
      </w:r>
      <w:proofErr w:type="gramEnd"/>
      <w:r w:rsidRPr="00FA22D3">
        <w:rPr>
          <w:noProof w:val="0"/>
          <w:snapToGrid w:val="0"/>
        </w:rPr>
        <w:t>,</w:t>
      </w:r>
    </w:p>
    <w:p w14:paraId="74F2DEC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id-MessageIdentifier</w:t>
      </w:r>
      <w:proofErr w:type="gramEnd"/>
      <w:r w:rsidRPr="00FA22D3">
        <w:rPr>
          <w:noProof w:val="0"/>
          <w:snapToGrid w:val="0"/>
        </w:rPr>
        <w:t>,</w:t>
      </w:r>
    </w:p>
    <w:p w14:paraId="245A06F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id-MobilityRestrictionList</w:t>
      </w:r>
      <w:proofErr w:type="gramEnd"/>
      <w:r w:rsidRPr="00FA22D3">
        <w:rPr>
          <w:noProof w:val="0"/>
          <w:snapToGrid w:val="0"/>
        </w:rPr>
        <w:t>,</w:t>
      </w:r>
    </w:p>
    <w:p w14:paraId="2CC8DBF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id-NAS-PDU</w:t>
      </w:r>
      <w:proofErr w:type="gramEnd"/>
      <w:r w:rsidRPr="00FA22D3">
        <w:rPr>
          <w:noProof w:val="0"/>
          <w:snapToGrid w:val="0"/>
        </w:rPr>
        <w:t>,</w:t>
      </w:r>
    </w:p>
    <w:p w14:paraId="30AB3DB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id-NASC</w:t>
      </w:r>
      <w:proofErr w:type="gramEnd"/>
      <w:r w:rsidRPr="00FA22D3">
        <w:rPr>
          <w:noProof w:val="0"/>
          <w:snapToGrid w:val="0"/>
        </w:rPr>
        <w:t>,</w:t>
      </w:r>
    </w:p>
    <w:p w14:paraId="346C5F8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id-NASSecurityParametersFromNGRAN</w:t>
      </w:r>
      <w:proofErr w:type="gramEnd"/>
      <w:r w:rsidRPr="00FA22D3">
        <w:rPr>
          <w:noProof w:val="0"/>
          <w:snapToGrid w:val="0"/>
        </w:rPr>
        <w:t>,</w:t>
      </w:r>
    </w:p>
    <w:p w14:paraId="3C9A0FD8" w14:textId="77777777" w:rsidR="00F02600" w:rsidRDefault="00F02600" w:rsidP="00F02600">
      <w:pPr>
        <w:pStyle w:val="PL"/>
        <w:rPr>
          <w:noProof w:val="0"/>
          <w:snapToGrid w:val="0"/>
        </w:rPr>
      </w:pPr>
      <w:r w:rsidRPr="00FA22D3">
        <w:rPr>
          <w:noProof w:val="0"/>
          <w:snapToGrid w:val="0"/>
        </w:rPr>
        <w:tab/>
      </w:r>
      <w:proofErr w:type="gramStart"/>
      <w:r w:rsidRPr="00FA22D3">
        <w:rPr>
          <w:noProof w:val="0"/>
          <w:snapToGrid w:val="0"/>
        </w:rPr>
        <w:t>id-NewAMF-UE-NGAP-ID</w:t>
      </w:r>
      <w:proofErr w:type="gramEnd"/>
      <w:r w:rsidRPr="00FA22D3">
        <w:rPr>
          <w:noProof w:val="0"/>
          <w:snapToGrid w:val="0"/>
        </w:rPr>
        <w:t>,</w:t>
      </w:r>
    </w:p>
    <w:p w14:paraId="7D5E9BB8" w14:textId="77777777" w:rsidR="00F02600" w:rsidRPr="00FA22D3" w:rsidRDefault="00F02600" w:rsidP="00F02600">
      <w:pPr>
        <w:pStyle w:val="PL"/>
        <w:rPr>
          <w:noProof w:val="0"/>
          <w:snapToGrid w:val="0"/>
        </w:rPr>
      </w:pPr>
      <w:r w:rsidRPr="00897841">
        <w:rPr>
          <w:noProof w:val="0"/>
          <w:snapToGrid w:val="0"/>
        </w:rPr>
        <w:tab/>
      </w:r>
      <w:proofErr w:type="gramStart"/>
      <w:r w:rsidRPr="00897841">
        <w:rPr>
          <w:noProof w:val="0"/>
          <w:snapToGrid w:val="0"/>
        </w:rPr>
        <w:t>id-NewGUAMI</w:t>
      </w:r>
      <w:proofErr w:type="gramEnd"/>
      <w:r w:rsidRPr="00897841">
        <w:rPr>
          <w:noProof w:val="0"/>
          <w:snapToGrid w:val="0"/>
        </w:rPr>
        <w:t>,</w:t>
      </w:r>
    </w:p>
    <w:p w14:paraId="3188E24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t>
      </w:r>
      <w:r w:rsidRPr="00FA22D3">
        <w:rPr>
          <w:noProof w:val="0"/>
        </w:rPr>
        <w:t>NewSecurityContextInd</w:t>
      </w:r>
      <w:proofErr w:type="gramEnd"/>
      <w:r w:rsidRPr="00FA22D3">
        <w:rPr>
          <w:noProof w:val="0"/>
        </w:rPr>
        <w:t>,</w:t>
      </w:r>
    </w:p>
    <w:p w14:paraId="6B5D57CA" w14:textId="77777777" w:rsidR="00F02600" w:rsidRPr="00FA22D3" w:rsidRDefault="00F02600" w:rsidP="00F02600">
      <w:pPr>
        <w:pStyle w:val="PL"/>
        <w:rPr>
          <w:noProof w:val="0"/>
          <w:snapToGrid w:val="0"/>
          <w:lang w:eastAsia="zh-CN"/>
        </w:rPr>
      </w:pPr>
      <w:r w:rsidRPr="00FA22D3">
        <w:rPr>
          <w:noProof w:val="0"/>
          <w:snapToGrid w:val="0"/>
          <w:lang w:eastAsia="zh-CN"/>
        </w:rPr>
        <w:lastRenderedPageBreak/>
        <w:tab/>
      </w:r>
      <w:proofErr w:type="gramStart"/>
      <w:r w:rsidRPr="00FA22D3">
        <w:rPr>
          <w:noProof w:val="0"/>
          <w:snapToGrid w:val="0"/>
          <w:lang w:eastAsia="zh-CN"/>
        </w:rPr>
        <w:t>id-NGAP-Message</w:t>
      </w:r>
      <w:proofErr w:type="gramEnd"/>
      <w:r w:rsidRPr="00FA22D3">
        <w:rPr>
          <w:noProof w:val="0"/>
          <w:snapToGrid w:val="0"/>
          <w:lang w:eastAsia="zh-CN"/>
        </w:rPr>
        <w:t>,</w:t>
      </w:r>
    </w:p>
    <w:p w14:paraId="76FDE1B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id-NGRAN-CGI</w:t>
      </w:r>
      <w:proofErr w:type="gramEnd"/>
      <w:r w:rsidRPr="00FA22D3">
        <w:rPr>
          <w:noProof w:val="0"/>
          <w:snapToGrid w:val="0"/>
        </w:rPr>
        <w:t>,</w:t>
      </w:r>
    </w:p>
    <w:p w14:paraId="04C8CA6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id-NGRANTraceID</w:t>
      </w:r>
      <w:proofErr w:type="gramEnd"/>
      <w:r w:rsidRPr="00FA22D3">
        <w:rPr>
          <w:noProof w:val="0"/>
          <w:snapToGrid w:val="0"/>
        </w:rPr>
        <w:t>,</w:t>
      </w:r>
    </w:p>
    <w:p w14:paraId="260894D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id-NR-CGI</w:t>
      </w:r>
      <w:proofErr w:type="gramEnd"/>
      <w:r w:rsidRPr="00FA22D3">
        <w:rPr>
          <w:noProof w:val="0"/>
          <w:snapToGrid w:val="0"/>
        </w:rPr>
        <w:t>,</w:t>
      </w:r>
    </w:p>
    <w:p w14:paraId="32423539" w14:textId="77777777" w:rsidR="00F02600" w:rsidRDefault="00F02600" w:rsidP="00F02600">
      <w:pPr>
        <w:pStyle w:val="PL"/>
        <w:rPr>
          <w:ins w:id="675" w:author="JianXu/책임연구원/차세대표준(연)5G표준Task(james6.xu@lge.com)" w:date="2019-08-08T15:46:00Z"/>
          <w:noProof w:val="0"/>
          <w:snapToGrid w:val="0"/>
        </w:rPr>
      </w:pPr>
      <w:r w:rsidRPr="00FA22D3">
        <w:rPr>
          <w:noProof w:val="0"/>
          <w:snapToGrid w:val="0"/>
        </w:rPr>
        <w:tab/>
      </w:r>
      <w:proofErr w:type="gramStart"/>
      <w:r w:rsidRPr="00FA22D3">
        <w:rPr>
          <w:noProof w:val="0"/>
          <w:snapToGrid w:val="0"/>
        </w:rPr>
        <w:t>id-</w:t>
      </w:r>
      <w:r w:rsidRPr="00FA22D3">
        <w:rPr>
          <w:noProof w:val="0"/>
          <w:snapToGrid w:val="0"/>
          <w:lang w:eastAsia="zh-CN"/>
        </w:rPr>
        <w:t>NRPPa</w:t>
      </w:r>
      <w:r w:rsidRPr="00FA22D3">
        <w:rPr>
          <w:noProof w:val="0"/>
          <w:snapToGrid w:val="0"/>
        </w:rPr>
        <w:t>-PDU</w:t>
      </w:r>
      <w:proofErr w:type="gramEnd"/>
      <w:r w:rsidRPr="00FA22D3">
        <w:rPr>
          <w:noProof w:val="0"/>
          <w:snapToGrid w:val="0"/>
        </w:rPr>
        <w:t>,</w:t>
      </w:r>
    </w:p>
    <w:p w14:paraId="3C8C410A" w14:textId="77777777" w:rsidR="00CA0696" w:rsidRDefault="00CA0696" w:rsidP="00CA0696">
      <w:pPr>
        <w:pStyle w:val="PL"/>
        <w:ind w:firstLineChars="250" w:firstLine="400"/>
        <w:rPr>
          <w:ins w:id="676" w:author="Jian (James) Xu_LGE" w:date="2020-02-04T16:13:00Z"/>
          <w:noProof w:val="0"/>
          <w:snapToGrid w:val="0"/>
        </w:rPr>
      </w:pPr>
      <w:proofErr w:type="gramStart"/>
      <w:ins w:id="677" w:author="Jian (James) Xu_LGE" w:date="2020-02-04T16:13:00Z">
        <w:r w:rsidRPr="00F02600">
          <w:rPr>
            <w:noProof w:val="0"/>
            <w:snapToGrid w:val="0"/>
          </w:rPr>
          <w:t>id-</w:t>
        </w:r>
        <w:r>
          <w:rPr>
            <w:noProof w:val="0"/>
            <w:snapToGrid w:val="0"/>
          </w:rPr>
          <w:t>NR</w:t>
        </w:r>
        <w:r w:rsidRPr="00F02600">
          <w:rPr>
            <w:noProof w:val="0"/>
            <w:snapToGrid w:val="0"/>
          </w:rPr>
          <w:t>V2XServicesAuthorized</w:t>
        </w:r>
        <w:proofErr w:type="gramEnd"/>
        <w:r w:rsidRPr="00F02600">
          <w:rPr>
            <w:noProof w:val="0"/>
            <w:snapToGrid w:val="0"/>
          </w:rPr>
          <w:t>,</w:t>
        </w:r>
      </w:ins>
    </w:p>
    <w:p w14:paraId="7A76D9BE" w14:textId="6BA7EF93" w:rsidR="00CA0696" w:rsidRPr="00FA22D3" w:rsidRDefault="00CA0696" w:rsidP="00CA0696">
      <w:pPr>
        <w:pStyle w:val="PL"/>
        <w:ind w:firstLineChars="250" w:firstLine="400"/>
        <w:rPr>
          <w:noProof w:val="0"/>
          <w:snapToGrid w:val="0"/>
        </w:rPr>
      </w:pPr>
      <w:proofErr w:type="gramStart"/>
      <w:ins w:id="678" w:author="Jian (James) Xu_LGE" w:date="2020-02-04T16:13:00Z">
        <w:r w:rsidRPr="00F02600">
          <w:rPr>
            <w:noProof w:val="0"/>
            <w:snapToGrid w:val="0"/>
          </w:rPr>
          <w:t>id-</w:t>
        </w:r>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proofErr w:type="gramEnd"/>
        <w:r w:rsidRPr="00F02600">
          <w:rPr>
            <w:noProof w:val="0"/>
            <w:snapToGrid w:val="0"/>
          </w:rPr>
          <w:t>,</w:t>
        </w:r>
      </w:ins>
    </w:p>
    <w:p w14:paraId="14AA766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id-NumberOfBroadcastsRequested</w:t>
      </w:r>
      <w:proofErr w:type="gramEnd"/>
      <w:r w:rsidRPr="00FA22D3">
        <w:rPr>
          <w:noProof w:val="0"/>
          <w:snapToGrid w:val="0"/>
        </w:rPr>
        <w:t>,</w:t>
      </w:r>
    </w:p>
    <w:p w14:paraId="6A8CC8C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id-OldAMF</w:t>
      </w:r>
      <w:proofErr w:type="gramEnd"/>
      <w:r w:rsidRPr="00FA22D3">
        <w:rPr>
          <w:noProof w:val="0"/>
          <w:snapToGrid w:val="0"/>
        </w:rPr>
        <w:t>,</w:t>
      </w:r>
    </w:p>
    <w:p w14:paraId="35FF3AB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t>
      </w:r>
      <w:r w:rsidRPr="00FA22D3">
        <w:rPr>
          <w:rFonts w:eastAsia="SimSun" w:hint="eastAsia"/>
          <w:noProof w:val="0"/>
          <w:snapToGrid w:val="0"/>
          <w:lang w:eastAsia="zh-CN"/>
        </w:rPr>
        <w:t>OverloadStartNSSAIList</w:t>
      </w:r>
      <w:proofErr w:type="gramEnd"/>
      <w:r w:rsidRPr="00FA22D3">
        <w:rPr>
          <w:rFonts w:eastAsia="SimSun"/>
          <w:noProof w:val="0"/>
          <w:snapToGrid w:val="0"/>
          <w:lang w:eastAsia="zh-CN"/>
        </w:rPr>
        <w:t>,</w:t>
      </w:r>
    </w:p>
    <w:p w14:paraId="1B7CF9D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id-PagingDRX</w:t>
      </w:r>
      <w:proofErr w:type="gramEnd"/>
      <w:r w:rsidRPr="00FA22D3">
        <w:rPr>
          <w:noProof w:val="0"/>
          <w:snapToGrid w:val="0"/>
        </w:rPr>
        <w:t>,</w:t>
      </w:r>
    </w:p>
    <w:p w14:paraId="248A7CA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id-PagingOrigin</w:t>
      </w:r>
      <w:proofErr w:type="gramEnd"/>
      <w:r w:rsidRPr="00FA22D3">
        <w:rPr>
          <w:noProof w:val="0"/>
          <w:snapToGrid w:val="0"/>
        </w:rPr>
        <w:t>,</w:t>
      </w:r>
    </w:p>
    <w:p w14:paraId="6FDC3B8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id-PagingPriority</w:t>
      </w:r>
      <w:proofErr w:type="gramEnd"/>
      <w:r w:rsidRPr="00FA22D3">
        <w:rPr>
          <w:noProof w:val="0"/>
          <w:snapToGrid w:val="0"/>
        </w:rPr>
        <w:t>,</w:t>
      </w:r>
    </w:p>
    <w:p w14:paraId="6EE47A5D"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id-PDUSessionResourceAdmittedList</w:t>
      </w:r>
      <w:proofErr w:type="gramEnd"/>
      <w:r w:rsidRPr="00FA22D3">
        <w:rPr>
          <w:noProof w:val="0"/>
          <w:snapToGrid w:val="0"/>
        </w:rPr>
        <w:t>,</w:t>
      </w:r>
    </w:p>
    <w:p w14:paraId="4E373732"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FailedToModifyListModCfm</w:t>
      </w:r>
      <w:proofErr w:type="gramEnd"/>
      <w:r w:rsidRPr="00FA22D3">
        <w:rPr>
          <w:noProof w:val="0"/>
        </w:rPr>
        <w:t>,</w:t>
      </w:r>
    </w:p>
    <w:p w14:paraId="374D6B48"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FailedToModifyListModRes</w:t>
      </w:r>
      <w:proofErr w:type="gramEnd"/>
      <w:r w:rsidRPr="00FA22D3">
        <w:rPr>
          <w:noProof w:val="0"/>
        </w:rPr>
        <w:t>,</w:t>
      </w:r>
    </w:p>
    <w:p w14:paraId="30197523"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FailedToSetupListCxtFail</w:t>
      </w:r>
      <w:proofErr w:type="gramEnd"/>
      <w:r w:rsidRPr="00FA22D3">
        <w:rPr>
          <w:noProof w:val="0"/>
        </w:rPr>
        <w:t>,</w:t>
      </w:r>
    </w:p>
    <w:p w14:paraId="5BAF7A3C"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FailedToSetupListCxtRes</w:t>
      </w:r>
      <w:proofErr w:type="gramEnd"/>
      <w:r w:rsidRPr="00FA22D3">
        <w:rPr>
          <w:noProof w:val="0"/>
          <w:snapToGrid w:val="0"/>
        </w:rPr>
        <w:t>,</w:t>
      </w:r>
    </w:p>
    <w:p w14:paraId="75F1245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FailedToSetupListHOAck</w:t>
      </w:r>
      <w:proofErr w:type="gramEnd"/>
      <w:r w:rsidRPr="00FA22D3">
        <w:rPr>
          <w:noProof w:val="0"/>
          <w:snapToGrid w:val="0"/>
        </w:rPr>
        <w:t>,</w:t>
      </w:r>
    </w:p>
    <w:p w14:paraId="3F0B0D1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FailedToSetupListPSReq</w:t>
      </w:r>
      <w:proofErr w:type="gramEnd"/>
      <w:r w:rsidRPr="00FA22D3">
        <w:rPr>
          <w:noProof w:val="0"/>
          <w:snapToGrid w:val="0"/>
        </w:rPr>
        <w:t>,</w:t>
      </w:r>
    </w:p>
    <w:p w14:paraId="260136B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FailedToSetupListSURes</w:t>
      </w:r>
      <w:proofErr w:type="gramEnd"/>
      <w:r w:rsidRPr="00FA22D3">
        <w:rPr>
          <w:noProof w:val="0"/>
          <w:snapToGrid w:val="0"/>
        </w:rPr>
        <w:t>,</w:t>
      </w:r>
    </w:p>
    <w:p w14:paraId="179C054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id-PDUSessionResourceHandoverList</w:t>
      </w:r>
      <w:proofErr w:type="gramEnd"/>
      <w:r w:rsidRPr="00FA22D3">
        <w:rPr>
          <w:noProof w:val="0"/>
          <w:snapToGrid w:val="0"/>
        </w:rPr>
        <w:t>,</w:t>
      </w:r>
    </w:p>
    <w:p w14:paraId="5782907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List</w:t>
      </w:r>
      <w:r w:rsidRPr="00FA22D3">
        <w:rPr>
          <w:noProof w:val="0"/>
          <w:snapToGrid w:val="0"/>
        </w:rPr>
        <w:t>CxtRelCpl</w:t>
      </w:r>
      <w:proofErr w:type="gramEnd"/>
      <w:r w:rsidRPr="00FA22D3">
        <w:rPr>
          <w:noProof w:val="0"/>
        </w:rPr>
        <w:t>,</w:t>
      </w:r>
    </w:p>
    <w:p w14:paraId="46ECF6C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List</w:t>
      </w:r>
      <w:r w:rsidRPr="00FA22D3">
        <w:rPr>
          <w:noProof w:val="0"/>
          <w:snapToGrid w:val="0"/>
        </w:rPr>
        <w:t>CxtRelReq</w:t>
      </w:r>
      <w:proofErr w:type="gramEnd"/>
      <w:r w:rsidRPr="00FA22D3">
        <w:rPr>
          <w:noProof w:val="0"/>
        </w:rPr>
        <w:t>,</w:t>
      </w:r>
    </w:p>
    <w:p w14:paraId="0BC3159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List</w:t>
      </w:r>
      <w:r w:rsidRPr="00FA22D3">
        <w:rPr>
          <w:noProof w:val="0"/>
          <w:snapToGrid w:val="0"/>
        </w:rPr>
        <w:t>HORqd</w:t>
      </w:r>
      <w:proofErr w:type="gramEnd"/>
      <w:r w:rsidRPr="00FA22D3">
        <w:rPr>
          <w:noProof w:val="0"/>
        </w:rPr>
        <w:t>,</w:t>
      </w:r>
    </w:p>
    <w:p w14:paraId="561F3224"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ModifyListModCfm</w:t>
      </w:r>
      <w:proofErr w:type="gramEnd"/>
      <w:r w:rsidRPr="00FA22D3">
        <w:rPr>
          <w:noProof w:val="0"/>
        </w:rPr>
        <w:t>,</w:t>
      </w:r>
    </w:p>
    <w:p w14:paraId="05D38073"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ModifyListModInd</w:t>
      </w:r>
      <w:proofErr w:type="gramEnd"/>
      <w:r w:rsidRPr="00FA22D3">
        <w:rPr>
          <w:noProof w:val="0"/>
        </w:rPr>
        <w:t>,</w:t>
      </w:r>
    </w:p>
    <w:p w14:paraId="1DF36870"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ModifyListModReq</w:t>
      </w:r>
      <w:proofErr w:type="gramEnd"/>
      <w:r w:rsidRPr="00FA22D3">
        <w:rPr>
          <w:noProof w:val="0"/>
        </w:rPr>
        <w:t>,</w:t>
      </w:r>
    </w:p>
    <w:p w14:paraId="1DFA4E0E"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ModifyListModRes</w:t>
      </w:r>
      <w:proofErr w:type="gramEnd"/>
      <w:r w:rsidRPr="00FA22D3">
        <w:rPr>
          <w:noProof w:val="0"/>
        </w:rPr>
        <w:t>,</w:t>
      </w:r>
    </w:p>
    <w:p w14:paraId="26913FDC"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NotifyList</w:t>
      </w:r>
      <w:proofErr w:type="gramEnd"/>
      <w:r w:rsidRPr="00FA22D3">
        <w:rPr>
          <w:noProof w:val="0"/>
        </w:rPr>
        <w:t>,</w:t>
      </w:r>
    </w:p>
    <w:p w14:paraId="2D4BAD6B"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ReleasedListNot</w:t>
      </w:r>
      <w:proofErr w:type="gramEnd"/>
      <w:r w:rsidRPr="00FA22D3">
        <w:rPr>
          <w:noProof w:val="0"/>
        </w:rPr>
        <w:t>,</w:t>
      </w:r>
    </w:p>
    <w:p w14:paraId="4B48BB2F"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ReleasedListPSAck</w:t>
      </w:r>
      <w:proofErr w:type="gramEnd"/>
      <w:r w:rsidRPr="00FA22D3">
        <w:rPr>
          <w:noProof w:val="0"/>
        </w:rPr>
        <w:t>,</w:t>
      </w:r>
    </w:p>
    <w:p w14:paraId="4041E7B2" w14:textId="77777777" w:rsidR="00F02600" w:rsidRPr="00FA22D3" w:rsidRDefault="00F02600" w:rsidP="00F02600">
      <w:pPr>
        <w:pStyle w:val="PL"/>
        <w:rPr>
          <w:noProof w:val="0"/>
        </w:rPr>
      </w:pPr>
      <w:r w:rsidRPr="00FA22D3">
        <w:rPr>
          <w:noProof w:val="0"/>
        </w:rPr>
        <w:tab/>
      </w:r>
      <w:proofErr w:type="gramStart"/>
      <w:r w:rsidRPr="00FA22D3">
        <w:rPr>
          <w:noProof w:val="0"/>
        </w:rPr>
        <w:t>id-</w:t>
      </w:r>
      <w:r w:rsidRPr="00FA22D3">
        <w:rPr>
          <w:noProof w:val="0"/>
          <w:snapToGrid w:val="0"/>
        </w:rPr>
        <w:t>PDUSessionResource</w:t>
      </w:r>
      <w:r w:rsidRPr="00FA22D3">
        <w:rPr>
          <w:noProof w:val="0"/>
        </w:rPr>
        <w:t>ReleasedListPSFail</w:t>
      </w:r>
      <w:proofErr w:type="gramEnd"/>
      <w:r w:rsidRPr="00FA22D3">
        <w:rPr>
          <w:noProof w:val="0"/>
        </w:rPr>
        <w:t>,</w:t>
      </w:r>
    </w:p>
    <w:p w14:paraId="3B62678A" w14:textId="77777777" w:rsidR="00F02600" w:rsidRPr="00FA22D3" w:rsidRDefault="00F02600" w:rsidP="00F02600">
      <w:pPr>
        <w:pStyle w:val="PL"/>
      </w:pPr>
      <w:r w:rsidRPr="00FA22D3">
        <w:rPr>
          <w:noProof w:val="0"/>
        </w:rPr>
        <w:tab/>
      </w:r>
      <w:r w:rsidRPr="00FA22D3">
        <w:rPr>
          <w:snapToGrid w:val="0"/>
        </w:rPr>
        <w:t>id-PDUSessionResource</w:t>
      </w:r>
      <w:r w:rsidRPr="00FA22D3">
        <w:t>ReleasedListRelRes,</w:t>
      </w:r>
    </w:p>
    <w:p w14:paraId="492AE4BC" w14:textId="77777777" w:rsidR="00F02600" w:rsidRPr="00FA22D3" w:rsidRDefault="00F02600" w:rsidP="00F02600">
      <w:pPr>
        <w:pStyle w:val="PL"/>
        <w:rPr>
          <w:noProof w:val="0"/>
        </w:rPr>
      </w:pPr>
      <w:r w:rsidRPr="00FA22D3">
        <w:tab/>
        <w:t>id-PDUSessionResourceSecondaryRATUsageList,</w:t>
      </w:r>
    </w:p>
    <w:p w14:paraId="0D95E4B4"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id-PDUSessionResourceSetup</w:t>
      </w:r>
      <w:r w:rsidRPr="00FA22D3">
        <w:rPr>
          <w:noProof w:val="0"/>
        </w:rPr>
        <w:t>List</w:t>
      </w:r>
      <w:r w:rsidRPr="00FA22D3">
        <w:rPr>
          <w:noProof w:val="0"/>
          <w:snapToGrid w:val="0"/>
        </w:rPr>
        <w:t>CxtReq</w:t>
      </w:r>
      <w:proofErr w:type="gramEnd"/>
      <w:r w:rsidRPr="00FA22D3">
        <w:rPr>
          <w:noProof w:val="0"/>
        </w:rPr>
        <w:t>,</w:t>
      </w:r>
    </w:p>
    <w:p w14:paraId="4A739027"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SetupListCxtRes</w:t>
      </w:r>
      <w:proofErr w:type="gramEnd"/>
      <w:r w:rsidRPr="00FA22D3">
        <w:rPr>
          <w:noProof w:val="0"/>
        </w:rPr>
        <w:t>,</w:t>
      </w:r>
    </w:p>
    <w:p w14:paraId="4E6DFBF0"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id-PDUSessionResourceSetup</w:t>
      </w:r>
      <w:r w:rsidRPr="00FA22D3">
        <w:rPr>
          <w:noProof w:val="0"/>
        </w:rPr>
        <w:t>ListHOReq</w:t>
      </w:r>
      <w:proofErr w:type="gramEnd"/>
      <w:r w:rsidRPr="00FA22D3">
        <w:rPr>
          <w:noProof w:val="0"/>
        </w:rPr>
        <w:t>,</w:t>
      </w:r>
    </w:p>
    <w:p w14:paraId="6C6702DF"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id-PDUSessionResourceSetup</w:t>
      </w:r>
      <w:r w:rsidRPr="00FA22D3">
        <w:rPr>
          <w:noProof w:val="0"/>
        </w:rPr>
        <w:t>ListSUReq</w:t>
      </w:r>
      <w:proofErr w:type="gramEnd"/>
      <w:r w:rsidRPr="00FA22D3">
        <w:rPr>
          <w:noProof w:val="0"/>
        </w:rPr>
        <w:t>,</w:t>
      </w:r>
    </w:p>
    <w:p w14:paraId="46E6194D"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SetupListSURes</w:t>
      </w:r>
      <w:proofErr w:type="gramEnd"/>
      <w:r w:rsidRPr="00FA22D3">
        <w:rPr>
          <w:noProof w:val="0"/>
        </w:rPr>
        <w:t>,</w:t>
      </w:r>
    </w:p>
    <w:p w14:paraId="04657538"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id-PDUSessionResourceSwitchedList</w:t>
      </w:r>
      <w:proofErr w:type="gramEnd"/>
      <w:r w:rsidRPr="00FA22D3">
        <w:rPr>
          <w:noProof w:val="0"/>
          <w:snapToGrid w:val="0"/>
        </w:rPr>
        <w:t>,</w:t>
      </w:r>
    </w:p>
    <w:p w14:paraId="434E9B71"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id-PDUSessionResourceToBeSwitchedDLList</w:t>
      </w:r>
      <w:proofErr w:type="gramEnd"/>
      <w:r w:rsidRPr="00FA22D3">
        <w:rPr>
          <w:noProof w:val="0"/>
          <w:snapToGrid w:val="0"/>
        </w:rPr>
        <w:t>,</w:t>
      </w:r>
    </w:p>
    <w:p w14:paraId="39AE1D6F"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ToReleaseListHOCmd</w:t>
      </w:r>
      <w:proofErr w:type="gramEnd"/>
      <w:r w:rsidRPr="00FA22D3">
        <w:rPr>
          <w:noProof w:val="0"/>
        </w:rPr>
        <w:t>,</w:t>
      </w:r>
    </w:p>
    <w:p w14:paraId="67AC0DEE"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ToReleaseListRelCmd</w:t>
      </w:r>
      <w:proofErr w:type="gramEnd"/>
      <w:r w:rsidRPr="00FA22D3">
        <w:rPr>
          <w:noProof w:val="0"/>
        </w:rPr>
        <w:t>,</w:t>
      </w:r>
    </w:p>
    <w:p w14:paraId="4E9F3ECC" w14:textId="77777777" w:rsidR="00F02600" w:rsidRPr="00FA22D3" w:rsidRDefault="00F02600" w:rsidP="00F02600">
      <w:pPr>
        <w:pStyle w:val="PL"/>
        <w:rPr>
          <w:noProof w:val="0"/>
          <w:snapToGrid w:val="0"/>
        </w:rPr>
      </w:pPr>
      <w:r w:rsidRPr="00FA22D3">
        <w:rPr>
          <w:noProof w:val="0"/>
        </w:rPr>
        <w:tab/>
      </w:r>
      <w:proofErr w:type="gramStart"/>
      <w:r w:rsidRPr="00FA22D3">
        <w:rPr>
          <w:noProof w:val="0"/>
          <w:snapToGrid w:val="0"/>
        </w:rPr>
        <w:t>id-PLMNSupportList</w:t>
      </w:r>
      <w:proofErr w:type="gramEnd"/>
      <w:r w:rsidRPr="00FA22D3">
        <w:rPr>
          <w:noProof w:val="0"/>
          <w:snapToGrid w:val="0"/>
        </w:rPr>
        <w:t>,</w:t>
      </w:r>
    </w:p>
    <w:p w14:paraId="4E39020F" w14:textId="77777777" w:rsidR="00F02600" w:rsidRDefault="00F02600" w:rsidP="00F02600">
      <w:pPr>
        <w:pStyle w:val="PL"/>
        <w:rPr>
          <w:ins w:id="679" w:author="R3-197771" w:date="2019-11-28T09:47:00Z"/>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PWSFailedCellIDList</w:t>
      </w:r>
      <w:proofErr w:type="gramEnd"/>
      <w:r w:rsidRPr="00FA22D3">
        <w:rPr>
          <w:noProof w:val="0"/>
          <w:snapToGrid w:val="0"/>
          <w:lang w:eastAsia="zh-CN"/>
        </w:rPr>
        <w:t>,</w:t>
      </w:r>
    </w:p>
    <w:p w14:paraId="4B57810D" w14:textId="76FEA477" w:rsidR="00CA0696" w:rsidRPr="00FA22D3" w:rsidRDefault="00CA0696" w:rsidP="00CA0696">
      <w:pPr>
        <w:pStyle w:val="PL"/>
        <w:ind w:firstLineChars="250" w:firstLine="400"/>
        <w:rPr>
          <w:noProof w:val="0"/>
          <w:snapToGrid w:val="0"/>
          <w:lang w:eastAsia="zh-CN"/>
        </w:rPr>
      </w:pPr>
      <w:proofErr w:type="gramStart"/>
      <w:ins w:id="680" w:author="Jian (James) Xu_LGE" w:date="2020-02-04T16:14:00Z">
        <w:r w:rsidRPr="003D2F48">
          <w:rPr>
            <w:noProof w:val="0"/>
            <w:snapToGrid w:val="0"/>
          </w:rPr>
          <w:t>id-</w:t>
        </w:r>
        <w:r w:rsidRPr="003D2F48">
          <w:rPr>
            <w:rFonts w:hint="eastAsia"/>
            <w:lang w:eastAsia="zh-CN"/>
          </w:rPr>
          <w:t>PC5QoSParameters</w:t>
        </w:r>
        <w:proofErr w:type="gramEnd"/>
        <w:r w:rsidRPr="003D2F48">
          <w:rPr>
            <w:rFonts w:hint="eastAsia"/>
            <w:lang w:eastAsia="zh-CN"/>
          </w:rPr>
          <w:t>,</w:t>
        </w:r>
      </w:ins>
    </w:p>
    <w:p w14:paraId="2B9ADA29"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id-RANNodeName</w:t>
      </w:r>
      <w:proofErr w:type="gramEnd"/>
      <w:r w:rsidRPr="00FA22D3">
        <w:rPr>
          <w:noProof w:val="0"/>
          <w:snapToGrid w:val="0"/>
        </w:rPr>
        <w:t>,</w:t>
      </w:r>
    </w:p>
    <w:p w14:paraId="6EB028F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id-RANPagingPriority</w:t>
      </w:r>
      <w:proofErr w:type="gramEnd"/>
      <w:r w:rsidRPr="00FA22D3">
        <w:rPr>
          <w:noProof w:val="0"/>
          <w:snapToGrid w:val="0"/>
        </w:rPr>
        <w:t>,</w:t>
      </w:r>
    </w:p>
    <w:p w14:paraId="771F7B6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id-RANStatusTransfer-TransparentContainer</w:t>
      </w:r>
      <w:proofErr w:type="gramEnd"/>
      <w:r w:rsidRPr="00FA22D3">
        <w:rPr>
          <w:noProof w:val="0"/>
          <w:snapToGrid w:val="0"/>
        </w:rPr>
        <w:t>,</w:t>
      </w:r>
    </w:p>
    <w:p w14:paraId="0DCE980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id-RAN-UE-NGAP-ID</w:t>
      </w:r>
      <w:proofErr w:type="gramEnd"/>
      <w:r w:rsidRPr="00FA22D3">
        <w:rPr>
          <w:noProof w:val="0"/>
          <w:snapToGrid w:val="0"/>
        </w:rPr>
        <w:t xml:space="preserve">, </w:t>
      </w:r>
    </w:p>
    <w:p w14:paraId="49AA3A0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id-RedirectionVoiceFallback</w:t>
      </w:r>
      <w:proofErr w:type="gramEnd"/>
      <w:r w:rsidRPr="00FA22D3">
        <w:rPr>
          <w:noProof w:val="0"/>
          <w:snapToGrid w:val="0"/>
        </w:rPr>
        <w:t>,</w:t>
      </w:r>
    </w:p>
    <w:p w14:paraId="227FF17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id-RelativeAMFCapacity</w:t>
      </w:r>
      <w:proofErr w:type="gramEnd"/>
      <w:r w:rsidRPr="00FA22D3">
        <w:rPr>
          <w:noProof w:val="0"/>
          <w:snapToGrid w:val="0"/>
        </w:rPr>
        <w:t>,</w:t>
      </w:r>
    </w:p>
    <w:p w14:paraId="215EFF1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id-RepetitionPeriod</w:t>
      </w:r>
      <w:proofErr w:type="gramEnd"/>
      <w:r w:rsidRPr="00FA22D3">
        <w:rPr>
          <w:noProof w:val="0"/>
          <w:snapToGrid w:val="0"/>
        </w:rPr>
        <w:t>,</w:t>
      </w:r>
    </w:p>
    <w:p w14:paraId="546C797B" w14:textId="77777777" w:rsidR="00F02600" w:rsidRPr="00FA22D3" w:rsidRDefault="00F02600" w:rsidP="00F02600">
      <w:pPr>
        <w:pStyle w:val="PL"/>
        <w:rPr>
          <w:noProof w:val="0"/>
          <w:snapToGrid w:val="0"/>
        </w:rPr>
      </w:pPr>
      <w:r w:rsidRPr="00FA22D3">
        <w:rPr>
          <w:iCs/>
          <w:noProof w:val="0"/>
        </w:rPr>
        <w:tab/>
      </w:r>
      <w:proofErr w:type="gramStart"/>
      <w:r w:rsidRPr="00FA22D3">
        <w:rPr>
          <w:noProof w:val="0"/>
          <w:snapToGrid w:val="0"/>
        </w:rPr>
        <w:t>id-ResetType</w:t>
      </w:r>
      <w:proofErr w:type="gramEnd"/>
      <w:r w:rsidRPr="00FA22D3">
        <w:rPr>
          <w:noProof w:val="0"/>
          <w:snapToGrid w:val="0"/>
        </w:rPr>
        <w:t>,</w:t>
      </w:r>
    </w:p>
    <w:p w14:paraId="607D4E01" w14:textId="77777777" w:rsidR="00F02600" w:rsidRPr="00FA22D3" w:rsidRDefault="00F02600" w:rsidP="00F02600">
      <w:pPr>
        <w:pStyle w:val="PL"/>
        <w:rPr>
          <w:bCs/>
          <w:noProof w:val="0"/>
          <w:lang w:eastAsia="zh-CN"/>
        </w:rPr>
      </w:pPr>
      <w:r w:rsidRPr="00FA22D3">
        <w:rPr>
          <w:noProof w:val="0"/>
          <w:snapToGrid w:val="0"/>
        </w:rPr>
        <w:tab/>
      </w:r>
      <w:proofErr w:type="gramStart"/>
      <w:r w:rsidRPr="00FA22D3">
        <w:rPr>
          <w:noProof w:val="0"/>
          <w:snapToGrid w:val="0"/>
        </w:rPr>
        <w:t>id-</w:t>
      </w:r>
      <w:r w:rsidRPr="00FA22D3">
        <w:rPr>
          <w:bCs/>
          <w:noProof w:val="0"/>
          <w:lang w:eastAsia="zh-CN"/>
        </w:rPr>
        <w:t>Routing</w:t>
      </w:r>
      <w:r w:rsidRPr="00FA22D3">
        <w:rPr>
          <w:bCs/>
          <w:noProof w:val="0"/>
        </w:rPr>
        <w:t>ID</w:t>
      </w:r>
      <w:proofErr w:type="gramEnd"/>
      <w:r w:rsidRPr="00FA22D3">
        <w:rPr>
          <w:bCs/>
          <w:noProof w:val="0"/>
          <w:lang w:eastAsia="zh-CN"/>
        </w:rPr>
        <w:t>,</w:t>
      </w:r>
    </w:p>
    <w:p w14:paraId="422672E6" w14:textId="77777777" w:rsidR="00F02600" w:rsidRPr="00FA22D3" w:rsidRDefault="00F02600" w:rsidP="00F02600">
      <w:pPr>
        <w:pStyle w:val="PL"/>
        <w:rPr>
          <w:bCs/>
          <w:noProof w:val="0"/>
          <w:lang w:eastAsia="zh-CN"/>
        </w:rPr>
      </w:pPr>
      <w:r w:rsidRPr="00FA22D3">
        <w:rPr>
          <w:bCs/>
          <w:noProof w:val="0"/>
          <w:lang w:eastAsia="zh-CN"/>
        </w:rPr>
        <w:tab/>
      </w:r>
      <w:proofErr w:type="gramStart"/>
      <w:r w:rsidRPr="00FA22D3">
        <w:rPr>
          <w:bCs/>
          <w:noProof w:val="0"/>
          <w:lang w:eastAsia="zh-CN"/>
        </w:rPr>
        <w:t>id-</w:t>
      </w:r>
      <w:r w:rsidRPr="00FA22D3">
        <w:rPr>
          <w:noProof w:val="0"/>
          <w:snapToGrid w:val="0"/>
        </w:rPr>
        <w:t>RRCEstablishmentCause</w:t>
      </w:r>
      <w:proofErr w:type="gramEnd"/>
      <w:r w:rsidRPr="00FA22D3">
        <w:rPr>
          <w:noProof w:val="0"/>
          <w:snapToGrid w:val="0"/>
        </w:rPr>
        <w:t>,</w:t>
      </w:r>
    </w:p>
    <w:p w14:paraId="5812C908"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id-RRCInactiveTransitionReportRequest</w:t>
      </w:r>
      <w:proofErr w:type="gramEnd"/>
      <w:r w:rsidRPr="00FA22D3">
        <w:rPr>
          <w:noProof w:val="0"/>
          <w:snapToGrid w:val="0"/>
        </w:rPr>
        <w:t>,</w:t>
      </w:r>
    </w:p>
    <w:p w14:paraId="63B70BD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id-RRCState</w:t>
      </w:r>
      <w:proofErr w:type="gramEnd"/>
      <w:r w:rsidRPr="00FA22D3">
        <w:rPr>
          <w:noProof w:val="0"/>
          <w:snapToGrid w:val="0"/>
        </w:rPr>
        <w:t>,</w:t>
      </w:r>
    </w:p>
    <w:p w14:paraId="004D8848" w14:textId="77777777" w:rsidR="00F02600" w:rsidRPr="00FA22D3" w:rsidRDefault="00F02600" w:rsidP="00F02600">
      <w:pPr>
        <w:pStyle w:val="PL"/>
      </w:pPr>
      <w:r w:rsidRPr="00FA22D3">
        <w:rPr>
          <w:noProof w:val="0"/>
          <w:snapToGrid w:val="0"/>
        </w:rPr>
        <w:tab/>
      </w:r>
      <w:proofErr w:type="gramStart"/>
      <w:r w:rsidRPr="00FA22D3">
        <w:rPr>
          <w:noProof w:val="0"/>
          <w:snapToGrid w:val="0"/>
        </w:rPr>
        <w:t>id-SecurityContext</w:t>
      </w:r>
      <w:proofErr w:type="gramEnd"/>
      <w:r w:rsidRPr="00FA22D3">
        <w:rPr>
          <w:noProof w:val="0"/>
          <w:snapToGrid w:val="0"/>
        </w:rPr>
        <w:t>,</w:t>
      </w:r>
    </w:p>
    <w:p w14:paraId="3971D17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id-SecurityKey</w:t>
      </w:r>
      <w:proofErr w:type="gramEnd"/>
      <w:r w:rsidRPr="00FA22D3">
        <w:rPr>
          <w:noProof w:val="0"/>
          <w:snapToGrid w:val="0"/>
        </w:rPr>
        <w:t>,</w:t>
      </w:r>
    </w:p>
    <w:p w14:paraId="5E7E0C5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id-SerialNumber</w:t>
      </w:r>
      <w:proofErr w:type="gramEnd"/>
      <w:r w:rsidRPr="00FA22D3">
        <w:rPr>
          <w:noProof w:val="0"/>
          <w:snapToGrid w:val="0"/>
        </w:rPr>
        <w:t>,</w:t>
      </w:r>
    </w:p>
    <w:p w14:paraId="24AB3CD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id-ServedGUAMIList</w:t>
      </w:r>
      <w:proofErr w:type="gramEnd"/>
      <w:r w:rsidRPr="00FA22D3">
        <w:rPr>
          <w:noProof w:val="0"/>
          <w:snapToGrid w:val="0"/>
        </w:rPr>
        <w:t>,</w:t>
      </w:r>
    </w:p>
    <w:p w14:paraId="584AE86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id-SliceSupportList</w:t>
      </w:r>
      <w:proofErr w:type="gramEnd"/>
      <w:r w:rsidRPr="00FA22D3">
        <w:rPr>
          <w:noProof w:val="0"/>
          <w:snapToGrid w:val="0"/>
        </w:rPr>
        <w:t>,</w:t>
      </w:r>
    </w:p>
    <w:p w14:paraId="4CC212B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id-SONConfigurationTransferDL</w:t>
      </w:r>
      <w:proofErr w:type="gramEnd"/>
      <w:r w:rsidRPr="00FA22D3">
        <w:rPr>
          <w:noProof w:val="0"/>
          <w:snapToGrid w:val="0"/>
        </w:rPr>
        <w:t>,</w:t>
      </w:r>
    </w:p>
    <w:p w14:paraId="4C545D1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id-SONConfigurationTransferUL</w:t>
      </w:r>
      <w:proofErr w:type="gramEnd"/>
      <w:r w:rsidRPr="00FA22D3">
        <w:rPr>
          <w:noProof w:val="0"/>
          <w:snapToGrid w:val="0"/>
        </w:rPr>
        <w:t>,</w:t>
      </w:r>
    </w:p>
    <w:p w14:paraId="5B83B25D"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id-SourceAMF-UE-NGAP-ID</w:t>
      </w:r>
      <w:proofErr w:type="gramEnd"/>
      <w:r w:rsidRPr="00FA22D3">
        <w:rPr>
          <w:noProof w:val="0"/>
          <w:snapToGrid w:val="0"/>
        </w:rPr>
        <w:t>,</w:t>
      </w:r>
    </w:p>
    <w:p w14:paraId="665E7B6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id-SourceToTarget-TransparentContainer</w:t>
      </w:r>
      <w:proofErr w:type="gramEnd"/>
      <w:r w:rsidRPr="00FA22D3">
        <w:rPr>
          <w:noProof w:val="0"/>
          <w:snapToGrid w:val="0"/>
        </w:rPr>
        <w:t>,</w:t>
      </w:r>
    </w:p>
    <w:p w14:paraId="51B18559" w14:textId="77777777" w:rsidR="00F02600" w:rsidRDefault="00F02600" w:rsidP="00F02600">
      <w:pPr>
        <w:pStyle w:val="PL"/>
        <w:rPr>
          <w:noProof w:val="0"/>
          <w:snapToGrid w:val="0"/>
        </w:rPr>
      </w:pPr>
      <w:r w:rsidRPr="00FA22D3">
        <w:rPr>
          <w:noProof w:val="0"/>
          <w:snapToGrid w:val="0"/>
        </w:rPr>
        <w:tab/>
      </w:r>
      <w:proofErr w:type="gramStart"/>
      <w:r w:rsidRPr="00FA22D3">
        <w:rPr>
          <w:noProof w:val="0"/>
          <w:snapToGrid w:val="0"/>
        </w:rPr>
        <w:t>id-SupportedTAList</w:t>
      </w:r>
      <w:proofErr w:type="gramEnd"/>
      <w:r w:rsidRPr="00FA22D3">
        <w:rPr>
          <w:noProof w:val="0"/>
          <w:snapToGrid w:val="0"/>
        </w:rPr>
        <w:t>,</w:t>
      </w:r>
    </w:p>
    <w:p w14:paraId="6BF8334B" w14:textId="77777777" w:rsidR="00993609" w:rsidRDefault="00993609" w:rsidP="00993609">
      <w:pPr>
        <w:pStyle w:val="PL"/>
        <w:ind w:firstLineChars="250" w:firstLine="400"/>
        <w:rPr>
          <w:noProof w:val="0"/>
          <w:snapToGrid w:val="0"/>
        </w:rPr>
      </w:pPr>
      <w:proofErr w:type="gramStart"/>
      <w:r w:rsidRPr="001D2E49">
        <w:rPr>
          <w:noProof w:val="0"/>
          <w:snapToGrid w:val="0"/>
        </w:rPr>
        <w:t>id-SourceToTarget-AMFInformationReroute</w:t>
      </w:r>
      <w:proofErr w:type="gramEnd"/>
      <w:r w:rsidRPr="001D2E49">
        <w:rPr>
          <w:noProof w:val="0"/>
          <w:snapToGrid w:val="0"/>
        </w:rPr>
        <w:t>,</w:t>
      </w:r>
    </w:p>
    <w:p w14:paraId="2BD4ABE0" w14:textId="77777777" w:rsidR="00993609" w:rsidRPr="001D2E49" w:rsidRDefault="00993609" w:rsidP="00993609">
      <w:pPr>
        <w:pStyle w:val="PL"/>
        <w:rPr>
          <w:noProof w:val="0"/>
          <w:snapToGrid w:val="0"/>
        </w:rPr>
      </w:pPr>
      <w:r w:rsidRPr="00AC4719">
        <w:rPr>
          <w:noProof w:val="0"/>
          <w:snapToGrid w:val="0"/>
        </w:rPr>
        <w:tab/>
      </w:r>
      <w:proofErr w:type="gramStart"/>
      <w:r w:rsidRPr="00AC4719">
        <w:rPr>
          <w:noProof w:val="0"/>
          <w:snapToGrid w:val="0"/>
        </w:rPr>
        <w:t>id-SRVCCOperationPossible</w:t>
      </w:r>
      <w:proofErr w:type="gramEnd"/>
      <w:r w:rsidRPr="00AC4719">
        <w:rPr>
          <w:noProof w:val="0"/>
          <w:snapToGrid w:val="0"/>
        </w:rPr>
        <w:t>,</w:t>
      </w:r>
    </w:p>
    <w:p w14:paraId="22557A2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id-TAIListForPaging</w:t>
      </w:r>
      <w:proofErr w:type="gramEnd"/>
      <w:r w:rsidRPr="00FA22D3">
        <w:rPr>
          <w:noProof w:val="0"/>
          <w:snapToGrid w:val="0"/>
        </w:rPr>
        <w:t>,</w:t>
      </w:r>
    </w:p>
    <w:p w14:paraId="443B12D0"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TAIListForRestart</w:t>
      </w:r>
      <w:proofErr w:type="gramEnd"/>
      <w:r w:rsidRPr="00FA22D3">
        <w:rPr>
          <w:noProof w:val="0"/>
          <w:snapToGrid w:val="0"/>
          <w:lang w:eastAsia="zh-CN"/>
        </w:rPr>
        <w:t>,</w:t>
      </w:r>
    </w:p>
    <w:p w14:paraId="294D92B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id-TargetID</w:t>
      </w:r>
      <w:proofErr w:type="gramEnd"/>
      <w:r w:rsidRPr="00FA22D3">
        <w:rPr>
          <w:noProof w:val="0"/>
          <w:snapToGrid w:val="0"/>
        </w:rPr>
        <w:t>,</w:t>
      </w:r>
    </w:p>
    <w:p w14:paraId="2001AE6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id-TargetToSource-TransparentContainer</w:t>
      </w:r>
      <w:proofErr w:type="gramEnd"/>
      <w:r w:rsidRPr="00FA22D3">
        <w:rPr>
          <w:noProof w:val="0"/>
          <w:snapToGrid w:val="0"/>
        </w:rPr>
        <w:t>,</w:t>
      </w:r>
    </w:p>
    <w:p w14:paraId="7B8C62E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id-TimeToWait</w:t>
      </w:r>
      <w:proofErr w:type="gramEnd"/>
      <w:r w:rsidRPr="00FA22D3">
        <w:rPr>
          <w:noProof w:val="0"/>
          <w:snapToGrid w:val="0"/>
        </w:rPr>
        <w:t>,</w:t>
      </w:r>
    </w:p>
    <w:p w14:paraId="53BC4988" w14:textId="77777777" w:rsidR="00F02600" w:rsidRPr="00FA22D3" w:rsidRDefault="00F02600" w:rsidP="00F02600">
      <w:pPr>
        <w:pStyle w:val="PL"/>
        <w:rPr>
          <w:noProof w:val="0"/>
          <w:snapToGrid w:val="0"/>
        </w:rPr>
      </w:pPr>
      <w:r w:rsidRPr="00FA22D3">
        <w:rPr>
          <w:noProof w:val="0"/>
        </w:rPr>
        <w:tab/>
      </w:r>
      <w:proofErr w:type="gramStart"/>
      <w:r w:rsidRPr="00FA22D3">
        <w:rPr>
          <w:noProof w:val="0"/>
          <w:snapToGrid w:val="0"/>
        </w:rPr>
        <w:t>id-TraceActivation</w:t>
      </w:r>
      <w:proofErr w:type="gramEnd"/>
      <w:r w:rsidRPr="00FA22D3">
        <w:rPr>
          <w:noProof w:val="0"/>
          <w:snapToGrid w:val="0"/>
        </w:rPr>
        <w:t>,</w:t>
      </w:r>
    </w:p>
    <w:p w14:paraId="795DD705" w14:textId="77777777" w:rsidR="00F02600" w:rsidRPr="00FA22D3" w:rsidRDefault="00F02600" w:rsidP="00F02600">
      <w:pPr>
        <w:pStyle w:val="PL"/>
        <w:rPr>
          <w:noProof w:val="0"/>
          <w:lang w:eastAsia="zh-CN"/>
        </w:rPr>
      </w:pPr>
      <w:r w:rsidRPr="00FA22D3">
        <w:rPr>
          <w:noProof w:val="0"/>
          <w:lang w:eastAsia="zh-CN"/>
        </w:rPr>
        <w:tab/>
      </w:r>
      <w:proofErr w:type="gramStart"/>
      <w:r w:rsidRPr="00FA22D3">
        <w:rPr>
          <w:noProof w:val="0"/>
          <w:lang w:eastAsia="zh-CN"/>
        </w:rPr>
        <w:t>id-TraceCollectionEntityIPAddress</w:t>
      </w:r>
      <w:proofErr w:type="gramEnd"/>
      <w:r w:rsidRPr="00FA22D3">
        <w:rPr>
          <w:noProof w:val="0"/>
          <w:lang w:eastAsia="zh-CN"/>
        </w:rPr>
        <w:t>,</w:t>
      </w:r>
    </w:p>
    <w:p w14:paraId="200EDB3F" w14:textId="77777777" w:rsidR="00F02600" w:rsidRPr="00FA22D3" w:rsidRDefault="00F02600" w:rsidP="00F02600">
      <w:pPr>
        <w:pStyle w:val="PL"/>
        <w:spacing w:line="0" w:lineRule="atLeast"/>
        <w:rPr>
          <w:noProof w:val="0"/>
          <w:snapToGrid w:val="0"/>
        </w:rPr>
      </w:pPr>
      <w:r w:rsidRPr="00FA22D3">
        <w:rPr>
          <w:noProof w:val="0"/>
          <w:snapToGrid w:val="0"/>
        </w:rPr>
        <w:lastRenderedPageBreak/>
        <w:tab/>
      </w:r>
      <w:proofErr w:type="gramStart"/>
      <w:r w:rsidRPr="00FA22D3">
        <w:rPr>
          <w:noProof w:val="0"/>
          <w:snapToGrid w:val="0"/>
        </w:rPr>
        <w:t>id-UEAggregateMaximumBitRate</w:t>
      </w:r>
      <w:proofErr w:type="gramEnd"/>
      <w:r w:rsidRPr="00FA22D3">
        <w:rPr>
          <w:noProof w:val="0"/>
          <w:snapToGrid w:val="0"/>
        </w:rPr>
        <w:t>,</w:t>
      </w:r>
    </w:p>
    <w:p w14:paraId="74FDC03F" w14:textId="77777777" w:rsidR="00F02600" w:rsidRPr="00FA22D3" w:rsidRDefault="00F02600" w:rsidP="00F02600">
      <w:pPr>
        <w:pStyle w:val="PL"/>
        <w:rPr>
          <w:iCs/>
          <w:noProof w:val="0"/>
        </w:rPr>
      </w:pPr>
      <w:r w:rsidRPr="00FA22D3">
        <w:rPr>
          <w:noProof w:val="0"/>
          <w:snapToGrid w:val="0"/>
        </w:rPr>
        <w:tab/>
      </w:r>
      <w:proofErr w:type="gramStart"/>
      <w:r w:rsidRPr="00FA22D3">
        <w:rPr>
          <w:noProof w:val="0"/>
          <w:snapToGrid w:val="0"/>
        </w:rPr>
        <w:t>id-</w:t>
      </w:r>
      <w:r w:rsidRPr="00FA22D3">
        <w:rPr>
          <w:iCs/>
          <w:noProof w:val="0"/>
        </w:rPr>
        <w:t>UE-associatedLogicalNG-connectionList</w:t>
      </w:r>
      <w:proofErr w:type="gramEnd"/>
      <w:r w:rsidRPr="00FA22D3">
        <w:rPr>
          <w:iCs/>
          <w:noProof w:val="0"/>
        </w:rPr>
        <w:t>,</w:t>
      </w:r>
    </w:p>
    <w:p w14:paraId="45C53237" w14:textId="77777777" w:rsidR="00F02600" w:rsidRPr="00FA22D3" w:rsidRDefault="00F02600" w:rsidP="00F02600">
      <w:pPr>
        <w:pStyle w:val="PL"/>
        <w:rPr>
          <w:noProof w:val="0"/>
          <w:snapToGrid w:val="0"/>
        </w:rPr>
      </w:pPr>
      <w:r w:rsidRPr="00FA22D3">
        <w:rPr>
          <w:iCs/>
          <w:noProof w:val="0"/>
        </w:rPr>
        <w:tab/>
      </w:r>
      <w:proofErr w:type="gramStart"/>
      <w:r w:rsidRPr="00FA22D3">
        <w:rPr>
          <w:iCs/>
          <w:noProof w:val="0"/>
        </w:rPr>
        <w:t>id-</w:t>
      </w:r>
      <w:r w:rsidRPr="00FA22D3">
        <w:rPr>
          <w:noProof w:val="0"/>
          <w:snapToGrid w:val="0"/>
        </w:rPr>
        <w:t>UEContextRequest</w:t>
      </w:r>
      <w:proofErr w:type="gramEnd"/>
      <w:r w:rsidRPr="00FA22D3">
        <w:rPr>
          <w:noProof w:val="0"/>
          <w:snapToGrid w:val="0"/>
        </w:rPr>
        <w:t>,</w:t>
      </w:r>
    </w:p>
    <w:p w14:paraId="39242F3D"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id-UE-NGAP-IDs</w:t>
      </w:r>
      <w:proofErr w:type="gramEnd"/>
      <w:r w:rsidRPr="00FA22D3">
        <w:rPr>
          <w:noProof w:val="0"/>
          <w:snapToGrid w:val="0"/>
        </w:rPr>
        <w:t>,</w:t>
      </w:r>
    </w:p>
    <w:p w14:paraId="3C350709"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id-UEPagingIdentity</w:t>
      </w:r>
      <w:proofErr w:type="gramEnd"/>
      <w:r w:rsidRPr="00FA22D3">
        <w:rPr>
          <w:noProof w:val="0"/>
          <w:snapToGrid w:val="0"/>
        </w:rPr>
        <w:t>,</w:t>
      </w:r>
    </w:p>
    <w:p w14:paraId="595BAFD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id-UEPresenceInAreaOfInterestList</w:t>
      </w:r>
      <w:proofErr w:type="gramEnd"/>
      <w:r w:rsidRPr="00FA22D3">
        <w:rPr>
          <w:noProof w:val="0"/>
          <w:snapToGrid w:val="0"/>
        </w:rPr>
        <w:t>,</w:t>
      </w:r>
    </w:p>
    <w:p w14:paraId="2D76E26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id-UERadioCapability</w:t>
      </w:r>
      <w:proofErr w:type="gramEnd"/>
      <w:r w:rsidRPr="00FA22D3">
        <w:rPr>
          <w:noProof w:val="0"/>
          <w:snapToGrid w:val="0"/>
        </w:rPr>
        <w:t>,</w:t>
      </w:r>
    </w:p>
    <w:p w14:paraId="44D8E5A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id-UERadioCapabilityForPaging</w:t>
      </w:r>
      <w:proofErr w:type="gramEnd"/>
      <w:r w:rsidRPr="00FA22D3">
        <w:rPr>
          <w:noProof w:val="0"/>
          <w:snapToGrid w:val="0"/>
        </w:rPr>
        <w:t>,</w:t>
      </w:r>
    </w:p>
    <w:p w14:paraId="4FEE4B9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id-UERetentionInformation</w:t>
      </w:r>
      <w:proofErr w:type="gramEnd"/>
      <w:r w:rsidRPr="00FA22D3">
        <w:rPr>
          <w:noProof w:val="0"/>
          <w:snapToGrid w:val="0"/>
        </w:rPr>
        <w:t>,</w:t>
      </w:r>
    </w:p>
    <w:p w14:paraId="03D7EF7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id-UESecurityCapabilities</w:t>
      </w:r>
      <w:proofErr w:type="gramEnd"/>
      <w:r w:rsidRPr="00FA22D3">
        <w:rPr>
          <w:noProof w:val="0"/>
          <w:snapToGrid w:val="0"/>
        </w:rPr>
        <w:t>,</w:t>
      </w:r>
    </w:p>
    <w:p w14:paraId="0E09DCB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id-UnavailableGUAMIList</w:t>
      </w:r>
      <w:proofErr w:type="gramEnd"/>
      <w:r w:rsidRPr="00FA22D3">
        <w:rPr>
          <w:noProof w:val="0"/>
          <w:snapToGrid w:val="0"/>
        </w:rPr>
        <w:t>,</w:t>
      </w:r>
    </w:p>
    <w:p w14:paraId="2B64BBA2"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lang w:eastAsia="zh-CN"/>
        </w:rPr>
        <w:t>id-UserLocationInformation</w:t>
      </w:r>
      <w:proofErr w:type="gramEnd"/>
      <w:r w:rsidRPr="00FA22D3">
        <w:rPr>
          <w:noProof w:val="0"/>
          <w:snapToGrid w:val="0"/>
          <w:lang w:eastAsia="zh-CN"/>
        </w:rPr>
        <w:t>,</w:t>
      </w:r>
    </w:p>
    <w:p w14:paraId="527F1250" w14:textId="77777777" w:rsidR="00F02600" w:rsidRPr="00FA22D3" w:rsidRDefault="00F02600" w:rsidP="00F02600">
      <w:pPr>
        <w:pStyle w:val="PL"/>
        <w:rPr>
          <w:noProof w:val="0"/>
          <w:snapToGrid w:val="0"/>
          <w:lang w:eastAsia="zh-CN"/>
        </w:rPr>
      </w:pPr>
      <w:r w:rsidRPr="00FA22D3">
        <w:rPr>
          <w:noProof w:val="0"/>
          <w:snapToGrid w:val="0"/>
        </w:rPr>
        <w:tab/>
      </w:r>
      <w:proofErr w:type="gramStart"/>
      <w:r w:rsidRPr="00FA22D3">
        <w:rPr>
          <w:noProof w:val="0"/>
          <w:snapToGrid w:val="0"/>
        </w:rPr>
        <w:t>id-WarningAreaCoordinates</w:t>
      </w:r>
      <w:proofErr w:type="gramEnd"/>
      <w:r w:rsidRPr="00FA22D3">
        <w:rPr>
          <w:noProof w:val="0"/>
          <w:snapToGrid w:val="0"/>
        </w:rPr>
        <w:t>,</w:t>
      </w:r>
    </w:p>
    <w:p w14:paraId="6FEE667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id-WarningAreaList</w:t>
      </w:r>
      <w:proofErr w:type="gramEnd"/>
      <w:r w:rsidRPr="00FA22D3">
        <w:rPr>
          <w:noProof w:val="0"/>
          <w:snapToGrid w:val="0"/>
        </w:rPr>
        <w:t>,</w:t>
      </w:r>
    </w:p>
    <w:p w14:paraId="27DD060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id-WarningMessageContents</w:t>
      </w:r>
      <w:proofErr w:type="gramEnd"/>
      <w:r w:rsidRPr="00FA22D3">
        <w:rPr>
          <w:noProof w:val="0"/>
          <w:snapToGrid w:val="0"/>
        </w:rPr>
        <w:t>,</w:t>
      </w:r>
    </w:p>
    <w:p w14:paraId="653CC92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id-WarningSecurityInfo</w:t>
      </w:r>
      <w:proofErr w:type="gramEnd"/>
      <w:r w:rsidRPr="00FA22D3">
        <w:rPr>
          <w:noProof w:val="0"/>
          <w:snapToGrid w:val="0"/>
        </w:rPr>
        <w:t>,</w:t>
      </w:r>
    </w:p>
    <w:p w14:paraId="67FDC71D" w14:textId="0889FD1C" w:rsidR="00F02600" w:rsidRDefault="00F02600" w:rsidP="00F02600">
      <w:pPr>
        <w:pStyle w:val="PL"/>
        <w:rPr>
          <w:noProof w:val="0"/>
          <w:snapToGrid w:val="0"/>
        </w:rPr>
      </w:pPr>
      <w:r w:rsidRPr="00FA22D3">
        <w:rPr>
          <w:noProof w:val="0"/>
          <w:snapToGrid w:val="0"/>
        </w:rPr>
        <w:tab/>
      </w:r>
      <w:proofErr w:type="gramStart"/>
      <w:r w:rsidRPr="00FA22D3">
        <w:rPr>
          <w:noProof w:val="0"/>
          <w:snapToGrid w:val="0"/>
        </w:rPr>
        <w:t>id-WarningType</w:t>
      </w:r>
      <w:proofErr w:type="gramEnd"/>
      <w:r w:rsidR="00AF660B">
        <w:rPr>
          <w:noProof w:val="0"/>
          <w:snapToGrid w:val="0"/>
        </w:rPr>
        <w:t>,</w:t>
      </w:r>
    </w:p>
    <w:p w14:paraId="101ECC22" w14:textId="30BFDCF6" w:rsidR="00AF660B" w:rsidRPr="00FA22D3" w:rsidRDefault="00AF660B" w:rsidP="00AF660B">
      <w:pPr>
        <w:pStyle w:val="PL"/>
        <w:ind w:firstLineChars="250" w:firstLine="400"/>
        <w:rPr>
          <w:noProof w:val="0"/>
          <w:snapToGrid w:val="0"/>
        </w:rPr>
      </w:pPr>
      <w:proofErr w:type="gramStart"/>
      <w:r w:rsidRPr="001D2E49">
        <w:rPr>
          <w:noProof w:val="0"/>
          <w:snapToGrid w:val="0"/>
        </w:rPr>
        <w:t>id-RIMInformationTransfer</w:t>
      </w:r>
      <w:proofErr w:type="gramEnd"/>
    </w:p>
    <w:p w14:paraId="0DCC9D99" w14:textId="77777777" w:rsidR="00F02600" w:rsidRPr="00FA22D3" w:rsidRDefault="00F02600" w:rsidP="00F02600">
      <w:pPr>
        <w:pStyle w:val="PL"/>
        <w:rPr>
          <w:noProof w:val="0"/>
          <w:snapToGrid w:val="0"/>
        </w:rPr>
      </w:pPr>
    </w:p>
    <w:bookmarkEnd w:id="670"/>
    <w:p w14:paraId="7DC6A5EF" w14:textId="77777777" w:rsidR="00F02600" w:rsidRPr="00FA22D3" w:rsidRDefault="00F02600" w:rsidP="00F02600">
      <w:pPr>
        <w:pStyle w:val="PL"/>
        <w:rPr>
          <w:noProof w:val="0"/>
          <w:snapToGrid w:val="0"/>
        </w:rPr>
      </w:pPr>
      <w:r w:rsidRPr="00FA22D3">
        <w:rPr>
          <w:noProof w:val="0"/>
          <w:snapToGrid w:val="0"/>
        </w:rPr>
        <w:t>FROM NGAP-Constants;</w:t>
      </w:r>
    </w:p>
    <w:p w14:paraId="48D8BA3C" w14:textId="77777777" w:rsidR="00F02600" w:rsidRDefault="00F02600" w:rsidP="00F02600">
      <w:pPr>
        <w:rPr>
          <w:b/>
        </w:rPr>
      </w:pPr>
    </w:p>
    <w:p w14:paraId="3D6D65BD" w14:textId="77777777" w:rsidR="00F02600" w:rsidRDefault="00F02600" w:rsidP="00F02600">
      <w:pPr>
        <w:rPr>
          <w:b/>
        </w:rPr>
      </w:pPr>
      <w:r w:rsidRPr="00CA6F66">
        <w:rPr>
          <w:b/>
          <w:highlight w:val="red"/>
        </w:rPr>
        <w:t>UNCHANGED PART OMITTED</w:t>
      </w:r>
    </w:p>
    <w:p w14:paraId="28E4EA9D" w14:textId="77777777" w:rsidR="000614A9" w:rsidRDefault="000614A9" w:rsidP="005C627C">
      <w:pPr>
        <w:pStyle w:val="EW"/>
        <w:ind w:left="0" w:firstLine="0"/>
        <w:rPr>
          <w:lang w:eastAsia="ko-KR"/>
        </w:rPr>
      </w:pPr>
    </w:p>
    <w:p w14:paraId="7109528A" w14:textId="77777777" w:rsidR="00EE2E22" w:rsidRPr="00FA22D3" w:rsidRDefault="00EE2E22" w:rsidP="00EE2E22">
      <w:pPr>
        <w:pStyle w:val="PL"/>
        <w:rPr>
          <w:noProof w:val="0"/>
          <w:snapToGrid w:val="0"/>
        </w:rPr>
      </w:pPr>
    </w:p>
    <w:p w14:paraId="0DB0593E" w14:textId="77777777" w:rsidR="00EE2E22" w:rsidRPr="00FA22D3" w:rsidRDefault="00EE2E22" w:rsidP="00EE2E22">
      <w:pPr>
        <w:pStyle w:val="PL"/>
        <w:rPr>
          <w:noProof w:val="0"/>
          <w:snapToGrid w:val="0"/>
        </w:rPr>
      </w:pPr>
      <w:r w:rsidRPr="00FA22D3">
        <w:rPr>
          <w:noProof w:val="0"/>
          <w:snapToGrid w:val="0"/>
        </w:rPr>
        <w:t>-- **************************************************************</w:t>
      </w:r>
    </w:p>
    <w:p w14:paraId="415C6296" w14:textId="77777777" w:rsidR="00EE2E22" w:rsidRPr="00FA22D3" w:rsidRDefault="00EE2E22" w:rsidP="00EE2E22">
      <w:pPr>
        <w:pStyle w:val="PL"/>
        <w:rPr>
          <w:noProof w:val="0"/>
          <w:snapToGrid w:val="0"/>
        </w:rPr>
      </w:pPr>
      <w:r w:rsidRPr="00FA22D3">
        <w:rPr>
          <w:noProof w:val="0"/>
          <w:snapToGrid w:val="0"/>
        </w:rPr>
        <w:t>--</w:t>
      </w:r>
    </w:p>
    <w:p w14:paraId="103EDDC6" w14:textId="77777777" w:rsidR="00EE2E22" w:rsidRPr="00FA22D3" w:rsidRDefault="00EE2E22" w:rsidP="00EE2E22">
      <w:pPr>
        <w:pStyle w:val="PL"/>
        <w:outlineLvl w:val="3"/>
        <w:rPr>
          <w:noProof w:val="0"/>
          <w:snapToGrid w:val="0"/>
        </w:rPr>
      </w:pPr>
      <w:r w:rsidRPr="00FA22D3">
        <w:rPr>
          <w:noProof w:val="0"/>
          <w:snapToGrid w:val="0"/>
        </w:rPr>
        <w:t>-- UE CONTEXT MANAGEMENT ELEMENTARY PROCEDURES</w:t>
      </w:r>
    </w:p>
    <w:p w14:paraId="56CEC121" w14:textId="77777777" w:rsidR="00EE2E22" w:rsidRPr="00FA22D3" w:rsidRDefault="00EE2E22" w:rsidP="00EE2E22">
      <w:pPr>
        <w:pStyle w:val="PL"/>
        <w:rPr>
          <w:noProof w:val="0"/>
          <w:snapToGrid w:val="0"/>
        </w:rPr>
      </w:pPr>
      <w:r w:rsidRPr="00FA22D3">
        <w:rPr>
          <w:noProof w:val="0"/>
          <w:snapToGrid w:val="0"/>
        </w:rPr>
        <w:t>--</w:t>
      </w:r>
    </w:p>
    <w:p w14:paraId="54D404C6" w14:textId="77777777" w:rsidR="00EE2E22" w:rsidRPr="00FA22D3" w:rsidRDefault="00EE2E22" w:rsidP="00EE2E22">
      <w:pPr>
        <w:pStyle w:val="PL"/>
        <w:rPr>
          <w:noProof w:val="0"/>
          <w:snapToGrid w:val="0"/>
        </w:rPr>
      </w:pPr>
      <w:r w:rsidRPr="00FA22D3">
        <w:rPr>
          <w:noProof w:val="0"/>
          <w:snapToGrid w:val="0"/>
        </w:rPr>
        <w:t>-- **************************************************************</w:t>
      </w:r>
    </w:p>
    <w:p w14:paraId="64C80E72" w14:textId="77777777" w:rsidR="00EE2E22" w:rsidRPr="00FA22D3" w:rsidRDefault="00EE2E22" w:rsidP="00EE2E22">
      <w:pPr>
        <w:pStyle w:val="PL"/>
        <w:rPr>
          <w:noProof w:val="0"/>
          <w:snapToGrid w:val="0"/>
        </w:rPr>
      </w:pPr>
    </w:p>
    <w:p w14:paraId="69DF288B" w14:textId="77777777" w:rsidR="00EE2E22" w:rsidRPr="00FA22D3" w:rsidRDefault="00EE2E22" w:rsidP="00EE2E22">
      <w:pPr>
        <w:pStyle w:val="PL"/>
        <w:rPr>
          <w:noProof w:val="0"/>
          <w:snapToGrid w:val="0"/>
        </w:rPr>
      </w:pPr>
      <w:r w:rsidRPr="00FA22D3">
        <w:rPr>
          <w:noProof w:val="0"/>
          <w:snapToGrid w:val="0"/>
        </w:rPr>
        <w:t>-- **************************************************************</w:t>
      </w:r>
    </w:p>
    <w:p w14:paraId="31234360" w14:textId="77777777" w:rsidR="00EE2E22" w:rsidRPr="00FA22D3" w:rsidRDefault="00EE2E22" w:rsidP="00EE2E22">
      <w:pPr>
        <w:pStyle w:val="PL"/>
        <w:rPr>
          <w:noProof w:val="0"/>
          <w:snapToGrid w:val="0"/>
        </w:rPr>
      </w:pPr>
      <w:r w:rsidRPr="00FA22D3">
        <w:rPr>
          <w:noProof w:val="0"/>
          <w:snapToGrid w:val="0"/>
        </w:rPr>
        <w:t>--</w:t>
      </w:r>
    </w:p>
    <w:p w14:paraId="30DC7C6A" w14:textId="77777777" w:rsidR="00EE2E22" w:rsidRPr="00FA22D3" w:rsidRDefault="00EE2E22" w:rsidP="00EE2E22">
      <w:pPr>
        <w:pStyle w:val="PL"/>
        <w:outlineLvl w:val="4"/>
        <w:rPr>
          <w:noProof w:val="0"/>
          <w:snapToGrid w:val="0"/>
        </w:rPr>
      </w:pPr>
      <w:r w:rsidRPr="00FA22D3">
        <w:rPr>
          <w:noProof w:val="0"/>
          <w:snapToGrid w:val="0"/>
        </w:rPr>
        <w:t>-- Initial Context Setup Elementary Procedure</w:t>
      </w:r>
    </w:p>
    <w:p w14:paraId="159DAD60" w14:textId="77777777" w:rsidR="00EE2E22" w:rsidRPr="00FA22D3" w:rsidRDefault="00EE2E22" w:rsidP="00EE2E22">
      <w:pPr>
        <w:pStyle w:val="PL"/>
        <w:rPr>
          <w:noProof w:val="0"/>
          <w:snapToGrid w:val="0"/>
        </w:rPr>
      </w:pPr>
      <w:r w:rsidRPr="00FA22D3">
        <w:rPr>
          <w:noProof w:val="0"/>
          <w:snapToGrid w:val="0"/>
        </w:rPr>
        <w:t>--</w:t>
      </w:r>
    </w:p>
    <w:p w14:paraId="5D10FE8F" w14:textId="77777777" w:rsidR="00EE2E22" w:rsidRPr="00FA22D3" w:rsidRDefault="00EE2E22" w:rsidP="00EE2E22">
      <w:pPr>
        <w:pStyle w:val="PL"/>
        <w:rPr>
          <w:noProof w:val="0"/>
          <w:snapToGrid w:val="0"/>
        </w:rPr>
      </w:pPr>
      <w:r w:rsidRPr="00FA22D3">
        <w:rPr>
          <w:noProof w:val="0"/>
          <w:snapToGrid w:val="0"/>
        </w:rPr>
        <w:t>-- **************************************************************</w:t>
      </w:r>
    </w:p>
    <w:p w14:paraId="7002A71D" w14:textId="77777777" w:rsidR="00EE2E22" w:rsidRPr="00FA22D3" w:rsidRDefault="00EE2E22" w:rsidP="00EE2E22">
      <w:pPr>
        <w:pStyle w:val="PL"/>
        <w:rPr>
          <w:noProof w:val="0"/>
          <w:snapToGrid w:val="0"/>
        </w:rPr>
      </w:pPr>
    </w:p>
    <w:p w14:paraId="30D1E458" w14:textId="77777777" w:rsidR="00EE2E22" w:rsidRPr="00FA22D3" w:rsidRDefault="00EE2E22" w:rsidP="00EE2E22">
      <w:pPr>
        <w:pStyle w:val="PL"/>
        <w:rPr>
          <w:noProof w:val="0"/>
          <w:snapToGrid w:val="0"/>
        </w:rPr>
      </w:pPr>
      <w:r w:rsidRPr="00FA22D3">
        <w:rPr>
          <w:noProof w:val="0"/>
          <w:snapToGrid w:val="0"/>
        </w:rPr>
        <w:t>-- **************************************************************</w:t>
      </w:r>
    </w:p>
    <w:p w14:paraId="7F31D184" w14:textId="77777777" w:rsidR="00EE2E22" w:rsidRPr="00FA22D3" w:rsidRDefault="00EE2E22" w:rsidP="00EE2E22">
      <w:pPr>
        <w:pStyle w:val="PL"/>
        <w:rPr>
          <w:noProof w:val="0"/>
          <w:snapToGrid w:val="0"/>
        </w:rPr>
      </w:pPr>
      <w:r w:rsidRPr="00FA22D3">
        <w:rPr>
          <w:noProof w:val="0"/>
          <w:snapToGrid w:val="0"/>
        </w:rPr>
        <w:t>--</w:t>
      </w:r>
    </w:p>
    <w:p w14:paraId="353FB515" w14:textId="77777777" w:rsidR="00EE2E22" w:rsidRPr="00FA22D3" w:rsidRDefault="00EE2E22" w:rsidP="00EE2E22">
      <w:pPr>
        <w:pStyle w:val="PL"/>
        <w:outlineLvl w:val="4"/>
        <w:rPr>
          <w:noProof w:val="0"/>
          <w:snapToGrid w:val="0"/>
        </w:rPr>
      </w:pPr>
      <w:r w:rsidRPr="00FA22D3">
        <w:rPr>
          <w:noProof w:val="0"/>
          <w:snapToGrid w:val="0"/>
        </w:rPr>
        <w:t>-- INITIAL CONTEXT SETUP REQUEST</w:t>
      </w:r>
    </w:p>
    <w:p w14:paraId="6812B17B" w14:textId="77777777" w:rsidR="00EE2E22" w:rsidRPr="00FA22D3" w:rsidRDefault="00EE2E22" w:rsidP="00EE2E22">
      <w:pPr>
        <w:pStyle w:val="PL"/>
        <w:rPr>
          <w:noProof w:val="0"/>
          <w:snapToGrid w:val="0"/>
        </w:rPr>
      </w:pPr>
      <w:r w:rsidRPr="00FA22D3">
        <w:rPr>
          <w:noProof w:val="0"/>
          <w:snapToGrid w:val="0"/>
        </w:rPr>
        <w:t>--</w:t>
      </w:r>
    </w:p>
    <w:p w14:paraId="302FA722" w14:textId="77777777" w:rsidR="00EE2E22" w:rsidRPr="00FA22D3" w:rsidRDefault="00EE2E22" w:rsidP="00EE2E22">
      <w:pPr>
        <w:pStyle w:val="PL"/>
        <w:rPr>
          <w:noProof w:val="0"/>
          <w:snapToGrid w:val="0"/>
        </w:rPr>
      </w:pPr>
      <w:r w:rsidRPr="00FA22D3">
        <w:rPr>
          <w:noProof w:val="0"/>
          <w:snapToGrid w:val="0"/>
        </w:rPr>
        <w:t>-- **************************************************************</w:t>
      </w:r>
    </w:p>
    <w:p w14:paraId="2F2B88F6" w14:textId="77777777" w:rsidR="00EE2E22" w:rsidRPr="00FA22D3" w:rsidRDefault="00EE2E22" w:rsidP="00EE2E22">
      <w:pPr>
        <w:pStyle w:val="PL"/>
        <w:rPr>
          <w:noProof w:val="0"/>
          <w:snapToGrid w:val="0"/>
        </w:rPr>
      </w:pPr>
    </w:p>
    <w:p w14:paraId="34321564" w14:textId="77777777" w:rsidR="00EE2E22" w:rsidRPr="00FA22D3" w:rsidRDefault="00EE2E22" w:rsidP="00EE2E22">
      <w:pPr>
        <w:pStyle w:val="PL"/>
        <w:rPr>
          <w:noProof w:val="0"/>
          <w:snapToGrid w:val="0"/>
        </w:rPr>
      </w:pPr>
      <w:proofErr w:type="gramStart"/>
      <w:r w:rsidRPr="00FA22D3">
        <w:rPr>
          <w:noProof w:val="0"/>
          <w:snapToGrid w:val="0"/>
        </w:rPr>
        <w:t>InitialContextSetupRequest :</w:t>
      </w:r>
      <w:proofErr w:type="gramEnd"/>
      <w:r w:rsidRPr="00FA22D3">
        <w:rPr>
          <w:noProof w:val="0"/>
          <w:snapToGrid w:val="0"/>
        </w:rPr>
        <w:t>:= SEQUENCE {</w:t>
      </w:r>
    </w:p>
    <w:p w14:paraId="006B76D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{InitialContextSetupRequestIEs} },</w:t>
      </w:r>
    </w:p>
    <w:p w14:paraId="35BBFED0" w14:textId="77777777" w:rsidR="00EE2E22" w:rsidRPr="00FA22D3" w:rsidRDefault="00EE2E22" w:rsidP="00EE2E22">
      <w:pPr>
        <w:pStyle w:val="PL"/>
        <w:rPr>
          <w:noProof w:val="0"/>
          <w:snapToGrid w:val="0"/>
        </w:rPr>
      </w:pPr>
      <w:r w:rsidRPr="00FA22D3">
        <w:rPr>
          <w:noProof w:val="0"/>
          <w:snapToGrid w:val="0"/>
        </w:rPr>
        <w:tab/>
        <w:t>...</w:t>
      </w:r>
    </w:p>
    <w:p w14:paraId="082B3514" w14:textId="77777777" w:rsidR="00EE2E22" w:rsidRPr="00FA22D3" w:rsidRDefault="00EE2E22" w:rsidP="00EE2E22">
      <w:pPr>
        <w:pStyle w:val="PL"/>
        <w:rPr>
          <w:noProof w:val="0"/>
          <w:snapToGrid w:val="0"/>
        </w:rPr>
      </w:pPr>
      <w:r w:rsidRPr="00FA22D3">
        <w:rPr>
          <w:noProof w:val="0"/>
          <w:snapToGrid w:val="0"/>
        </w:rPr>
        <w:t>}</w:t>
      </w:r>
    </w:p>
    <w:p w14:paraId="7C9FF217" w14:textId="77777777" w:rsidR="00EE2E22" w:rsidRPr="00FA22D3" w:rsidRDefault="00EE2E22" w:rsidP="00EE2E22">
      <w:pPr>
        <w:pStyle w:val="PL"/>
        <w:rPr>
          <w:noProof w:val="0"/>
          <w:snapToGrid w:val="0"/>
        </w:rPr>
      </w:pPr>
    </w:p>
    <w:p w14:paraId="1F17548B" w14:textId="77777777" w:rsidR="00EE2E22" w:rsidRPr="00FA22D3" w:rsidRDefault="00EE2E22" w:rsidP="00EE2E22">
      <w:pPr>
        <w:pStyle w:val="PL"/>
        <w:rPr>
          <w:noProof w:val="0"/>
          <w:snapToGrid w:val="0"/>
        </w:rPr>
      </w:pPr>
      <w:r w:rsidRPr="00FA22D3">
        <w:rPr>
          <w:noProof w:val="0"/>
          <w:snapToGrid w:val="0"/>
        </w:rPr>
        <w:t>InitialContextSetupRequestIEs NGAP-PROTOCOL-</w:t>
      </w:r>
      <w:proofErr w:type="gramStart"/>
      <w:r w:rsidRPr="00FA22D3">
        <w:rPr>
          <w:noProof w:val="0"/>
          <w:snapToGrid w:val="0"/>
        </w:rPr>
        <w:t>IES :</w:t>
      </w:r>
      <w:proofErr w:type="gramEnd"/>
      <w:r w:rsidRPr="00FA22D3">
        <w:rPr>
          <w:noProof w:val="0"/>
          <w:snapToGrid w:val="0"/>
        </w:rPr>
        <w:t>:= {</w:t>
      </w:r>
    </w:p>
    <w:p w14:paraId="5D13197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0C489DA"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E93CB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4CA63F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14:paraId="4369B267"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8EDF1A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6B5D9F5D"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id-PDUSessionResourceSetup</w:t>
      </w:r>
      <w:r w:rsidRPr="00FA22D3">
        <w:rPr>
          <w:noProof w:val="0"/>
        </w:rPr>
        <w:t>ListCxtReq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ListCxtReq</w:t>
      </w:r>
      <w:r w:rsidRPr="00FA22D3">
        <w:rPr>
          <w:noProof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1B795FF"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01F7A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585CAD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C33B2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4C0FE9E"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F4B6C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91415A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28EA3B8" w14:textId="77777777" w:rsidR="00EE2E22" w:rsidRPr="00FA22D3" w:rsidRDefault="00EE2E22" w:rsidP="00EE2E22">
      <w:pPr>
        <w:pStyle w:val="PL"/>
        <w:rPr>
          <w:noProof w:val="0"/>
          <w:snapToGrid w:val="0"/>
        </w:rPr>
      </w:pPr>
      <w:r w:rsidRPr="00FA22D3">
        <w:rPr>
          <w:noProof w:val="0"/>
          <w:snapToGrid w:val="0"/>
        </w:rPr>
        <w:lastRenderedPageBreak/>
        <w:tab/>
      </w:r>
      <w:proofErr w:type="gramStart"/>
      <w:r w:rsidRPr="00FA22D3">
        <w:rPr>
          <w:noProof w:val="0"/>
          <w:snapToGrid w:val="0"/>
        </w:rPr>
        <w:t>{ ID</w:t>
      </w:r>
      <w:proofErr w:type="gramEnd"/>
      <w:r w:rsidRPr="00FA22D3">
        <w:rPr>
          <w:noProof w:val="0"/>
          <w:snapToGrid w:val="0"/>
        </w:rPr>
        <w:t xml:space="preserve">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52BA8B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6F3D99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3EEFAF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21E239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948B74A" w14:textId="77777777" w:rsidR="00EE2E22" w:rsidRPr="000F662D"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0F662D">
        <w:rPr>
          <w:noProof w:val="0"/>
          <w:snapToGrid w:val="0"/>
        </w:rPr>
        <w:t>|</w:t>
      </w:r>
    </w:p>
    <w:p w14:paraId="75AC84BF" w14:textId="77777777" w:rsidR="00EE2E22" w:rsidRPr="00E96367" w:rsidRDefault="00EE2E22" w:rsidP="00EE2E22">
      <w:pPr>
        <w:pStyle w:val="PL"/>
        <w:rPr>
          <w:noProof w:val="0"/>
          <w:snapToGrid w:val="0"/>
        </w:rPr>
      </w:pPr>
      <w:r w:rsidRPr="000F662D">
        <w:rPr>
          <w:noProof w:val="0"/>
          <w:snapToGrid w:val="0"/>
        </w:rPr>
        <w:tab/>
      </w:r>
      <w:proofErr w:type="gramStart"/>
      <w:r w:rsidRPr="000F662D">
        <w:rPr>
          <w:noProof w:val="0"/>
          <w:snapToGrid w:val="0"/>
        </w:rPr>
        <w:t>{ ID</w:t>
      </w:r>
      <w:proofErr w:type="gramEnd"/>
      <w:r w:rsidRPr="000F662D">
        <w:rPr>
          <w:noProof w:val="0"/>
          <w:snapToGrid w:val="0"/>
        </w:rPr>
        <w:t xml:space="preserve"> id-LocationReportingRequestType</w:t>
      </w:r>
      <w:r w:rsidRPr="000F662D">
        <w:rPr>
          <w:noProof w:val="0"/>
          <w:snapToGrid w:val="0"/>
        </w:rPr>
        <w:tab/>
      </w:r>
      <w:r w:rsidRPr="000F662D">
        <w:rPr>
          <w:noProof w:val="0"/>
          <w:snapToGrid w:val="0"/>
        </w:rPr>
        <w:tab/>
      </w:r>
      <w:r w:rsidRPr="000F662D">
        <w:rPr>
          <w:noProof w:val="0"/>
          <w:snapToGrid w:val="0"/>
        </w:rPr>
        <w:tab/>
        <w:t>CRITICALITY ignore</w:t>
      </w:r>
      <w:r w:rsidRPr="000F662D">
        <w:rPr>
          <w:noProof w:val="0"/>
          <w:snapToGrid w:val="0"/>
        </w:rPr>
        <w:tab/>
        <w:t>TYPE LocationReportingRequestType</w:t>
      </w:r>
      <w:r w:rsidRPr="000F662D">
        <w:rPr>
          <w:noProof w:val="0"/>
          <w:snapToGrid w:val="0"/>
        </w:rPr>
        <w:tab/>
      </w:r>
      <w:r w:rsidRPr="000F662D">
        <w:rPr>
          <w:noProof w:val="0"/>
          <w:snapToGrid w:val="0"/>
        </w:rPr>
        <w:tab/>
      </w:r>
      <w:r w:rsidRPr="000F662D">
        <w:rPr>
          <w:noProof w:val="0"/>
          <w:snapToGrid w:val="0"/>
        </w:rPr>
        <w:tab/>
      </w:r>
      <w:r>
        <w:rPr>
          <w:noProof w:val="0"/>
          <w:snapToGrid w:val="0"/>
        </w:rPr>
        <w:tab/>
      </w:r>
      <w:r>
        <w:rPr>
          <w:noProof w:val="0"/>
          <w:snapToGrid w:val="0"/>
        </w:rPr>
        <w:tab/>
      </w:r>
      <w:r w:rsidRPr="000F662D">
        <w:rPr>
          <w:noProof w:val="0"/>
          <w:snapToGrid w:val="0"/>
        </w:rPr>
        <w:t>PRESENCE optional</w:t>
      </w:r>
      <w:r w:rsidRPr="000F662D">
        <w:rPr>
          <w:noProof w:val="0"/>
          <w:snapToGrid w:val="0"/>
        </w:rPr>
        <w:tab/>
      </w:r>
      <w:r w:rsidRPr="000F662D">
        <w:rPr>
          <w:noProof w:val="0"/>
          <w:snapToGrid w:val="0"/>
        </w:rPr>
        <w:tab/>
        <w:t>}</w:t>
      </w:r>
      <w:r w:rsidRPr="00E96367">
        <w:rPr>
          <w:noProof w:val="0"/>
          <w:snapToGrid w:val="0"/>
        </w:rPr>
        <w:t>|</w:t>
      </w:r>
    </w:p>
    <w:p w14:paraId="766D7EC2" w14:textId="01C25B4E" w:rsidR="00EE2E22" w:rsidRDefault="00EE2E22" w:rsidP="00EE2E22">
      <w:pPr>
        <w:pStyle w:val="PL"/>
        <w:rPr>
          <w:noProof w:val="0"/>
          <w:snapToGrid w:val="0"/>
        </w:rPr>
      </w:pPr>
      <w:r>
        <w:rPr>
          <w:noProof w:val="0"/>
          <w:snapToGrid w:val="0"/>
        </w:rPr>
        <w:tab/>
      </w:r>
      <w:proofErr w:type="gramStart"/>
      <w:r w:rsidRPr="00E96367">
        <w:rPr>
          <w:noProof w:val="0"/>
          <w:snapToGrid w:val="0"/>
        </w:rPr>
        <w:t>{ ID</w:t>
      </w:r>
      <w:proofErr w:type="gramEnd"/>
      <w:r w:rsidRPr="00E96367">
        <w:rPr>
          <w:noProof w:val="0"/>
          <w:snapToGrid w:val="0"/>
        </w:rPr>
        <w:t xml:space="preserve">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r w:rsidR="009710DC" w:rsidRPr="00E96367">
        <w:rPr>
          <w:noProof w:val="0"/>
          <w:snapToGrid w:val="0"/>
        </w:rPr>
        <w:t>|</w:t>
      </w:r>
    </w:p>
    <w:p w14:paraId="06432A3C" w14:textId="757244F3" w:rsidR="009710DC" w:rsidRDefault="009710DC" w:rsidP="009710DC">
      <w:pPr>
        <w:pStyle w:val="PL"/>
        <w:ind w:firstLineChars="250" w:firstLine="400"/>
        <w:rPr>
          <w:ins w:id="681" w:author="JianXu/책임연구원/차세대표준(연)5G표준Task(james6.xu@lge.com)" w:date="2019-08-08T16:54: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del w:id="682" w:author="Jian (James) Xu_LGE" w:date="2020-02-04T16:46:00Z">
        <w:r w:rsidDel="00C903D1">
          <w:rPr>
            <w:noProof w:val="0"/>
            <w:snapToGrid w:val="0"/>
          </w:rPr>
          <w:delText>,</w:delText>
        </w:r>
      </w:del>
      <w:ins w:id="683" w:author="Jian (James) Xu_LGE" w:date="2020-02-04T16:46:00Z">
        <w:r w:rsidRPr="00E96367">
          <w:rPr>
            <w:noProof w:val="0"/>
            <w:snapToGrid w:val="0"/>
          </w:rPr>
          <w:t>|</w:t>
        </w:r>
      </w:ins>
    </w:p>
    <w:p w14:paraId="085BC6D7" w14:textId="77777777" w:rsidR="00AF660B" w:rsidRDefault="00AF660B">
      <w:pPr>
        <w:pStyle w:val="PL"/>
        <w:ind w:firstLineChars="250" w:firstLine="400"/>
        <w:rPr>
          <w:ins w:id="684" w:author="Jian (James) Xu_LGE" w:date="2020-02-04T10:17:00Z"/>
          <w:noProof w:val="0"/>
          <w:snapToGrid w:val="0"/>
        </w:rPr>
        <w:pPrChange w:id="685" w:author="Jian (James) Xu_LGE" w:date="2020-02-04T16:47:00Z">
          <w:pPr>
            <w:pStyle w:val="PL"/>
          </w:pPr>
        </w:pPrChange>
      </w:pPr>
      <w:proofErr w:type="gramStart"/>
      <w:ins w:id="686" w:author="Jian (James) Xu_LGE" w:date="2020-02-04T10:17: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43E7E2DF" w14:textId="77777777" w:rsidR="00AF660B" w:rsidRDefault="00AF660B">
      <w:pPr>
        <w:pStyle w:val="PL"/>
        <w:ind w:firstLineChars="250" w:firstLine="400"/>
        <w:rPr>
          <w:ins w:id="687" w:author="Jian (James) Xu_LGE" w:date="2020-02-04T10:17:00Z"/>
          <w:noProof w:val="0"/>
          <w:snapToGrid w:val="0"/>
        </w:rPr>
        <w:pPrChange w:id="688" w:author="Jian (James) Xu_LGE" w:date="2020-02-04T16:47:00Z">
          <w:pPr>
            <w:pStyle w:val="PL"/>
          </w:pPr>
        </w:pPrChange>
      </w:pPr>
      <w:proofErr w:type="gramStart"/>
      <w:ins w:id="689" w:author="Jian (James) Xu_LGE" w:date="2020-02-04T10:17: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31F76AC4" w14:textId="77777777" w:rsidR="00AF660B" w:rsidRDefault="00AF660B">
      <w:pPr>
        <w:pStyle w:val="PL"/>
        <w:ind w:firstLineChars="250" w:firstLine="400"/>
        <w:rPr>
          <w:ins w:id="690" w:author="Jian (James) Xu_LGE" w:date="2020-02-04T10:17:00Z"/>
          <w:noProof w:val="0"/>
          <w:snapToGrid w:val="0"/>
        </w:rPr>
        <w:pPrChange w:id="691" w:author="Jian (James) Xu_LGE" w:date="2020-02-04T16:47:00Z">
          <w:pPr>
            <w:pStyle w:val="PL"/>
          </w:pPr>
        </w:pPrChange>
      </w:pPr>
      <w:proofErr w:type="gramStart"/>
      <w:ins w:id="692" w:author="Jian (James) Xu_LGE" w:date="2020-02-04T10:17: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7BC7AE4D" w14:textId="47BDC406" w:rsidR="00AF660B" w:rsidRDefault="00AF660B" w:rsidP="00AF660B">
      <w:pPr>
        <w:pStyle w:val="PL"/>
        <w:ind w:firstLineChars="250" w:firstLine="400"/>
        <w:rPr>
          <w:ins w:id="693" w:author="Jian (James) Xu_LGE" w:date="2020-02-04T10:17:00Z"/>
          <w:noProof w:val="0"/>
          <w:snapToGrid w:val="0"/>
        </w:rPr>
      </w:pPr>
      <w:proofErr w:type="gramStart"/>
      <w:ins w:id="694" w:author="Jian (James) Xu_LGE" w:date="2020-02-04T10:17: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BB2FB62" w14:textId="3676BCA7" w:rsidR="00AB2360" w:rsidRPr="00FA22D3" w:rsidRDefault="00AF660B" w:rsidP="00AF660B">
      <w:pPr>
        <w:pStyle w:val="PL"/>
        <w:ind w:firstLineChars="250" w:firstLine="400"/>
        <w:rPr>
          <w:noProof w:val="0"/>
          <w:snapToGrid w:val="0"/>
        </w:rPr>
      </w:pPr>
      <w:proofErr w:type="gramStart"/>
      <w:ins w:id="695" w:author="Jian (James) Xu_LGE" w:date="2020-02-04T10:17:00Z">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sidRPr="00BE24FC">
          <w:rPr>
            <w:noProof w:val="0"/>
            <w:snapToGrid w:val="0"/>
          </w:rPr>
          <w:t>,</w:t>
        </w:r>
      </w:ins>
    </w:p>
    <w:p w14:paraId="6C629153" w14:textId="77777777" w:rsidR="00EE2E22" w:rsidRPr="00FA22D3" w:rsidRDefault="00EE2E22" w:rsidP="00EE2E22">
      <w:pPr>
        <w:pStyle w:val="PL"/>
        <w:rPr>
          <w:noProof w:val="0"/>
          <w:snapToGrid w:val="0"/>
        </w:rPr>
      </w:pPr>
      <w:r w:rsidRPr="00FA22D3">
        <w:rPr>
          <w:noProof w:val="0"/>
          <w:snapToGrid w:val="0"/>
        </w:rPr>
        <w:tab/>
        <w:t>...</w:t>
      </w:r>
    </w:p>
    <w:p w14:paraId="1C6E1C3C" w14:textId="77777777" w:rsidR="00EE2E22" w:rsidRPr="00FA22D3" w:rsidRDefault="00EE2E22" w:rsidP="00EE2E22">
      <w:pPr>
        <w:pStyle w:val="PL"/>
        <w:rPr>
          <w:noProof w:val="0"/>
          <w:snapToGrid w:val="0"/>
        </w:rPr>
      </w:pPr>
      <w:r w:rsidRPr="00FA22D3">
        <w:rPr>
          <w:noProof w:val="0"/>
          <w:snapToGrid w:val="0"/>
        </w:rPr>
        <w:t>}</w:t>
      </w:r>
    </w:p>
    <w:p w14:paraId="473DDFAC" w14:textId="77777777" w:rsidR="00EE2E22" w:rsidRPr="00FA22D3" w:rsidRDefault="00EE2E22" w:rsidP="00EE2E22">
      <w:pPr>
        <w:pStyle w:val="PL"/>
        <w:spacing w:line="0" w:lineRule="atLeast"/>
        <w:rPr>
          <w:noProof w:val="0"/>
          <w:snapToGrid w:val="0"/>
        </w:rPr>
      </w:pPr>
    </w:p>
    <w:p w14:paraId="2BBA93F7" w14:textId="77777777" w:rsidR="00F02600" w:rsidRDefault="00F02600" w:rsidP="005C627C">
      <w:pPr>
        <w:pStyle w:val="EW"/>
        <w:ind w:left="0" w:firstLine="0"/>
        <w:rPr>
          <w:lang w:eastAsia="ko-KR"/>
        </w:rPr>
      </w:pPr>
    </w:p>
    <w:p w14:paraId="2FCB3356" w14:textId="77777777" w:rsidR="00EE2E22" w:rsidRDefault="00EE2E22" w:rsidP="00EE2E22">
      <w:pPr>
        <w:rPr>
          <w:b/>
        </w:rPr>
      </w:pPr>
      <w:r w:rsidRPr="00CA6F66">
        <w:rPr>
          <w:b/>
          <w:highlight w:val="red"/>
        </w:rPr>
        <w:t>UNCHANGED PART OMITTED</w:t>
      </w:r>
    </w:p>
    <w:p w14:paraId="217D4475" w14:textId="77777777" w:rsidR="00EE2E22" w:rsidRDefault="00EE2E22" w:rsidP="005C627C">
      <w:pPr>
        <w:pStyle w:val="EW"/>
        <w:ind w:left="0" w:firstLine="0"/>
        <w:rPr>
          <w:lang w:eastAsia="ko-KR"/>
        </w:rPr>
      </w:pPr>
    </w:p>
    <w:p w14:paraId="5DB80AA7" w14:textId="77777777" w:rsidR="00EE2E22" w:rsidRPr="00FA22D3" w:rsidRDefault="00EE2E22" w:rsidP="00EE2E22">
      <w:pPr>
        <w:pStyle w:val="PL"/>
        <w:spacing w:line="0" w:lineRule="atLeast"/>
        <w:rPr>
          <w:noProof w:val="0"/>
          <w:snapToGrid w:val="0"/>
        </w:rPr>
      </w:pPr>
    </w:p>
    <w:p w14:paraId="787D93D0" w14:textId="77777777" w:rsidR="00EE2E22" w:rsidRPr="00FA22D3" w:rsidRDefault="00EE2E22" w:rsidP="00EE2E22">
      <w:pPr>
        <w:pStyle w:val="PL"/>
        <w:rPr>
          <w:noProof w:val="0"/>
          <w:snapToGrid w:val="0"/>
        </w:rPr>
      </w:pPr>
      <w:r w:rsidRPr="00FA22D3">
        <w:rPr>
          <w:noProof w:val="0"/>
          <w:snapToGrid w:val="0"/>
        </w:rPr>
        <w:t>-- **************************************************************</w:t>
      </w:r>
    </w:p>
    <w:p w14:paraId="049C8907" w14:textId="77777777" w:rsidR="00EE2E22" w:rsidRPr="00FA22D3" w:rsidRDefault="00EE2E22" w:rsidP="00EE2E22">
      <w:pPr>
        <w:pStyle w:val="PL"/>
        <w:rPr>
          <w:noProof w:val="0"/>
          <w:snapToGrid w:val="0"/>
        </w:rPr>
      </w:pPr>
      <w:r w:rsidRPr="00FA22D3">
        <w:rPr>
          <w:noProof w:val="0"/>
          <w:snapToGrid w:val="0"/>
        </w:rPr>
        <w:t>--</w:t>
      </w:r>
    </w:p>
    <w:p w14:paraId="04418BC4" w14:textId="77777777" w:rsidR="00EE2E22" w:rsidRPr="00FA22D3" w:rsidRDefault="00EE2E22" w:rsidP="00EE2E22">
      <w:pPr>
        <w:pStyle w:val="PL"/>
        <w:outlineLvl w:val="4"/>
        <w:rPr>
          <w:noProof w:val="0"/>
          <w:snapToGrid w:val="0"/>
        </w:rPr>
      </w:pPr>
      <w:r w:rsidRPr="00FA22D3">
        <w:rPr>
          <w:noProof w:val="0"/>
          <w:snapToGrid w:val="0"/>
        </w:rPr>
        <w:t>-- UE Context Modification Elementary Procedure</w:t>
      </w:r>
    </w:p>
    <w:p w14:paraId="619B96D9" w14:textId="77777777" w:rsidR="00EE2E22" w:rsidRPr="00FA22D3" w:rsidRDefault="00EE2E22" w:rsidP="00EE2E22">
      <w:pPr>
        <w:pStyle w:val="PL"/>
        <w:rPr>
          <w:noProof w:val="0"/>
          <w:snapToGrid w:val="0"/>
        </w:rPr>
      </w:pPr>
      <w:r w:rsidRPr="00FA22D3">
        <w:rPr>
          <w:noProof w:val="0"/>
          <w:snapToGrid w:val="0"/>
        </w:rPr>
        <w:t>--</w:t>
      </w:r>
    </w:p>
    <w:p w14:paraId="28F6E8F6" w14:textId="77777777" w:rsidR="00EE2E22" w:rsidRPr="00FA22D3" w:rsidRDefault="00EE2E22" w:rsidP="00EE2E22">
      <w:pPr>
        <w:pStyle w:val="PL"/>
        <w:rPr>
          <w:noProof w:val="0"/>
          <w:snapToGrid w:val="0"/>
        </w:rPr>
      </w:pPr>
      <w:r w:rsidRPr="00FA22D3">
        <w:rPr>
          <w:noProof w:val="0"/>
          <w:snapToGrid w:val="0"/>
        </w:rPr>
        <w:t>-- **************************************************************</w:t>
      </w:r>
    </w:p>
    <w:p w14:paraId="2353EEF3" w14:textId="77777777" w:rsidR="00EE2E22" w:rsidRPr="00FA22D3" w:rsidRDefault="00EE2E22" w:rsidP="00EE2E22">
      <w:pPr>
        <w:pStyle w:val="PL"/>
        <w:rPr>
          <w:noProof w:val="0"/>
        </w:rPr>
      </w:pPr>
    </w:p>
    <w:p w14:paraId="6602A1FD" w14:textId="77777777" w:rsidR="00EE2E22" w:rsidRPr="00FA22D3" w:rsidRDefault="00EE2E22" w:rsidP="00EE2E22">
      <w:pPr>
        <w:pStyle w:val="PL"/>
        <w:rPr>
          <w:noProof w:val="0"/>
          <w:snapToGrid w:val="0"/>
        </w:rPr>
      </w:pPr>
      <w:r w:rsidRPr="00FA22D3">
        <w:rPr>
          <w:noProof w:val="0"/>
          <w:snapToGrid w:val="0"/>
        </w:rPr>
        <w:t>-- **************************************************************</w:t>
      </w:r>
    </w:p>
    <w:p w14:paraId="0E0D4C37" w14:textId="77777777" w:rsidR="00EE2E22" w:rsidRPr="00FA22D3" w:rsidRDefault="00EE2E22" w:rsidP="00EE2E22">
      <w:pPr>
        <w:pStyle w:val="PL"/>
        <w:rPr>
          <w:noProof w:val="0"/>
          <w:snapToGrid w:val="0"/>
        </w:rPr>
      </w:pPr>
      <w:r w:rsidRPr="00FA22D3">
        <w:rPr>
          <w:noProof w:val="0"/>
          <w:snapToGrid w:val="0"/>
        </w:rPr>
        <w:t>--</w:t>
      </w:r>
    </w:p>
    <w:p w14:paraId="2F31A3A3" w14:textId="77777777" w:rsidR="00EE2E22" w:rsidRPr="00FA22D3" w:rsidRDefault="00EE2E22" w:rsidP="00EE2E22">
      <w:pPr>
        <w:pStyle w:val="PL"/>
        <w:outlineLvl w:val="3"/>
        <w:rPr>
          <w:noProof w:val="0"/>
          <w:snapToGrid w:val="0"/>
        </w:rPr>
      </w:pPr>
      <w:r w:rsidRPr="00FA22D3">
        <w:rPr>
          <w:noProof w:val="0"/>
          <w:snapToGrid w:val="0"/>
        </w:rPr>
        <w:t>-- UE CONTEXT MODIFICATION REQUEST</w:t>
      </w:r>
    </w:p>
    <w:p w14:paraId="1E5F6CE6" w14:textId="77777777" w:rsidR="00EE2E22" w:rsidRPr="00FA22D3" w:rsidRDefault="00EE2E22" w:rsidP="00EE2E22">
      <w:pPr>
        <w:pStyle w:val="PL"/>
        <w:rPr>
          <w:noProof w:val="0"/>
          <w:snapToGrid w:val="0"/>
        </w:rPr>
      </w:pPr>
      <w:r w:rsidRPr="00FA22D3">
        <w:rPr>
          <w:noProof w:val="0"/>
          <w:snapToGrid w:val="0"/>
        </w:rPr>
        <w:t>--</w:t>
      </w:r>
    </w:p>
    <w:p w14:paraId="4DE16E5F" w14:textId="77777777" w:rsidR="00EE2E22" w:rsidRPr="00FA22D3" w:rsidRDefault="00EE2E22" w:rsidP="00EE2E22">
      <w:pPr>
        <w:pStyle w:val="PL"/>
        <w:rPr>
          <w:noProof w:val="0"/>
          <w:snapToGrid w:val="0"/>
        </w:rPr>
      </w:pPr>
      <w:r w:rsidRPr="00FA22D3">
        <w:rPr>
          <w:noProof w:val="0"/>
          <w:snapToGrid w:val="0"/>
        </w:rPr>
        <w:t>-- **************************************************************</w:t>
      </w:r>
    </w:p>
    <w:p w14:paraId="5C5422E7" w14:textId="77777777" w:rsidR="00EE2E22" w:rsidRPr="00FA22D3" w:rsidRDefault="00EE2E22" w:rsidP="00EE2E22">
      <w:pPr>
        <w:pStyle w:val="PL"/>
        <w:rPr>
          <w:noProof w:val="0"/>
          <w:snapToGrid w:val="0"/>
        </w:rPr>
      </w:pPr>
    </w:p>
    <w:p w14:paraId="22CBE371" w14:textId="77777777" w:rsidR="00EE2E22" w:rsidRPr="00FA22D3" w:rsidRDefault="00EE2E22" w:rsidP="00EE2E22">
      <w:pPr>
        <w:pStyle w:val="PL"/>
        <w:rPr>
          <w:noProof w:val="0"/>
          <w:snapToGrid w:val="0"/>
        </w:rPr>
      </w:pPr>
      <w:proofErr w:type="gramStart"/>
      <w:r w:rsidRPr="00FA22D3">
        <w:rPr>
          <w:noProof w:val="0"/>
          <w:snapToGrid w:val="0"/>
        </w:rPr>
        <w:t>UEContextModificationRequest :</w:t>
      </w:r>
      <w:proofErr w:type="gramEnd"/>
      <w:r w:rsidRPr="00FA22D3">
        <w:rPr>
          <w:noProof w:val="0"/>
          <w:snapToGrid w:val="0"/>
        </w:rPr>
        <w:t>:= SEQUENCE {</w:t>
      </w:r>
    </w:p>
    <w:p w14:paraId="02E132A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{UEContextModificationRequestIEs} },</w:t>
      </w:r>
    </w:p>
    <w:p w14:paraId="14601665" w14:textId="77777777" w:rsidR="00EE2E22" w:rsidRPr="00FA22D3" w:rsidRDefault="00EE2E22" w:rsidP="00EE2E22">
      <w:pPr>
        <w:pStyle w:val="PL"/>
        <w:rPr>
          <w:noProof w:val="0"/>
          <w:snapToGrid w:val="0"/>
        </w:rPr>
      </w:pPr>
      <w:r w:rsidRPr="00FA22D3">
        <w:rPr>
          <w:noProof w:val="0"/>
          <w:snapToGrid w:val="0"/>
        </w:rPr>
        <w:tab/>
        <w:t>...</w:t>
      </w:r>
    </w:p>
    <w:p w14:paraId="4547D43F" w14:textId="77777777" w:rsidR="00EE2E22" w:rsidRPr="00FA22D3" w:rsidRDefault="00EE2E22" w:rsidP="00EE2E22">
      <w:pPr>
        <w:pStyle w:val="PL"/>
        <w:rPr>
          <w:noProof w:val="0"/>
          <w:snapToGrid w:val="0"/>
        </w:rPr>
      </w:pPr>
      <w:r w:rsidRPr="00FA22D3">
        <w:rPr>
          <w:noProof w:val="0"/>
          <w:snapToGrid w:val="0"/>
        </w:rPr>
        <w:t>}</w:t>
      </w:r>
    </w:p>
    <w:p w14:paraId="6FA63E2A" w14:textId="77777777" w:rsidR="00EE2E22" w:rsidRPr="00FA22D3" w:rsidRDefault="00EE2E22" w:rsidP="00EE2E22">
      <w:pPr>
        <w:pStyle w:val="PL"/>
        <w:rPr>
          <w:noProof w:val="0"/>
        </w:rPr>
      </w:pPr>
    </w:p>
    <w:p w14:paraId="57ABC3D2" w14:textId="77777777" w:rsidR="00EE2E22" w:rsidRPr="00FA22D3" w:rsidRDefault="00EE2E22" w:rsidP="00EE2E22">
      <w:pPr>
        <w:pStyle w:val="PL"/>
        <w:rPr>
          <w:noProof w:val="0"/>
          <w:snapToGrid w:val="0"/>
        </w:rPr>
      </w:pPr>
      <w:r w:rsidRPr="00FA22D3">
        <w:rPr>
          <w:noProof w:val="0"/>
          <w:snapToGrid w:val="0"/>
        </w:rPr>
        <w:t>UEContextModificationRequestIEs NGAP-PROTOCOL-</w:t>
      </w:r>
      <w:proofErr w:type="gramStart"/>
      <w:r w:rsidRPr="00FA22D3">
        <w:rPr>
          <w:noProof w:val="0"/>
          <w:snapToGrid w:val="0"/>
        </w:rPr>
        <w:t>IES :</w:t>
      </w:r>
      <w:proofErr w:type="gramEnd"/>
      <w:r w:rsidRPr="00FA22D3">
        <w:rPr>
          <w:noProof w:val="0"/>
          <w:snapToGrid w:val="0"/>
        </w:rPr>
        <w:t>:= {</w:t>
      </w:r>
      <w:r w:rsidRPr="00FA22D3">
        <w:rPr>
          <w:noProof w:val="0"/>
          <w:snapToGrid w:val="0"/>
        </w:rPr>
        <w:tab/>
      </w:r>
    </w:p>
    <w:p w14:paraId="7384452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45DB84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0A73E7E5"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B93FD1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760CDA5" w14:textId="77777777" w:rsidR="00EE2E22" w:rsidRPr="00FA22D3" w:rsidRDefault="00EE2E22" w:rsidP="00EE2E22">
      <w:pPr>
        <w:pStyle w:val="PL"/>
        <w:rPr>
          <w:noProof w:val="0"/>
          <w:snapToGrid w:val="0"/>
          <w:lang w:eastAsia="zh-CN"/>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noProof w:val="0"/>
          <w:snapToGrid w:val="0"/>
          <w:lang w:eastAsia="zh-CN"/>
        </w:rPr>
        <w:t>|</w:t>
      </w:r>
    </w:p>
    <w:p w14:paraId="77BE0390" w14:textId="77777777" w:rsidR="00EE2E22" w:rsidRPr="00FA22D3" w:rsidRDefault="00EE2E22" w:rsidP="00EE2E22">
      <w:pPr>
        <w:pStyle w:val="PL"/>
        <w:rPr>
          <w:noProof w:val="0"/>
          <w:snapToGrid w:val="0"/>
        </w:rPr>
      </w:pPr>
      <w:r w:rsidRPr="00FA22D3">
        <w:rPr>
          <w:noProof w:val="0"/>
          <w:snapToGrid w:val="0"/>
          <w:lang w:eastAsia="zh-CN"/>
        </w:rPr>
        <w:tab/>
      </w:r>
      <w:proofErr w:type="gramStart"/>
      <w:r w:rsidRPr="00FA22D3">
        <w:rPr>
          <w:noProof w:val="0"/>
          <w:snapToGrid w:val="0"/>
        </w:rPr>
        <w:t>{ ID</w:t>
      </w:r>
      <w:proofErr w:type="gramEnd"/>
      <w:r w:rsidRPr="00FA22D3">
        <w:rPr>
          <w:noProof w:val="0"/>
          <w:snapToGrid w:val="0"/>
        </w:rPr>
        <w:t xml:space="preserve">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F9B963C"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DF5D6E"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10126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5A0257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CRITICALITY </w:t>
      </w:r>
      <w:r>
        <w:rPr>
          <w:noProof w:val="0"/>
          <w:snapToGrid w:val="0"/>
        </w:rPr>
        <w:t>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BCAD4F1" w14:textId="77777777" w:rsidR="00EE2E22"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Pr>
          <w:noProof w:val="0"/>
          <w:snapToGrid w:val="0"/>
        </w:rPr>
        <w:t>|</w:t>
      </w:r>
    </w:p>
    <w:p w14:paraId="2F582C05" w14:textId="77777777" w:rsidR="00EE2E22" w:rsidRPr="00E96367" w:rsidRDefault="00EE2E22" w:rsidP="00EE2E22">
      <w:pPr>
        <w:pStyle w:val="PL"/>
        <w:rPr>
          <w:noProof w:val="0"/>
          <w:snapToGrid w:val="0"/>
        </w:rPr>
      </w:pPr>
      <w:r>
        <w:rPr>
          <w:noProof w:val="0"/>
          <w:snapToGrid w:val="0"/>
        </w:rPr>
        <w:tab/>
      </w:r>
      <w:proofErr w:type="gramStart"/>
      <w:r w:rsidRPr="00E67E0D">
        <w:rPr>
          <w:noProof w:val="0"/>
          <w:snapToGrid w:val="0"/>
        </w:rPr>
        <w:t>{ ID</w:t>
      </w:r>
      <w:proofErr w:type="gramEnd"/>
      <w:r w:rsidRPr="00E67E0D">
        <w:rPr>
          <w:noProof w:val="0"/>
          <w:snapToGrid w:val="0"/>
        </w:rPr>
        <w:t xml:space="preserve"> id-New</w:t>
      </w:r>
      <w:r>
        <w:rPr>
          <w:noProof w:val="0"/>
          <w:snapToGrid w:val="0"/>
        </w:rPr>
        <w:t>GUAMI</w:t>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sidRPr="00E96367">
        <w:rPr>
          <w:noProof w:val="0"/>
          <w:snapToGrid w:val="0"/>
        </w:rPr>
        <w:t>|</w:t>
      </w:r>
    </w:p>
    <w:p w14:paraId="649D8911" w14:textId="1CDDF148" w:rsidR="00EE2E22" w:rsidRDefault="00EE2E22" w:rsidP="00EE2E22">
      <w:pPr>
        <w:pStyle w:val="PL"/>
        <w:rPr>
          <w:noProof w:val="0"/>
          <w:snapToGrid w:val="0"/>
        </w:rPr>
      </w:pPr>
      <w:r w:rsidRPr="00E96367">
        <w:rPr>
          <w:noProof w:val="0"/>
          <w:snapToGrid w:val="0"/>
        </w:rPr>
        <w:lastRenderedPageBreak/>
        <w:tab/>
      </w:r>
      <w:proofErr w:type="gramStart"/>
      <w:r w:rsidRPr="00E96367">
        <w:rPr>
          <w:noProof w:val="0"/>
          <w:snapToGrid w:val="0"/>
        </w:rPr>
        <w:t>{ ID</w:t>
      </w:r>
      <w:proofErr w:type="gramEnd"/>
      <w:r w:rsidRPr="00E96367">
        <w:rPr>
          <w:noProof w:val="0"/>
          <w:snapToGrid w:val="0"/>
        </w:rPr>
        <w:t xml:space="preserve">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r w:rsidR="009710DC" w:rsidRPr="00E96367">
        <w:rPr>
          <w:noProof w:val="0"/>
          <w:snapToGrid w:val="0"/>
        </w:rPr>
        <w:t>|</w:t>
      </w:r>
    </w:p>
    <w:p w14:paraId="183575A9" w14:textId="03B6AFD4" w:rsidR="009710DC" w:rsidRDefault="009710DC" w:rsidP="009710DC">
      <w:pPr>
        <w:pStyle w:val="PL"/>
        <w:ind w:firstLineChars="250" w:firstLine="400"/>
        <w:rPr>
          <w:ins w:id="696" w:author="JianXu/책임연구원/차세대표준(연)5G표준Task(james6.xu@lge.com)" w:date="2019-08-08T17:00: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del w:id="697" w:author="Jian (James) Xu_LGE" w:date="2020-02-04T16:48:00Z">
        <w:r w:rsidDel="00F165FC">
          <w:rPr>
            <w:noProof w:val="0"/>
            <w:snapToGrid w:val="0"/>
          </w:rPr>
          <w:delText>,</w:delText>
        </w:r>
      </w:del>
      <w:ins w:id="698" w:author="Jian (James) Xu_LGE" w:date="2020-02-04T16:48:00Z">
        <w:r w:rsidRPr="00E96367">
          <w:rPr>
            <w:noProof w:val="0"/>
            <w:snapToGrid w:val="0"/>
          </w:rPr>
          <w:t>|</w:t>
        </w:r>
      </w:ins>
    </w:p>
    <w:p w14:paraId="4E79272B" w14:textId="77777777" w:rsidR="005F0FB1" w:rsidRDefault="005F0FB1" w:rsidP="005F0FB1">
      <w:pPr>
        <w:pStyle w:val="PL"/>
        <w:ind w:firstLineChars="250" w:firstLine="400"/>
        <w:rPr>
          <w:ins w:id="699" w:author="Jian (James) Xu_LGE" w:date="2020-02-04T10:20:00Z"/>
          <w:noProof w:val="0"/>
          <w:snapToGrid w:val="0"/>
        </w:rPr>
      </w:pPr>
      <w:proofErr w:type="gramStart"/>
      <w:ins w:id="700" w:author="Jian (James) Xu_LGE" w:date="2020-02-04T10:20: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18E088D2" w14:textId="77777777" w:rsidR="005F0FB1" w:rsidRDefault="005F0FB1">
      <w:pPr>
        <w:pStyle w:val="PL"/>
        <w:ind w:firstLineChars="250" w:firstLine="400"/>
        <w:rPr>
          <w:ins w:id="701" w:author="Jian (James) Xu_LGE" w:date="2020-02-04T10:20:00Z"/>
          <w:noProof w:val="0"/>
          <w:snapToGrid w:val="0"/>
        </w:rPr>
        <w:pPrChange w:id="702" w:author="Jian (James) Xu_LGE" w:date="2020-02-04T16:49:00Z">
          <w:pPr>
            <w:pStyle w:val="PL"/>
          </w:pPr>
        </w:pPrChange>
      </w:pPr>
      <w:proofErr w:type="gramStart"/>
      <w:ins w:id="703" w:author="Jian (James) Xu_LGE" w:date="2020-02-04T10:20: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78ED9EDA" w14:textId="77777777" w:rsidR="005F0FB1" w:rsidRDefault="005F0FB1" w:rsidP="005F0FB1">
      <w:pPr>
        <w:pStyle w:val="PL"/>
        <w:ind w:firstLineChars="250" w:firstLine="400"/>
        <w:rPr>
          <w:ins w:id="704" w:author="Jian (James) Xu_LGE" w:date="2020-02-04T10:20:00Z"/>
          <w:noProof w:val="0"/>
          <w:snapToGrid w:val="0"/>
        </w:rPr>
      </w:pPr>
      <w:proofErr w:type="gramStart"/>
      <w:ins w:id="705" w:author="Jian (James) Xu_LGE" w:date="2020-02-04T10:20: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4EF404BC" w14:textId="03575C21" w:rsidR="005F0FB1" w:rsidRDefault="005F0FB1" w:rsidP="005F0FB1">
      <w:pPr>
        <w:pStyle w:val="PL"/>
        <w:ind w:firstLineChars="250" w:firstLine="400"/>
        <w:rPr>
          <w:ins w:id="706" w:author="Jian (James) Xu_LGE" w:date="2020-02-04T10:20:00Z"/>
          <w:noProof w:val="0"/>
          <w:snapToGrid w:val="0"/>
        </w:rPr>
      </w:pPr>
      <w:proofErr w:type="gramStart"/>
      <w:ins w:id="707" w:author="Jian (James) Xu_LGE" w:date="2020-02-04T10:20: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1A3AF955" w14:textId="02667DBD" w:rsidR="00AB2360" w:rsidRPr="00D40B75" w:rsidRDefault="005F0FB1" w:rsidP="005F0FB1">
      <w:pPr>
        <w:pStyle w:val="PL"/>
        <w:ind w:firstLineChars="250" w:firstLine="400"/>
        <w:rPr>
          <w:noProof w:val="0"/>
          <w:snapToGrid w:val="0"/>
        </w:rPr>
      </w:pPr>
      <w:proofErr w:type="gramStart"/>
      <w:ins w:id="708" w:author="Jian (James) Xu_LGE" w:date="2020-02-04T10:20: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37BEB92" w14:textId="77777777" w:rsidR="00EE2E22" w:rsidRPr="00FA22D3" w:rsidRDefault="00EE2E22" w:rsidP="00EE2E22">
      <w:pPr>
        <w:pStyle w:val="PL"/>
        <w:rPr>
          <w:noProof w:val="0"/>
          <w:snapToGrid w:val="0"/>
        </w:rPr>
      </w:pPr>
      <w:r w:rsidRPr="00FA22D3">
        <w:rPr>
          <w:noProof w:val="0"/>
          <w:snapToGrid w:val="0"/>
        </w:rPr>
        <w:tab/>
        <w:t>...</w:t>
      </w:r>
    </w:p>
    <w:p w14:paraId="24093B00" w14:textId="77777777" w:rsidR="00EE2E22" w:rsidRPr="00FA22D3" w:rsidRDefault="00EE2E22" w:rsidP="00EE2E22">
      <w:pPr>
        <w:pStyle w:val="PL"/>
        <w:rPr>
          <w:noProof w:val="0"/>
          <w:snapToGrid w:val="0"/>
        </w:rPr>
      </w:pPr>
      <w:r w:rsidRPr="00FA22D3">
        <w:rPr>
          <w:noProof w:val="0"/>
          <w:snapToGrid w:val="0"/>
        </w:rPr>
        <w:t>}</w:t>
      </w:r>
    </w:p>
    <w:p w14:paraId="11292540" w14:textId="77777777" w:rsidR="00EE2E22" w:rsidRPr="00FA22D3" w:rsidRDefault="00EE2E22" w:rsidP="00EE2E22">
      <w:pPr>
        <w:pStyle w:val="PL"/>
        <w:rPr>
          <w:noProof w:val="0"/>
          <w:snapToGrid w:val="0"/>
        </w:rPr>
      </w:pPr>
    </w:p>
    <w:p w14:paraId="7286CF34" w14:textId="77777777" w:rsidR="00EE2E22" w:rsidRDefault="00EE2E22" w:rsidP="005C627C">
      <w:pPr>
        <w:pStyle w:val="EW"/>
        <w:ind w:left="0" w:firstLine="0"/>
        <w:rPr>
          <w:lang w:eastAsia="ko-KR"/>
        </w:rPr>
      </w:pPr>
    </w:p>
    <w:p w14:paraId="38C7FE9E" w14:textId="77777777" w:rsidR="00EE2E22" w:rsidRDefault="00EE2E22" w:rsidP="00EE2E22">
      <w:pPr>
        <w:rPr>
          <w:b/>
        </w:rPr>
      </w:pPr>
      <w:r w:rsidRPr="00CA6F66">
        <w:rPr>
          <w:b/>
          <w:highlight w:val="red"/>
        </w:rPr>
        <w:t>UNCHANGED PART OMITTED</w:t>
      </w:r>
    </w:p>
    <w:p w14:paraId="6B7FCFA2" w14:textId="77777777" w:rsidR="00EE2E22" w:rsidRDefault="00EE2E22" w:rsidP="005C627C">
      <w:pPr>
        <w:pStyle w:val="EW"/>
        <w:ind w:left="0" w:firstLine="0"/>
        <w:rPr>
          <w:lang w:eastAsia="ko-KR"/>
        </w:rPr>
      </w:pPr>
    </w:p>
    <w:p w14:paraId="214D6AB2" w14:textId="77777777" w:rsidR="00EE2E22" w:rsidRPr="00FA22D3" w:rsidRDefault="00EE2E22" w:rsidP="00EE2E22">
      <w:pPr>
        <w:pStyle w:val="PL"/>
        <w:rPr>
          <w:noProof w:val="0"/>
          <w:snapToGrid w:val="0"/>
        </w:rPr>
      </w:pPr>
    </w:p>
    <w:p w14:paraId="3202F76C" w14:textId="77777777" w:rsidR="00EE2E22" w:rsidRPr="00FA22D3" w:rsidRDefault="00EE2E22" w:rsidP="00EE2E22">
      <w:pPr>
        <w:pStyle w:val="PL"/>
        <w:rPr>
          <w:noProof w:val="0"/>
          <w:snapToGrid w:val="0"/>
        </w:rPr>
      </w:pPr>
      <w:r w:rsidRPr="00FA22D3">
        <w:rPr>
          <w:noProof w:val="0"/>
          <w:snapToGrid w:val="0"/>
        </w:rPr>
        <w:t>-- **************************************************************</w:t>
      </w:r>
    </w:p>
    <w:p w14:paraId="36DAAC06" w14:textId="77777777" w:rsidR="00EE2E22" w:rsidRPr="00FA22D3" w:rsidRDefault="00EE2E22" w:rsidP="00EE2E22">
      <w:pPr>
        <w:pStyle w:val="PL"/>
        <w:rPr>
          <w:noProof w:val="0"/>
          <w:snapToGrid w:val="0"/>
        </w:rPr>
      </w:pPr>
      <w:r w:rsidRPr="00FA22D3">
        <w:rPr>
          <w:noProof w:val="0"/>
          <w:snapToGrid w:val="0"/>
        </w:rPr>
        <w:t>--</w:t>
      </w:r>
    </w:p>
    <w:p w14:paraId="7E062816" w14:textId="77777777" w:rsidR="00EE2E22" w:rsidRPr="00FA22D3" w:rsidRDefault="00EE2E22" w:rsidP="00EE2E22">
      <w:pPr>
        <w:pStyle w:val="PL"/>
        <w:outlineLvl w:val="3"/>
        <w:rPr>
          <w:noProof w:val="0"/>
          <w:snapToGrid w:val="0"/>
        </w:rPr>
      </w:pPr>
      <w:r w:rsidRPr="00FA22D3">
        <w:rPr>
          <w:noProof w:val="0"/>
          <w:snapToGrid w:val="0"/>
        </w:rPr>
        <w:t>-- Handover Resource Allocation Elementary Procedure</w:t>
      </w:r>
    </w:p>
    <w:p w14:paraId="4D3CBFE3" w14:textId="77777777" w:rsidR="00EE2E22" w:rsidRPr="00FA22D3" w:rsidRDefault="00EE2E22" w:rsidP="00EE2E22">
      <w:pPr>
        <w:pStyle w:val="PL"/>
        <w:rPr>
          <w:noProof w:val="0"/>
          <w:snapToGrid w:val="0"/>
        </w:rPr>
      </w:pPr>
      <w:r w:rsidRPr="00FA22D3">
        <w:rPr>
          <w:noProof w:val="0"/>
          <w:snapToGrid w:val="0"/>
        </w:rPr>
        <w:t>--</w:t>
      </w:r>
    </w:p>
    <w:p w14:paraId="2E9A56E2" w14:textId="77777777" w:rsidR="00EE2E22" w:rsidRPr="00FA22D3" w:rsidRDefault="00EE2E22" w:rsidP="00EE2E22">
      <w:pPr>
        <w:pStyle w:val="PL"/>
        <w:rPr>
          <w:noProof w:val="0"/>
          <w:snapToGrid w:val="0"/>
        </w:rPr>
      </w:pPr>
      <w:r w:rsidRPr="00FA22D3">
        <w:rPr>
          <w:noProof w:val="0"/>
          <w:snapToGrid w:val="0"/>
        </w:rPr>
        <w:t>-- **************************************************************</w:t>
      </w:r>
    </w:p>
    <w:p w14:paraId="7203F9C2" w14:textId="77777777" w:rsidR="00EE2E22" w:rsidRPr="00FA22D3" w:rsidRDefault="00EE2E22" w:rsidP="00EE2E22">
      <w:pPr>
        <w:pStyle w:val="PL"/>
        <w:rPr>
          <w:noProof w:val="0"/>
          <w:snapToGrid w:val="0"/>
        </w:rPr>
      </w:pPr>
    </w:p>
    <w:p w14:paraId="1D9189A1" w14:textId="77777777" w:rsidR="00EE2E22" w:rsidRPr="00FA22D3" w:rsidRDefault="00EE2E22" w:rsidP="00EE2E22">
      <w:pPr>
        <w:pStyle w:val="PL"/>
        <w:rPr>
          <w:noProof w:val="0"/>
          <w:snapToGrid w:val="0"/>
        </w:rPr>
      </w:pPr>
      <w:r w:rsidRPr="00FA22D3">
        <w:rPr>
          <w:noProof w:val="0"/>
          <w:snapToGrid w:val="0"/>
        </w:rPr>
        <w:t>-- **************************************************************</w:t>
      </w:r>
    </w:p>
    <w:p w14:paraId="7359AC98" w14:textId="77777777" w:rsidR="00EE2E22" w:rsidRPr="00FA22D3" w:rsidRDefault="00EE2E22" w:rsidP="00EE2E22">
      <w:pPr>
        <w:pStyle w:val="PL"/>
        <w:rPr>
          <w:noProof w:val="0"/>
          <w:snapToGrid w:val="0"/>
        </w:rPr>
      </w:pPr>
      <w:r w:rsidRPr="00FA22D3">
        <w:rPr>
          <w:noProof w:val="0"/>
          <w:snapToGrid w:val="0"/>
        </w:rPr>
        <w:t>--</w:t>
      </w:r>
    </w:p>
    <w:p w14:paraId="523F2B85" w14:textId="77777777" w:rsidR="00EE2E22" w:rsidRPr="00FA22D3" w:rsidRDefault="00EE2E22" w:rsidP="00EE2E22">
      <w:pPr>
        <w:pStyle w:val="PL"/>
        <w:outlineLvl w:val="4"/>
        <w:rPr>
          <w:noProof w:val="0"/>
          <w:snapToGrid w:val="0"/>
        </w:rPr>
      </w:pPr>
      <w:r w:rsidRPr="00FA22D3">
        <w:rPr>
          <w:noProof w:val="0"/>
          <w:snapToGrid w:val="0"/>
        </w:rPr>
        <w:t>-- HANDOVER REQUEST</w:t>
      </w:r>
    </w:p>
    <w:p w14:paraId="5C756129" w14:textId="77777777" w:rsidR="00EE2E22" w:rsidRPr="00FA22D3" w:rsidRDefault="00EE2E22" w:rsidP="00EE2E22">
      <w:pPr>
        <w:pStyle w:val="PL"/>
        <w:rPr>
          <w:noProof w:val="0"/>
          <w:snapToGrid w:val="0"/>
        </w:rPr>
      </w:pPr>
      <w:r w:rsidRPr="00FA22D3">
        <w:rPr>
          <w:noProof w:val="0"/>
          <w:snapToGrid w:val="0"/>
        </w:rPr>
        <w:t>--</w:t>
      </w:r>
    </w:p>
    <w:p w14:paraId="1E1D458D" w14:textId="77777777" w:rsidR="00EE2E22" w:rsidRPr="00FA22D3" w:rsidRDefault="00EE2E22" w:rsidP="00EE2E22">
      <w:pPr>
        <w:pStyle w:val="PL"/>
        <w:rPr>
          <w:noProof w:val="0"/>
          <w:snapToGrid w:val="0"/>
        </w:rPr>
      </w:pPr>
      <w:r w:rsidRPr="00FA22D3">
        <w:rPr>
          <w:noProof w:val="0"/>
          <w:snapToGrid w:val="0"/>
        </w:rPr>
        <w:t>-- **************************************************************</w:t>
      </w:r>
    </w:p>
    <w:p w14:paraId="6401FC06" w14:textId="77777777" w:rsidR="00EE2E22" w:rsidRPr="00FA22D3" w:rsidRDefault="00EE2E22" w:rsidP="00EE2E22">
      <w:pPr>
        <w:pStyle w:val="PL"/>
        <w:rPr>
          <w:noProof w:val="0"/>
          <w:snapToGrid w:val="0"/>
        </w:rPr>
      </w:pPr>
    </w:p>
    <w:p w14:paraId="3B2E6F29" w14:textId="77777777" w:rsidR="00EE2E22" w:rsidRPr="00FA22D3" w:rsidRDefault="00EE2E22" w:rsidP="00EE2E22">
      <w:pPr>
        <w:pStyle w:val="PL"/>
        <w:rPr>
          <w:noProof w:val="0"/>
          <w:snapToGrid w:val="0"/>
        </w:rPr>
      </w:pPr>
      <w:proofErr w:type="gramStart"/>
      <w:r w:rsidRPr="00FA22D3">
        <w:rPr>
          <w:noProof w:val="0"/>
          <w:snapToGrid w:val="0"/>
        </w:rPr>
        <w:t>HandoverRequest :</w:t>
      </w:r>
      <w:proofErr w:type="gramEnd"/>
      <w:r w:rsidRPr="00FA22D3">
        <w:rPr>
          <w:noProof w:val="0"/>
          <w:snapToGrid w:val="0"/>
        </w:rPr>
        <w:t>:= SEQUENCE {</w:t>
      </w:r>
    </w:p>
    <w:p w14:paraId="7F6B50D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14:paraId="5308EC85" w14:textId="77777777" w:rsidR="00EE2E22" w:rsidRPr="00FA22D3" w:rsidRDefault="00EE2E22" w:rsidP="00EE2E22">
      <w:pPr>
        <w:pStyle w:val="PL"/>
        <w:rPr>
          <w:noProof w:val="0"/>
          <w:snapToGrid w:val="0"/>
        </w:rPr>
      </w:pPr>
      <w:r w:rsidRPr="00FA22D3">
        <w:rPr>
          <w:noProof w:val="0"/>
          <w:snapToGrid w:val="0"/>
        </w:rPr>
        <w:tab/>
        <w:t>...</w:t>
      </w:r>
    </w:p>
    <w:p w14:paraId="18668EF3" w14:textId="77777777" w:rsidR="00EE2E22" w:rsidRPr="00FA22D3" w:rsidRDefault="00EE2E22" w:rsidP="00EE2E22">
      <w:pPr>
        <w:pStyle w:val="PL"/>
        <w:rPr>
          <w:noProof w:val="0"/>
          <w:snapToGrid w:val="0"/>
        </w:rPr>
      </w:pPr>
      <w:r w:rsidRPr="00FA22D3">
        <w:rPr>
          <w:noProof w:val="0"/>
          <w:snapToGrid w:val="0"/>
        </w:rPr>
        <w:t>}</w:t>
      </w:r>
    </w:p>
    <w:p w14:paraId="3186B195" w14:textId="77777777" w:rsidR="00EE2E22" w:rsidRPr="00FA22D3" w:rsidRDefault="00EE2E22" w:rsidP="00EE2E22">
      <w:pPr>
        <w:pStyle w:val="PL"/>
        <w:rPr>
          <w:noProof w:val="0"/>
          <w:snapToGrid w:val="0"/>
        </w:rPr>
      </w:pPr>
    </w:p>
    <w:p w14:paraId="1757688A" w14:textId="77777777" w:rsidR="00EE2E22" w:rsidRPr="00FA22D3" w:rsidRDefault="00EE2E22" w:rsidP="00EE2E22">
      <w:pPr>
        <w:pStyle w:val="PL"/>
        <w:rPr>
          <w:noProof w:val="0"/>
          <w:snapToGrid w:val="0"/>
        </w:rPr>
      </w:pPr>
      <w:r w:rsidRPr="00FA22D3">
        <w:rPr>
          <w:noProof w:val="0"/>
          <w:snapToGrid w:val="0"/>
        </w:rPr>
        <w:t>HandoverRequestIEs NGAP-PROTOCOL-</w:t>
      </w:r>
      <w:proofErr w:type="gramStart"/>
      <w:r w:rsidRPr="00FA22D3">
        <w:rPr>
          <w:noProof w:val="0"/>
          <w:snapToGrid w:val="0"/>
        </w:rPr>
        <w:t>IES :</w:t>
      </w:r>
      <w:proofErr w:type="gramEnd"/>
      <w:r w:rsidRPr="00FA22D3">
        <w:rPr>
          <w:noProof w:val="0"/>
          <w:snapToGrid w:val="0"/>
        </w:rPr>
        <w:t>:= {</w:t>
      </w:r>
    </w:p>
    <w:p w14:paraId="0F522D9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AB707D"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075090"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DAA866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1F2A1B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431C457"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4460A8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0FD85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0EAFA30"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18CDDF3"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42B9D4C"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3E6DA3" w14:textId="77777777" w:rsidR="00EE2E22" w:rsidRPr="00FA22D3" w:rsidRDefault="00EE2E22" w:rsidP="00EE2E22">
      <w:pPr>
        <w:pStyle w:val="PL"/>
        <w:rPr>
          <w:noProof w:val="0"/>
          <w:snapToGrid w:val="0"/>
        </w:rPr>
      </w:pPr>
      <w:r w:rsidRPr="00FA22D3">
        <w:rPr>
          <w:noProof w:val="0"/>
          <w:snapToGrid w:val="0"/>
          <w:lang w:eastAsia="zh-CN"/>
        </w:rPr>
        <w:tab/>
      </w:r>
      <w:proofErr w:type="gramStart"/>
      <w:r w:rsidRPr="00FA22D3">
        <w:rPr>
          <w:noProof w:val="0"/>
          <w:snapToGrid w:val="0"/>
          <w:lang w:eastAsia="zh-CN"/>
        </w:rPr>
        <w:t>{</w:t>
      </w:r>
      <w:r w:rsidRPr="00FA22D3">
        <w:rPr>
          <w:noProof w:val="0"/>
          <w:snapToGrid w:val="0"/>
        </w:rPr>
        <w:t xml:space="preserve"> ID</w:t>
      </w:r>
      <w:proofErr w:type="gramEnd"/>
      <w:r w:rsidRPr="00FA22D3">
        <w:rPr>
          <w:noProof w:val="0"/>
          <w:snapToGrid w:val="0"/>
        </w:rPr>
        <w:t xml:space="preserve">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00D7F7"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169D8BA"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14:paraId="74AC21AC" w14:textId="77777777" w:rsidR="00EE2E22" w:rsidRPr="00FA22D3" w:rsidRDefault="00EE2E22" w:rsidP="00EE2E22">
      <w:pPr>
        <w:pStyle w:val="PL"/>
        <w:rPr>
          <w:noProof w:val="0"/>
          <w:snapToGrid w:val="0"/>
          <w:lang w:eastAsia="zh-CN"/>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A94B5FA"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6160048"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5157013"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7938EE" w14:textId="77777777" w:rsidR="00EE2E22" w:rsidRPr="00384FAF"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2F89ECDC" w14:textId="4A1AAB67" w:rsidR="00EE2E22" w:rsidRDefault="00EE2E22" w:rsidP="00EE2E22">
      <w:pPr>
        <w:pStyle w:val="PL"/>
        <w:spacing w:line="0" w:lineRule="atLeast"/>
        <w:rPr>
          <w:noProof w:val="0"/>
          <w:snapToGrid w:val="0"/>
        </w:rPr>
      </w:pPr>
      <w:r w:rsidRPr="00384FAF">
        <w:rPr>
          <w:noProof w:val="0"/>
          <w:snapToGrid w:val="0"/>
        </w:rPr>
        <w:lastRenderedPageBreak/>
        <w:tab/>
      </w:r>
      <w:proofErr w:type="gramStart"/>
      <w:r w:rsidRPr="00384FAF">
        <w:rPr>
          <w:noProof w:val="0"/>
          <w:snapToGrid w:val="0"/>
        </w:rPr>
        <w:t>{ ID</w:t>
      </w:r>
      <w:proofErr w:type="gramEnd"/>
      <w:r w:rsidRPr="00384FAF">
        <w:rPr>
          <w:noProof w:val="0"/>
          <w:snapToGrid w:val="0"/>
        </w:rPr>
        <w:t xml:space="preserve">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r w:rsidR="009710DC" w:rsidRPr="00384FAF">
        <w:rPr>
          <w:noProof w:val="0"/>
          <w:snapToGrid w:val="0"/>
        </w:rPr>
        <w:t>|</w:t>
      </w:r>
    </w:p>
    <w:p w14:paraId="097E1773" w14:textId="6D078C8B" w:rsidR="009710DC" w:rsidRDefault="009710DC" w:rsidP="009710DC">
      <w:pPr>
        <w:pStyle w:val="PL"/>
        <w:spacing w:line="0" w:lineRule="atLeast"/>
        <w:ind w:firstLineChars="250" w:firstLine="400"/>
        <w:rPr>
          <w:ins w:id="709" w:author="JianXu/책임연구원/차세대표준(연)5G표준Task(james6.xu@lge.com)" w:date="2019-08-08T17:01: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del w:id="710" w:author="Jian (James) Xu_LGE" w:date="2020-02-04T16:49:00Z">
        <w:r w:rsidDel="006B0E23">
          <w:rPr>
            <w:rFonts w:eastAsia="SimSun"/>
            <w:noProof w:val="0"/>
            <w:snapToGrid w:val="0"/>
            <w:lang w:eastAsia="zh-CN"/>
          </w:rPr>
          <w:delText>,</w:delText>
        </w:r>
      </w:del>
      <w:ins w:id="711" w:author="Jian (James) Xu_LGE" w:date="2020-02-04T16:49:00Z">
        <w:r w:rsidRPr="00E96367">
          <w:rPr>
            <w:noProof w:val="0"/>
            <w:snapToGrid w:val="0"/>
          </w:rPr>
          <w:t>|</w:t>
        </w:r>
      </w:ins>
    </w:p>
    <w:p w14:paraId="7EC36F01" w14:textId="77777777" w:rsidR="005F0FB1" w:rsidRDefault="005F0FB1" w:rsidP="005F0FB1">
      <w:pPr>
        <w:pStyle w:val="PL"/>
        <w:ind w:firstLineChars="250" w:firstLine="400"/>
        <w:rPr>
          <w:ins w:id="712" w:author="Jian (James) Xu_LGE" w:date="2020-02-04T10:21:00Z"/>
          <w:noProof w:val="0"/>
          <w:snapToGrid w:val="0"/>
        </w:rPr>
      </w:pPr>
      <w:proofErr w:type="gramStart"/>
      <w:ins w:id="713" w:author="Jian (James) Xu_LGE" w:date="2020-02-04T10:21: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2A868601" w14:textId="77777777" w:rsidR="005F0FB1" w:rsidRDefault="005F0FB1">
      <w:pPr>
        <w:pStyle w:val="PL"/>
        <w:spacing w:line="0" w:lineRule="atLeast"/>
        <w:ind w:firstLineChars="250" w:firstLine="400"/>
        <w:rPr>
          <w:ins w:id="714" w:author="Jian (James) Xu_LGE" w:date="2020-02-04T10:21:00Z"/>
          <w:noProof w:val="0"/>
          <w:snapToGrid w:val="0"/>
        </w:rPr>
        <w:pPrChange w:id="715" w:author="Jian (James) Xu_LGE" w:date="2020-02-04T16:49:00Z">
          <w:pPr>
            <w:pStyle w:val="PL"/>
            <w:spacing w:line="0" w:lineRule="atLeast"/>
          </w:pPr>
        </w:pPrChange>
      </w:pPr>
      <w:proofErr w:type="gramStart"/>
      <w:ins w:id="716" w:author="Jian (James) Xu_LGE" w:date="2020-02-04T10:21: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5CFABF5" w14:textId="77777777" w:rsidR="005F0FB1" w:rsidRDefault="005F0FB1" w:rsidP="005F0FB1">
      <w:pPr>
        <w:pStyle w:val="PL"/>
        <w:ind w:firstLineChars="250" w:firstLine="400"/>
        <w:rPr>
          <w:ins w:id="717" w:author="Jian (James) Xu_LGE" w:date="2020-02-04T10:21:00Z"/>
          <w:noProof w:val="0"/>
          <w:snapToGrid w:val="0"/>
        </w:rPr>
      </w:pPr>
      <w:proofErr w:type="gramStart"/>
      <w:ins w:id="718" w:author="Jian (James) Xu_LGE" w:date="2020-02-04T10:21: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B049672" w14:textId="05CFDB04" w:rsidR="005F0FB1" w:rsidDel="00AB2360" w:rsidRDefault="005F0FB1" w:rsidP="005F0FB1">
      <w:pPr>
        <w:pStyle w:val="PL"/>
        <w:ind w:firstLineChars="250" w:firstLine="400"/>
        <w:rPr>
          <w:ins w:id="719" w:author="Jian (James) Xu_LGE" w:date="2020-02-04T10:21:00Z"/>
          <w:del w:id="720" w:author="JianXu/책임연구원/차세대표준(연)5G표준Task(james6.xu@lge.com)" w:date="2019-08-08T17:01:00Z"/>
          <w:noProof w:val="0"/>
          <w:snapToGrid w:val="0"/>
        </w:rPr>
      </w:pPr>
      <w:proofErr w:type="gramStart"/>
      <w:ins w:id="721" w:author="Jian (James) Xu_LGE" w:date="2020-02-04T10:21: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67634D9C" w14:textId="4A0C4EFB" w:rsidR="00AB2360" w:rsidRPr="00D40B75" w:rsidRDefault="005F0FB1" w:rsidP="005F0FB1">
      <w:pPr>
        <w:pStyle w:val="PL"/>
        <w:ind w:firstLineChars="250" w:firstLine="400"/>
        <w:rPr>
          <w:ins w:id="722" w:author="R3-197771" w:date="2019-11-28T09:51:00Z"/>
          <w:noProof w:val="0"/>
          <w:snapToGrid w:val="0"/>
        </w:rPr>
      </w:pPr>
      <w:proofErr w:type="gramStart"/>
      <w:ins w:id="723" w:author="Jian (James) Xu_LGE" w:date="2020-02-04T10:21: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7A53F95" w14:textId="77777777" w:rsidR="00EE2E22" w:rsidRPr="00FA22D3" w:rsidRDefault="00EE2E22" w:rsidP="00EE2E22">
      <w:pPr>
        <w:pStyle w:val="PL"/>
        <w:rPr>
          <w:noProof w:val="0"/>
          <w:snapToGrid w:val="0"/>
        </w:rPr>
      </w:pPr>
      <w:r w:rsidRPr="00FA22D3">
        <w:rPr>
          <w:noProof w:val="0"/>
          <w:snapToGrid w:val="0"/>
        </w:rPr>
        <w:tab/>
        <w:t>...</w:t>
      </w:r>
    </w:p>
    <w:p w14:paraId="49852174" w14:textId="77777777" w:rsidR="00EE2E22" w:rsidRPr="00FA22D3" w:rsidRDefault="00EE2E22" w:rsidP="00EE2E22">
      <w:pPr>
        <w:pStyle w:val="PL"/>
        <w:rPr>
          <w:noProof w:val="0"/>
          <w:snapToGrid w:val="0"/>
        </w:rPr>
      </w:pPr>
      <w:r w:rsidRPr="00FA22D3">
        <w:rPr>
          <w:noProof w:val="0"/>
          <w:snapToGrid w:val="0"/>
        </w:rPr>
        <w:t>}</w:t>
      </w:r>
    </w:p>
    <w:p w14:paraId="13612F51" w14:textId="77777777" w:rsidR="00EE2E22" w:rsidRDefault="00EE2E22" w:rsidP="005C627C">
      <w:pPr>
        <w:pStyle w:val="EW"/>
        <w:ind w:left="0" w:firstLine="0"/>
        <w:rPr>
          <w:lang w:eastAsia="ko-KR"/>
        </w:rPr>
      </w:pPr>
    </w:p>
    <w:p w14:paraId="1260F78B" w14:textId="77777777" w:rsidR="00EE2E22" w:rsidRDefault="00EE2E22" w:rsidP="005C627C">
      <w:pPr>
        <w:pStyle w:val="EW"/>
        <w:ind w:left="0" w:firstLine="0"/>
        <w:rPr>
          <w:lang w:eastAsia="ko-KR"/>
        </w:rPr>
      </w:pPr>
    </w:p>
    <w:p w14:paraId="2D053D0E" w14:textId="77777777" w:rsidR="00EE2E22" w:rsidRDefault="00EE2E22" w:rsidP="00EE2E22">
      <w:pPr>
        <w:pStyle w:val="EW"/>
        <w:ind w:left="0" w:firstLine="0"/>
        <w:rPr>
          <w:lang w:eastAsia="ko-KR"/>
        </w:rPr>
      </w:pPr>
    </w:p>
    <w:p w14:paraId="3D040659" w14:textId="77777777" w:rsidR="00EE2E22" w:rsidRDefault="00EE2E22" w:rsidP="00EE2E22">
      <w:pPr>
        <w:rPr>
          <w:b/>
        </w:rPr>
      </w:pPr>
      <w:r w:rsidRPr="00CA6F66">
        <w:rPr>
          <w:b/>
          <w:highlight w:val="red"/>
        </w:rPr>
        <w:t>UNCHANGED PART OMITTED</w:t>
      </w:r>
    </w:p>
    <w:p w14:paraId="5E744A04" w14:textId="77777777" w:rsidR="00EE2E22" w:rsidRDefault="00EE2E22" w:rsidP="005C627C">
      <w:pPr>
        <w:pStyle w:val="EW"/>
        <w:ind w:left="0" w:firstLine="0"/>
        <w:rPr>
          <w:lang w:eastAsia="ko-KR"/>
        </w:rPr>
      </w:pPr>
    </w:p>
    <w:p w14:paraId="2E485272" w14:textId="77777777" w:rsidR="00EE2E22" w:rsidRPr="00FA22D3" w:rsidRDefault="00EE2E22" w:rsidP="00EE2E22">
      <w:pPr>
        <w:pStyle w:val="PL"/>
        <w:rPr>
          <w:noProof w:val="0"/>
          <w:snapToGrid w:val="0"/>
        </w:rPr>
      </w:pPr>
    </w:p>
    <w:p w14:paraId="278FB4D6" w14:textId="77777777" w:rsidR="00EE2E22" w:rsidRPr="00FA22D3" w:rsidRDefault="00EE2E22" w:rsidP="00EE2E22">
      <w:pPr>
        <w:pStyle w:val="PL"/>
        <w:rPr>
          <w:noProof w:val="0"/>
          <w:snapToGrid w:val="0"/>
        </w:rPr>
      </w:pPr>
      <w:r w:rsidRPr="00FA22D3">
        <w:rPr>
          <w:noProof w:val="0"/>
          <w:snapToGrid w:val="0"/>
        </w:rPr>
        <w:t>-- **************************************************************</w:t>
      </w:r>
    </w:p>
    <w:p w14:paraId="4F192BEA" w14:textId="77777777" w:rsidR="00EE2E22" w:rsidRPr="00FA22D3" w:rsidRDefault="00EE2E22" w:rsidP="00EE2E22">
      <w:pPr>
        <w:pStyle w:val="PL"/>
        <w:rPr>
          <w:noProof w:val="0"/>
          <w:snapToGrid w:val="0"/>
        </w:rPr>
      </w:pPr>
      <w:r w:rsidRPr="00FA22D3">
        <w:rPr>
          <w:noProof w:val="0"/>
          <w:snapToGrid w:val="0"/>
        </w:rPr>
        <w:t>--</w:t>
      </w:r>
    </w:p>
    <w:p w14:paraId="13B6965D" w14:textId="77777777" w:rsidR="00EE2E22" w:rsidRPr="00FA22D3" w:rsidRDefault="00EE2E22" w:rsidP="00EE2E22">
      <w:pPr>
        <w:pStyle w:val="PL"/>
        <w:outlineLvl w:val="4"/>
        <w:rPr>
          <w:noProof w:val="0"/>
          <w:snapToGrid w:val="0"/>
        </w:rPr>
      </w:pPr>
      <w:r w:rsidRPr="00FA22D3">
        <w:rPr>
          <w:noProof w:val="0"/>
          <w:snapToGrid w:val="0"/>
        </w:rPr>
        <w:t>-- PATH SWITCH REQUEST ACKNOWLEDGE</w:t>
      </w:r>
    </w:p>
    <w:p w14:paraId="5EB325E8" w14:textId="77777777" w:rsidR="00EE2E22" w:rsidRPr="00FA22D3" w:rsidRDefault="00EE2E22" w:rsidP="00EE2E22">
      <w:pPr>
        <w:pStyle w:val="PL"/>
        <w:rPr>
          <w:noProof w:val="0"/>
          <w:snapToGrid w:val="0"/>
        </w:rPr>
      </w:pPr>
      <w:r w:rsidRPr="00FA22D3">
        <w:rPr>
          <w:noProof w:val="0"/>
          <w:snapToGrid w:val="0"/>
        </w:rPr>
        <w:t>--</w:t>
      </w:r>
    </w:p>
    <w:p w14:paraId="19C210FF" w14:textId="77777777" w:rsidR="00EE2E22" w:rsidRPr="00FA22D3" w:rsidRDefault="00EE2E22" w:rsidP="00EE2E22">
      <w:pPr>
        <w:pStyle w:val="PL"/>
        <w:rPr>
          <w:noProof w:val="0"/>
          <w:snapToGrid w:val="0"/>
        </w:rPr>
      </w:pPr>
      <w:r w:rsidRPr="00FA22D3">
        <w:rPr>
          <w:noProof w:val="0"/>
          <w:snapToGrid w:val="0"/>
        </w:rPr>
        <w:t>-- **************************************************************</w:t>
      </w:r>
    </w:p>
    <w:p w14:paraId="4512C6B3" w14:textId="77777777" w:rsidR="00EE2E22" w:rsidRPr="00FA22D3" w:rsidRDefault="00EE2E22" w:rsidP="00EE2E22">
      <w:pPr>
        <w:pStyle w:val="PL"/>
        <w:rPr>
          <w:noProof w:val="0"/>
          <w:snapToGrid w:val="0"/>
        </w:rPr>
      </w:pPr>
    </w:p>
    <w:p w14:paraId="7C5DA67A" w14:textId="77777777" w:rsidR="00EE2E22" w:rsidRPr="00FA22D3" w:rsidRDefault="00EE2E22" w:rsidP="00EE2E22">
      <w:pPr>
        <w:pStyle w:val="PL"/>
        <w:rPr>
          <w:noProof w:val="0"/>
          <w:snapToGrid w:val="0"/>
        </w:rPr>
      </w:pPr>
      <w:proofErr w:type="gramStart"/>
      <w:r w:rsidRPr="00FA22D3">
        <w:rPr>
          <w:noProof w:val="0"/>
          <w:snapToGrid w:val="0"/>
        </w:rPr>
        <w:t>PathSwitchRequestAcknowledge :</w:t>
      </w:r>
      <w:proofErr w:type="gramEnd"/>
      <w:r w:rsidRPr="00FA22D3">
        <w:rPr>
          <w:noProof w:val="0"/>
          <w:snapToGrid w:val="0"/>
        </w:rPr>
        <w:t>:= SEQUENCE {</w:t>
      </w:r>
    </w:p>
    <w:p w14:paraId="2FC89447"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 PathSwitchRequestAcknowledgeIEs} },</w:t>
      </w:r>
    </w:p>
    <w:p w14:paraId="3CED284F" w14:textId="77777777" w:rsidR="00EE2E22" w:rsidRPr="00FA22D3" w:rsidRDefault="00EE2E22" w:rsidP="00EE2E22">
      <w:pPr>
        <w:pStyle w:val="PL"/>
        <w:rPr>
          <w:noProof w:val="0"/>
          <w:snapToGrid w:val="0"/>
        </w:rPr>
      </w:pPr>
      <w:r w:rsidRPr="00FA22D3">
        <w:rPr>
          <w:noProof w:val="0"/>
          <w:snapToGrid w:val="0"/>
        </w:rPr>
        <w:tab/>
        <w:t>...</w:t>
      </w:r>
    </w:p>
    <w:p w14:paraId="7130213C" w14:textId="77777777" w:rsidR="00EE2E22" w:rsidRPr="00FA22D3" w:rsidRDefault="00EE2E22" w:rsidP="00EE2E22">
      <w:pPr>
        <w:pStyle w:val="PL"/>
        <w:rPr>
          <w:noProof w:val="0"/>
          <w:snapToGrid w:val="0"/>
        </w:rPr>
      </w:pPr>
      <w:r w:rsidRPr="00FA22D3">
        <w:rPr>
          <w:noProof w:val="0"/>
          <w:snapToGrid w:val="0"/>
        </w:rPr>
        <w:t>}</w:t>
      </w:r>
    </w:p>
    <w:p w14:paraId="5E77E006" w14:textId="77777777" w:rsidR="00EE2E22" w:rsidRPr="00FA22D3" w:rsidRDefault="00EE2E22" w:rsidP="00EE2E22">
      <w:pPr>
        <w:pStyle w:val="PL"/>
        <w:rPr>
          <w:noProof w:val="0"/>
          <w:snapToGrid w:val="0"/>
        </w:rPr>
      </w:pPr>
    </w:p>
    <w:p w14:paraId="37DA2F4E" w14:textId="77777777" w:rsidR="00EE2E22" w:rsidRPr="00FA22D3" w:rsidRDefault="00EE2E22" w:rsidP="00EE2E22">
      <w:pPr>
        <w:pStyle w:val="PL"/>
        <w:rPr>
          <w:noProof w:val="0"/>
          <w:snapToGrid w:val="0"/>
        </w:rPr>
      </w:pPr>
      <w:r w:rsidRPr="00FA22D3">
        <w:rPr>
          <w:noProof w:val="0"/>
          <w:snapToGrid w:val="0"/>
        </w:rPr>
        <w:t>PathSwitchRequestAcknowledgeIEs NGAP-PROTOCOL-</w:t>
      </w:r>
      <w:proofErr w:type="gramStart"/>
      <w:r w:rsidRPr="00FA22D3">
        <w:rPr>
          <w:noProof w:val="0"/>
          <w:snapToGrid w:val="0"/>
        </w:rPr>
        <w:t>IES :</w:t>
      </w:r>
      <w:proofErr w:type="gramEnd"/>
      <w:r w:rsidRPr="00FA22D3">
        <w:rPr>
          <w:noProof w:val="0"/>
          <w:snapToGrid w:val="0"/>
        </w:rPr>
        <w:t>:= {</w:t>
      </w:r>
      <w:r w:rsidRPr="00FA22D3">
        <w:rPr>
          <w:noProof w:val="0"/>
          <w:snapToGrid w:val="0"/>
        </w:rPr>
        <w:tab/>
      </w:r>
    </w:p>
    <w:p w14:paraId="4855971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692C37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762AD1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F96150E"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B2968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D46583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B4253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w:t>
      </w:r>
      <w:r w:rsidRPr="00FA22D3">
        <w:rPr>
          <w:noProof w:val="0"/>
        </w:rPr>
        <w:t>ReleasedListPSAck</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ReleasedListPSAck</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0041E3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90749FD"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7AE6958"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90C2750"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24D19CF" w14:textId="77777777" w:rsidR="00EE2E22" w:rsidRPr="00384FAF"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32E3C356" w14:textId="34D8ED17" w:rsidR="00EE2E22" w:rsidRDefault="00EE2E22" w:rsidP="00EE2E22">
      <w:pPr>
        <w:pStyle w:val="PL"/>
        <w:rPr>
          <w:noProof w:val="0"/>
          <w:snapToGrid w:val="0"/>
        </w:rPr>
      </w:pPr>
      <w:r>
        <w:rPr>
          <w:noProof w:val="0"/>
          <w:snapToGrid w:val="0"/>
        </w:rPr>
        <w:tab/>
      </w:r>
      <w:proofErr w:type="gramStart"/>
      <w:r w:rsidRPr="00384FAF">
        <w:rPr>
          <w:noProof w:val="0"/>
          <w:snapToGrid w:val="0"/>
        </w:rPr>
        <w:t>{ ID</w:t>
      </w:r>
      <w:proofErr w:type="gramEnd"/>
      <w:r w:rsidRPr="00384FAF">
        <w:rPr>
          <w:noProof w:val="0"/>
          <w:snapToGrid w:val="0"/>
        </w:rPr>
        <w:t xml:space="preserve">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r w:rsidR="009710DC" w:rsidRPr="00384FAF">
        <w:rPr>
          <w:noProof w:val="0"/>
          <w:snapToGrid w:val="0"/>
        </w:rPr>
        <w:t>|</w:t>
      </w:r>
    </w:p>
    <w:p w14:paraId="5C985535" w14:textId="37FD221A" w:rsidR="009710DC" w:rsidRDefault="009710DC" w:rsidP="009710DC">
      <w:pPr>
        <w:pStyle w:val="PL"/>
        <w:ind w:firstLineChars="250" w:firstLine="400"/>
        <w:rPr>
          <w:ins w:id="724" w:author="JianXu/책임연구원/차세대표준(연)5G표준Task(james6.xu@lge.com)" w:date="2019-08-08T17:03: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del w:id="725" w:author="Jian (James) Xu_LGE" w:date="2020-02-04T16:50:00Z">
        <w:r w:rsidDel="006B0E23">
          <w:rPr>
            <w:noProof w:val="0"/>
            <w:snapToGrid w:val="0"/>
          </w:rPr>
          <w:delText>,</w:delText>
        </w:r>
      </w:del>
      <w:ins w:id="726" w:author="Jian (James) Xu_LGE" w:date="2020-02-04T16:50:00Z">
        <w:r w:rsidRPr="00E96367">
          <w:rPr>
            <w:noProof w:val="0"/>
            <w:snapToGrid w:val="0"/>
          </w:rPr>
          <w:t>|</w:t>
        </w:r>
      </w:ins>
    </w:p>
    <w:p w14:paraId="40957FC3" w14:textId="77777777" w:rsidR="005F0FB1" w:rsidRDefault="005F0FB1" w:rsidP="005F0FB1">
      <w:pPr>
        <w:pStyle w:val="PL"/>
        <w:ind w:firstLineChars="250" w:firstLine="400"/>
        <w:rPr>
          <w:ins w:id="727" w:author="Jian (James) Xu_LGE" w:date="2020-02-04T10:23:00Z"/>
          <w:noProof w:val="0"/>
          <w:snapToGrid w:val="0"/>
        </w:rPr>
      </w:pPr>
      <w:proofErr w:type="gramStart"/>
      <w:ins w:id="728" w:author="Jian (James) Xu_LGE" w:date="2020-02-04T10:23: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425335C1" w14:textId="77777777" w:rsidR="005F0FB1" w:rsidRDefault="005F0FB1">
      <w:pPr>
        <w:pStyle w:val="PL"/>
        <w:ind w:firstLineChars="250" w:firstLine="400"/>
        <w:rPr>
          <w:ins w:id="729" w:author="Jian (James) Xu_LGE" w:date="2020-02-04T10:23:00Z"/>
          <w:noProof w:val="0"/>
          <w:snapToGrid w:val="0"/>
        </w:rPr>
        <w:pPrChange w:id="730" w:author="Jian (James) Xu_LGE" w:date="2020-02-04T16:50:00Z">
          <w:pPr>
            <w:pStyle w:val="PL"/>
          </w:pPr>
        </w:pPrChange>
      </w:pPr>
      <w:proofErr w:type="gramStart"/>
      <w:ins w:id="731" w:author="Jian (James) Xu_LGE" w:date="2020-02-04T10:23: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D4205C2" w14:textId="77777777" w:rsidR="005F0FB1" w:rsidRDefault="005F0FB1" w:rsidP="005F0FB1">
      <w:pPr>
        <w:pStyle w:val="PL"/>
        <w:ind w:firstLineChars="250" w:firstLine="400"/>
        <w:rPr>
          <w:ins w:id="732" w:author="Jian (James) Xu_LGE" w:date="2020-02-04T10:23:00Z"/>
          <w:noProof w:val="0"/>
          <w:snapToGrid w:val="0"/>
        </w:rPr>
      </w:pPr>
      <w:proofErr w:type="gramStart"/>
      <w:ins w:id="733" w:author="Jian (James) Xu_LGE" w:date="2020-02-04T10:23: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38E39262" w14:textId="0165896C" w:rsidR="005F0FB1" w:rsidRDefault="005F0FB1" w:rsidP="005F0FB1">
      <w:pPr>
        <w:pStyle w:val="PL"/>
        <w:ind w:firstLineChars="250" w:firstLine="400"/>
        <w:rPr>
          <w:ins w:id="734" w:author="Jian (James) Xu_LGE" w:date="2020-02-04T10:23:00Z"/>
          <w:noProof w:val="0"/>
          <w:snapToGrid w:val="0"/>
        </w:rPr>
      </w:pPr>
      <w:proofErr w:type="gramStart"/>
      <w:ins w:id="735" w:author="Jian (James) Xu_LGE" w:date="2020-02-04T10:23: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76C25913" w14:textId="0D738834" w:rsidR="00AB2360" w:rsidRPr="00FA22D3" w:rsidRDefault="005F0FB1" w:rsidP="005F0FB1">
      <w:pPr>
        <w:pStyle w:val="PL"/>
        <w:ind w:firstLineChars="250" w:firstLine="400"/>
        <w:rPr>
          <w:noProof w:val="0"/>
          <w:snapToGrid w:val="0"/>
        </w:rPr>
      </w:pPr>
      <w:proofErr w:type="gramStart"/>
      <w:ins w:id="736" w:author="Jian (James) Xu_LGE" w:date="2020-02-04T10:23:00Z">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sidRPr="00BA3B24">
          <w:rPr>
            <w:noProof w:val="0"/>
            <w:snapToGrid w:val="0"/>
          </w:rPr>
          <w:t>,</w:t>
        </w:r>
      </w:ins>
    </w:p>
    <w:p w14:paraId="18E018D4" w14:textId="77777777" w:rsidR="00EE2E22" w:rsidRPr="00FA22D3" w:rsidRDefault="00EE2E22" w:rsidP="00EE2E22">
      <w:pPr>
        <w:pStyle w:val="PL"/>
        <w:rPr>
          <w:noProof w:val="0"/>
          <w:snapToGrid w:val="0"/>
        </w:rPr>
      </w:pPr>
      <w:r w:rsidRPr="00FA22D3">
        <w:rPr>
          <w:noProof w:val="0"/>
          <w:snapToGrid w:val="0"/>
        </w:rPr>
        <w:tab/>
        <w:t>...</w:t>
      </w:r>
    </w:p>
    <w:p w14:paraId="68253848" w14:textId="77777777" w:rsidR="00EE2E22" w:rsidRPr="00FA22D3" w:rsidRDefault="00EE2E22" w:rsidP="00EE2E22">
      <w:pPr>
        <w:pStyle w:val="PL"/>
        <w:rPr>
          <w:noProof w:val="0"/>
          <w:snapToGrid w:val="0"/>
        </w:rPr>
      </w:pPr>
      <w:r w:rsidRPr="00FA22D3">
        <w:rPr>
          <w:noProof w:val="0"/>
          <w:snapToGrid w:val="0"/>
        </w:rPr>
        <w:t>}</w:t>
      </w:r>
    </w:p>
    <w:p w14:paraId="76ED15FE" w14:textId="77777777" w:rsidR="00EE2E22" w:rsidRPr="00FA22D3" w:rsidRDefault="00EE2E22" w:rsidP="00EE2E22">
      <w:pPr>
        <w:pStyle w:val="PL"/>
        <w:rPr>
          <w:noProof w:val="0"/>
          <w:snapToGrid w:val="0"/>
        </w:rPr>
      </w:pPr>
    </w:p>
    <w:p w14:paraId="0071AA70" w14:textId="77777777" w:rsidR="00EE2E22" w:rsidRPr="00FA22D3" w:rsidRDefault="00EE2E22" w:rsidP="00EE2E22">
      <w:pPr>
        <w:pStyle w:val="PL"/>
        <w:rPr>
          <w:noProof w:val="0"/>
        </w:rPr>
      </w:pPr>
    </w:p>
    <w:p w14:paraId="23A4333A" w14:textId="77777777" w:rsidR="00EE2E22" w:rsidRDefault="00EE2E22" w:rsidP="005C627C">
      <w:pPr>
        <w:pStyle w:val="EW"/>
        <w:ind w:left="0" w:firstLine="0"/>
        <w:rPr>
          <w:lang w:eastAsia="ko-KR"/>
        </w:rPr>
      </w:pPr>
    </w:p>
    <w:p w14:paraId="6D4DF5CF" w14:textId="77777777" w:rsidR="000045D0" w:rsidRDefault="000045D0" w:rsidP="000045D0">
      <w:pPr>
        <w:rPr>
          <w:b/>
        </w:rPr>
      </w:pPr>
      <w:r w:rsidRPr="00CA6F66">
        <w:rPr>
          <w:b/>
          <w:highlight w:val="red"/>
        </w:rPr>
        <w:lastRenderedPageBreak/>
        <w:t>UNCHANGED PART OMITTED</w:t>
      </w:r>
    </w:p>
    <w:p w14:paraId="62DC0550" w14:textId="77777777" w:rsidR="000045D0" w:rsidRDefault="000045D0" w:rsidP="005C627C">
      <w:pPr>
        <w:pStyle w:val="EW"/>
        <w:ind w:left="0" w:firstLine="0"/>
        <w:rPr>
          <w:lang w:eastAsia="ko-KR"/>
        </w:rPr>
      </w:pPr>
    </w:p>
    <w:p w14:paraId="2DC4C114" w14:textId="77777777" w:rsidR="00781BA1" w:rsidRDefault="00781BA1" w:rsidP="00781BA1">
      <w:pPr>
        <w:rPr>
          <w:b/>
        </w:rPr>
      </w:pPr>
      <w:r>
        <w:rPr>
          <w:b/>
          <w:highlight w:val="yellow"/>
        </w:rPr>
        <w:t>NEXT</w:t>
      </w:r>
      <w:r w:rsidRPr="004802F1">
        <w:rPr>
          <w:b/>
          <w:highlight w:val="yellow"/>
        </w:rPr>
        <w:t xml:space="preserve"> CHANGE</w:t>
      </w:r>
    </w:p>
    <w:p w14:paraId="702FEF22" w14:textId="77777777" w:rsidR="00781BA1" w:rsidRPr="00FA22D3" w:rsidRDefault="00781BA1" w:rsidP="00781BA1"/>
    <w:p w14:paraId="79F5E781" w14:textId="77777777" w:rsidR="00781BA1" w:rsidRPr="00FA22D3" w:rsidRDefault="00781BA1" w:rsidP="00781BA1">
      <w:pPr>
        <w:pStyle w:val="3"/>
      </w:pPr>
      <w:bookmarkStart w:id="737" w:name="_Toc14166041"/>
      <w:r w:rsidRPr="00FA22D3">
        <w:t>9.4.5</w:t>
      </w:r>
      <w:r w:rsidRPr="00FA22D3">
        <w:tab/>
        <w:t>Information Element Definitions</w:t>
      </w:r>
      <w:bookmarkEnd w:id="737"/>
    </w:p>
    <w:p w14:paraId="69BF3F50" w14:textId="77777777" w:rsidR="00781BA1" w:rsidRPr="00FA22D3" w:rsidRDefault="00781BA1" w:rsidP="00781BA1">
      <w:pPr>
        <w:pStyle w:val="PL"/>
        <w:rPr>
          <w:noProof w:val="0"/>
          <w:snapToGrid w:val="0"/>
        </w:rPr>
      </w:pPr>
      <w:r w:rsidRPr="00FA22D3">
        <w:rPr>
          <w:noProof w:val="0"/>
          <w:snapToGrid w:val="0"/>
        </w:rPr>
        <w:t>-- ASN1START</w:t>
      </w:r>
    </w:p>
    <w:p w14:paraId="68ECDF37" w14:textId="77777777" w:rsidR="00781BA1" w:rsidRPr="00FA22D3" w:rsidRDefault="00781BA1" w:rsidP="00781BA1">
      <w:pPr>
        <w:pStyle w:val="PL"/>
        <w:rPr>
          <w:noProof w:val="0"/>
          <w:snapToGrid w:val="0"/>
        </w:rPr>
      </w:pPr>
      <w:r w:rsidRPr="00FA22D3">
        <w:rPr>
          <w:noProof w:val="0"/>
          <w:snapToGrid w:val="0"/>
        </w:rPr>
        <w:t>-- **************************************************************</w:t>
      </w:r>
    </w:p>
    <w:p w14:paraId="623C242F" w14:textId="77777777" w:rsidR="00781BA1" w:rsidRPr="00FA22D3" w:rsidRDefault="00781BA1" w:rsidP="00781BA1">
      <w:pPr>
        <w:pStyle w:val="PL"/>
        <w:rPr>
          <w:noProof w:val="0"/>
          <w:snapToGrid w:val="0"/>
        </w:rPr>
      </w:pPr>
      <w:r w:rsidRPr="00FA22D3">
        <w:rPr>
          <w:noProof w:val="0"/>
          <w:snapToGrid w:val="0"/>
        </w:rPr>
        <w:t>--</w:t>
      </w:r>
    </w:p>
    <w:p w14:paraId="38450BCC" w14:textId="77777777" w:rsidR="00781BA1" w:rsidRPr="00FA22D3" w:rsidRDefault="00781BA1" w:rsidP="00781BA1">
      <w:pPr>
        <w:pStyle w:val="PL"/>
        <w:rPr>
          <w:noProof w:val="0"/>
          <w:snapToGrid w:val="0"/>
        </w:rPr>
      </w:pPr>
      <w:r w:rsidRPr="00FA22D3">
        <w:rPr>
          <w:noProof w:val="0"/>
          <w:snapToGrid w:val="0"/>
        </w:rPr>
        <w:t>-- Information Element Definitions</w:t>
      </w:r>
    </w:p>
    <w:p w14:paraId="4BE25A17" w14:textId="77777777" w:rsidR="00781BA1" w:rsidRPr="00FA22D3" w:rsidRDefault="00781BA1" w:rsidP="00781BA1">
      <w:pPr>
        <w:pStyle w:val="PL"/>
        <w:rPr>
          <w:noProof w:val="0"/>
          <w:snapToGrid w:val="0"/>
        </w:rPr>
      </w:pPr>
      <w:r w:rsidRPr="00FA22D3">
        <w:rPr>
          <w:noProof w:val="0"/>
          <w:snapToGrid w:val="0"/>
        </w:rPr>
        <w:t>--</w:t>
      </w:r>
    </w:p>
    <w:p w14:paraId="45A6FB0C" w14:textId="77777777" w:rsidR="00781BA1" w:rsidRPr="00FA22D3" w:rsidRDefault="00781BA1" w:rsidP="00781BA1">
      <w:pPr>
        <w:pStyle w:val="PL"/>
        <w:rPr>
          <w:noProof w:val="0"/>
          <w:snapToGrid w:val="0"/>
        </w:rPr>
      </w:pPr>
      <w:r w:rsidRPr="00FA22D3">
        <w:rPr>
          <w:noProof w:val="0"/>
          <w:snapToGrid w:val="0"/>
        </w:rPr>
        <w:t>-- **************************************************************</w:t>
      </w:r>
    </w:p>
    <w:p w14:paraId="31F9DB45" w14:textId="77777777" w:rsidR="00781BA1" w:rsidRPr="00FA22D3" w:rsidRDefault="00781BA1" w:rsidP="00781BA1">
      <w:pPr>
        <w:pStyle w:val="PL"/>
        <w:rPr>
          <w:noProof w:val="0"/>
          <w:snapToGrid w:val="0"/>
        </w:rPr>
      </w:pPr>
    </w:p>
    <w:p w14:paraId="595DACB9" w14:textId="77777777" w:rsidR="00781BA1" w:rsidRPr="00FA22D3" w:rsidRDefault="00781BA1" w:rsidP="00781BA1">
      <w:pPr>
        <w:pStyle w:val="PL"/>
        <w:rPr>
          <w:noProof w:val="0"/>
          <w:snapToGrid w:val="0"/>
        </w:rPr>
      </w:pPr>
      <w:r w:rsidRPr="00FA22D3">
        <w:rPr>
          <w:noProof w:val="0"/>
          <w:snapToGrid w:val="0"/>
        </w:rPr>
        <w:t>NGAP-IEs {</w:t>
      </w:r>
    </w:p>
    <w:p w14:paraId="79B81A0F" w14:textId="77777777" w:rsidR="00781BA1" w:rsidRPr="00FA22D3" w:rsidRDefault="00781BA1" w:rsidP="00781BA1">
      <w:pPr>
        <w:pStyle w:val="PL"/>
        <w:rPr>
          <w:noProof w:val="0"/>
          <w:snapToGrid w:val="0"/>
        </w:rPr>
      </w:pPr>
      <w:proofErr w:type="gramStart"/>
      <w:r w:rsidRPr="00FA22D3">
        <w:rPr>
          <w:noProof w:val="0"/>
          <w:snapToGrid w:val="0"/>
        </w:rPr>
        <w:t>itu-t</w:t>
      </w:r>
      <w:proofErr w:type="gramEnd"/>
      <w:r w:rsidRPr="00FA22D3">
        <w:rPr>
          <w:noProof w:val="0"/>
          <w:snapToGrid w:val="0"/>
        </w:rPr>
        <w:t xml:space="preserve"> (0) identified-organization (4) etsi (0) mobileDomain (0) </w:t>
      </w:r>
    </w:p>
    <w:p w14:paraId="26CC9E06" w14:textId="77777777" w:rsidR="00781BA1" w:rsidRPr="00FA22D3" w:rsidRDefault="00781BA1" w:rsidP="00781BA1">
      <w:pPr>
        <w:pStyle w:val="PL"/>
        <w:rPr>
          <w:noProof w:val="0"/>
          <w:snapToGrid w:val="0"/>
        </w:rPr>
      </w:pPr>
      <w:proofErr w:type="gramStart"/>
      <w:r w:rsidRPr="00FA22D3">
        <w:rPr>
          <w:noProof w:val="0"/>
          <w:snapToGrid w:val="0"/>
        </w:rPr>
        <w:t>ngran-Access</w:t>
      </w:r>
      <w:proofErr w:type="gramEnd"/>
      <w:r w:rsidRPr="00FA22D3">
        <w:rPr>
          <w:noProof w:val="0"/>
          <w:snapToGrid w:val="0"/>
        </w:rPr>
        <w:t xml:space="preserve"> (22) modules (3) ngap (1) version1 (1) ngap-IEs (2) }</w:t>
      </w:r>
    </w:p>
    <w:p w14:paraId="12D7074D" w14:textId="77777777" w:rsidR="00781BA1" w:rsidRPr="00FA22D3" w:rsidRDefault="00781BA1" w:rsidP="00781BA1">
      <w:pPr>
        <w:pStyle w:val="PL"/>
        <w:rPr>
          <w:noProof w:val="0"/>
          <w:snapToGrid w:val="0"/>
        </w:rPr>
      </w:pPr>
    </w:p>
    <w:p w14:paraId="5E3FD483" w14:textId="77777777" w:rsidR="00781BA1" w:rsidRPr="00FA22D3" w:rsidRDefault="00781BA1" w:rsidP="00781BA1">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51C880A1" w14:textId="77777777" w:rsidR="00781BA1" w:rsidRPr="00FA22D3" w:rsidRDefault="00781BA1" w:rsidP="00781BA1">
      <w:pPr>
        <w:pStyle w:val="PL"/>
        <w:rPr>
          <w:noProof w:val="0"/>
          <w:snapToGrid w:val="0"/>
        </w:rPr>
      </w:pPr>
    </w:p>
    <w:p w14:paraId="13FB6E91" w14:textId="77777777" w:rsidR="00781BA1" w:rsidRDefault="00781BA1" w:rsidP="00781BA1">
      <w:pPr>
        <w:pStyle w:val="PL"/>
        <w:rPr>
          <w:noProof w:val="0"/>
          <w:snapToGrid w:val="0"/>
        </w:rPr>
      </w:pPr>
      <w:r w:rsidRPr="00FA22D3">
        <w:rPr>
          <w:noProof w:val="0"/>
          <w:snapToGrid w:val="0"/>
        </w:rPr>
        <w:t>BEGIN</w:t>
      </w:r>
    </w:p>
    <w:p w14:paraId="1CB63FFB" w14:textId="77777777" w:rsidR="00007B3D" w:rsidRPr="00FA22D3" w:rsidRDefault="00007B3D" w:rsidP="00781BA1">
      <w:pPr>
        <w:pStyle w:val="PL"/>
        <w:rPr>
          <w:noProof w:val="0"/>
          <w:snapToGrid w:val="0"/>
        </w:rPr>
      </w:pPr>
    </w:p>
    <w:p w14:paraId="66FC7F87" w14:textId="77777777" w:rsidR="00007B3D" w:rsidRPr="001D2E49" w:rsidRDefault="00007B3D" w:rsidP="00007B3D">
      <w:pPr>
        <w:pStyle w:val="PL"/>
        <w:rPr>
          <w:noProof w:val="0"/>
          <w:snapToGrid w:val="0"/>
        </w:rPr>
      </w:pPr>
      <w:r w:rsidRPr="001D2E49">
        <w:rPr>
          <w:noProof w:val="0"/>
          <w:snapToGrid w:val="0"/>
        </w:rPr>
        <w:t>IMPORTS</w:t>
      </w:r>
    </w:p>
    <w:p w14:paraId="7FB55314" w14:textId="77777777" w:rsidR="00007B3D" w:rsidRPr="001D2E49" w:rsidRDefault="00007B3D" w:rsidP="00007B3D">
      <w:pPr>
        <w:pStyle w:val="PL"/>
        <w:rPr>
          <w:noProof w:val="0"/>
          <w:snapToGrid w:val="0"/>
        </w:rPr>
      </w:pPr>
    </w:p>
    <w:p w14:paraId="6A411BD3"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id-AdditionalDLForwardingUPTNLInformation</w:t>
      </w:r>
      <w:proofErr w:type="gramEnd"/>
      <w:r w:rsidRPr="001D2E49">
        <w:rPr>
          <w:noProof w:val="0"/>
          <w:snapToGrid w:val="0"/>
        </w:rPr>
        <w:t>,</w:t>
      </w:r>
    </w:p>
    <w:p w14:paraId="5ED56DB4"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id-AdditionalULForwardingUPTNLInformation</w:t>
      </w:r>
      <w:proofErr w:type="gramEnd"/>
      <w:r w:rsidRPr="001D2E49">
        <w:rPr>
          <w:noProof w:val="0"/>
          <w:snapToGrid w:val="0"/>
        </w:rPr>
        <w:t>,</w:t>
      </w:r>
    </w:p>
    <w:p w14:paraId="3CDE7C7D"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id-AdditionalDLQosFlowPerTNLInformation</w:t>
      </w:r>
      <w:proofErr w:type="gramEnd"/>
      <w:r w:rsidRPr="001D2E49">
        <w:rPr>
          <w:noProof w:val="0"/>
          <w:snapToGrid w:val="0"/>
        </w:rPr>
        <w:t>,</w:t>
      </w:r>
    </w:p>
    <w:p w14:paraId="3E5AA90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id-AdditionalDLUPTNLInformationForHOList</w:t>
      </w:r>
      <w:proofErr w:type="gramEnd"/>
      <w:r w:rsidRPr="001D2E49">
        <w:rPr>
          <w:noProof w:val="0"/>
          <w:snapToGrid w:val="0"/>
        </w:rPr>
        <w:t>,</w:t>
      </w:r>
    </w:p>
    <w:p w14:paraId="3713D87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id-AdditionalNGU-UP-TNLInformation</w:t>
      </w:r>
      <w:proofErr w:type="gramEnd"/>
      <w:r w:rsidRPr="001D2E49">
        <w:rPr>
          <w:noProof w:val="0"/>
          <w:snapToGrid w:val="0"/>
        </w:rPr>
        <w:t>,</w:t>
      </w:r>
    </w:p>
    <w:p w14:paraId="0F646CC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id-AdditionalUL-NGU-UP-TNLInformation</w:t>
      </w:r>
      <w:proofErr w:type="gramEnd"/>
      <w:r w:rsidRPr="001D2E49">
        <w:rPr>
          <w:noProof w:val="0"/>
          <w:snapToGrid w:val="0"/>
        </w:rPr>
        <w:t>,</w:t>
      </w:r>
    </w:p>
    <w:p w14:paraId="1AACF6F1"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w:t>
      </w:r>
    </w:p>
    <w:p w14:paraId="788A325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id-CNTypeRestrictionsForEquivalent</w:t>
      </w:r>
      <w:proofErr w:type="gramEnd"/>
      <w:r w:rsidRPr="001D2E49">
        <w:rPr>
          <w:noProof w:val="0"/>
          <w:snapToGrid w:val="0"/>
        </w:rPr>
        <w:t>,</w:t>
      </w:r>
    </w:p>
    <w:p w14:paraId="68B96B8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id-CNTypeRestrictionsForServing</w:t>
      </w:r>
      <w:proofErr w:type="gramEnd"/>
      <w:r w:rsidRPr="001D2E49">
        <w:rPr>
          <w:noProof w:val="0"/>
          <w:snapToGrid w:val="0"/>
        </w:rPr>
        <w:t>,</w:t>
      </w:r>
    </w:p>
    <w:p w14:paraId="2C5ED7B6" w14:textId="77777777" w:rsidR="00007B3D" w:rsidRPr="001D2E49" w:rsidRDefault="00007B3D" w:rsidP="00007B3D">
      <w:pPr>
        <w:pStyle w:val="PL"/>
        <w:rPr>
          <w:noProof w:val="0"/>
          <w:snapToGrid w:val="0"/>
        </w:rPr>
      </w:pPr>
      <w:r w:rsidRPr="001D2E49">
        <w:rPr>
          <w:snapToGrid w:val="0"/>
        </w:rPr>
        <w:tab/>
        <w:t>id-CommonNetworkInstance,</w:t>
      </w:r>
    </w:p>
    <w:p w14:paraId="4D86276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id-DataForwardingNotPossible</w:t>
      </w:r>
      <w:proofErr w:type="gramEnd"/>
      <w:r w:rsidRPr="001D2E49">
        <w:rPr>
          <w:noProof w:val="0"/>
          <w:snapToGrid w:val="0"/>
        </w:rPr>
        <w:t>,</w:t>
      </w:r>
    </w:p>
    <w:p w14:paraId="2EA25C6E"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id-DataForwardingResponseERABList</w:t>
      </w:r>
      <w:proofErr w:type="gramEnd"/>
      <w:r w:rsidRPr="001D2E49">
        <w:rPr>
          <w:noProof w:val="0"/>
          <w:snapToGrid w:val="0"/>
        </w:rPr>
        <w:t>,</w:t>
      </w:r>
    </w:p>
    <w:p w14:paraId="25C0C2C7"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id-DirectForwardingPathAvailability</w:t>
      </w:r>
      <w:proofErr w:type="gramEnd"/>
      <w:r w:rsidRPr="001D2E49">
        <w:rPr>
          <w:noProof w:val="0"/>
          <w:snapToGrid w:val="0"/>
        </w:rPr>
        <w:t>,</w:t>
      </w:r>
    </w:p>
    <w:p w14:paraId="6EFD057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id-DL-NGU-UP-TNLInformation</w:t>
      </w:r>
      <w:proofErr w:type="gramEnd"/>
      <w:r w:rsidRPr="001D2E49">
        <w:rPr>
          <w:noProof w:val="0"/>
          <w:snapToGrid w:val="0"/>
        </w:rPr>
        <w:t>,</w:t>
      </w:r>
    </w:p>
    <w:p w14:paraId="7BC77068"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id-EndpointIPAddressAndPort</w:t>
      </w:r>
      <w:proofErr w:type="gramEnd"/>
      <w:r w:rsidRPr="001D2E49">
        <w:rPr>
          <w:noProof w:val="0"/>
          <w:snapToGrid w:val="0"/>
        </w:rPr>
        <w:t>,</w:t>
      </w:r>
    </w:p>
    <w:p w14:paraId="2D303F64"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id-GUAMIType</w:t>
      </w:r>
      <w:proofErr w:type="gramEnd"/>
      <w:r w:rsidRPr="001D2E49">
        <w:rPr>
          <w:noProof w:val="0"/>
          <w:snapToGrid w:val="0"/>
        </w:rPr>
        <w:t>,</w:t>
      </w:r>
    </w:p>
    <w:p w14:paraId="2EFCB1AD"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id-LastEUTRAN-PLMNIdentity</w:t>
      </w:r>
      <w:proofErr w:type="gramEnd"/>
      <w:r w:rsidRPr="001D2E49">
        <w:rPr>
          <w:noProof w:val="0"/>
          <w:snapToGrid w:val="0"/>
        </w:rPr>
        <w:t>,</w:t>
      </w:r>
    </w:p>
    <w:p w14:paraId="2F39053A"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id-LocationReportingAdditionalInfo</w:t>
      </w:r>
      <w:proofErr w:type="gramEnd"/>
      <w:r w:rsidRPr="001D2E49">
        <w:rPr>
          <w:noProof w:val="0"/>
          <w:snapToGrid w:val="0"/>
        </w:rPr>
        <w:t>,</w:t>
      </w:r>
    </w:p>
    <w:p w14:paraId="398A519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id-MaximumIntegrityProtectedDataRate-DL</w:t>
      </w:r>
      <w:proofErr w:type="gramEnd"/>
      <w:r w:rsidRPr="001D2E49">
        <w:rPr>
          <w:noProof w:val="0"/>
          <w:snapToGrid w:val="0"/>
        </w:rPr>
        <w:t>,</w:t>
      </w:r>
    </w:p>
    <w:p w14:paraId="0A681D2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id-NetworkInstance</w:t>
      </w:r>
      <w:proofErr w:type="gramEnd"/>
      <w:r w:rsidRPr="001D2E49">
        <w:rPr>
          <w:noProof w:val="0"/>
          <w:snapToGrid w:val="0"/>
        </w:rPr>
        <w:t>,</w:t>
      </w:r>
    </w:p>
    <w:p w14:paraId="5733A6E7"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id-OldAssociatedQosFlowList-ULendmarkerexpected</w:t>
      </w:r>
      <w:proofErr w:type="gramEnd"/>
      <w:r w:rsidRPr="001D2E49">
        <w:rPr>
          <w:noProof w:val="0"/>
          <w:snapToGrid w:val="0"/>
        </w:rPr>
        <w:t>,</w:t>
      </w:r>
    </w:p>
    <w:p w14:paraId="7396D32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w:t>
      </w:r>
      <w:r w:rsidRPr="001D2E49">
        <w:rPr>
          <w:rFonts w:hint="eastAsia"/>
          <w:noProof w:val="0"/>
          <w:snapToGrid w:val="0"/>
          <w:lang w:eastAsia="zh-CN"/>
        </w:rPr>
        <w:t>P</w:t>
      </w:r>
      <w:r w:rsidRPr="001D2E49">
        <w:rPr>
          <w:noProof w:val="0"/>
          <w:snapToGrid w:val="0"/>
        </w:rPr>
        <w:t>DUSessionAggregateMaximumBitRate</w:t>
      </w:r>
      <w:proofErr w:type="gramEnd"/>
      <w:r w:rsidRPr="001D2E49">
        <w:rPr>
          <w:noProof w:val="0"/>
          <w:snapToGrid w:val="0"/>
        </w:rPr>
        <w:t>,</w:t>
      </w:r>
    </w:p>
    <w:p w14:paraId="7C2FFDFF" w14:textId="77777777" w:rsidR="00007B3D" w:rsidRPr="001D2E49" w:rsidRDefault="00007B3D" w:rsidP="00007B3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FailedToSetupListCxtFail</w:t>
      </w:r>
      <w:proofErr w:type="gramEnd"/>
      <w:r w:rsidRPr="001D2E49">
        <w:rPr>
          <w:noProof w:val="0"/>
        </w:rPr>
        <w:t>,</w:t>
      </w:r>
    </w:p>
    <w:p w14:paraId="583016B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id-PDUSessionResourceReleaseResponseTransfer</w:t>
      </w:r>
      <w:proofErr w:type="gramEnd"/>
      <w:r w:rsidRPr="001D2E49">
        <w:rPr>
          <w:noProof w:val="0"/>
          <w:snapToGrid w:val="0"/>
        </w:rPr>
        <w:t>,</w:t>
      </w:r>
    </w:p>
    <w:p w14:paraId="47E39CA1"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id-PDUSessionType</w:t>
      </w:r>
      <w:proofErr w:type="gramEnd"/>
      <w:r w:rsidRPr="001D2E49">
        <w:rPr>
          <w:noProof w:val="0"/>
          <w:snapToGrid w:val="0"/>
        </w:rPr>
        <w:t>,</w:t>
      </w:r>
    </w:p>
    <w:p w14:paraId="01FCB0E5"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id-PSCellInformation</w:t>
      </w:r>
      <w:proofErr w:type="gramEnd"/>
      <w:r w:rsidRPr="001D2E49">
        <w:rPr>
          <w:noProof w:val="0"/>
          <w:snapToGrid w:val="0"/>
        </w:rPr>
        <w:t>,</w:t>
      </w:r>
    </w:p>
    <w:p w14:paraId="561B03F4"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id-QosFlowAddOrModifyRequestList</w:t>
      </w:r>
      <w:proofErr w:type="gramEnd"/>
      <w:r w:rsidRPr="001D2E49">
        <w:rPr>
          <w:noProof w:val="0"/>
          <w:snapToGrid w:val="0"/>
        </w:rPr>
        <w:t>,</w:t>
      </w:r>
    </w:p>
    <w:p w14:paraId="65737B6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id-QosFlowSetupRequestList</w:t>
      </w:r>
      <w:proofErr w:type="gramEnd"/>
      <w:r w:rsidRPr="001D2E49">
        <w:rPr>
          <w:noProof w:val="0"/>
          <w:snapToGrid w:val="0"/>
        </w:rPr>
        <w:t>,</w:t>
      </w:r>
    </w:p>
    <w:p w14:paraId="1A525ED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id-QosFlowToReleaseList</w:t>
      </w:r>
      <w:proofErr w:type="gramEnd"/>
      <w:r w:rsidRPr="001D2E49">
        <w:rPr>
          <w:noProof w:val="0"/>
          <w:snapToGrid w:val="0"/>
        </w:rPr>
        <w:t>,</w:t>
      </w:r>
    </w:p>
    <w:p w14:paraId="650CFC9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w:t>
      </w:r>
    </w:p>
    <w:p w14:paraId="3E437703"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id-SecondaryRATUsageInformation</w:t>
      </w:r>
      <w:proofErr w:type="gramEnd"/>
      <w:r w:rsidRPr="001D2E49">
        <w:rPr>
          <w:noProof w:val="0"/>
          <w:snapToGrid w:val="0"/>
        </w:rPr>
        <w:t>,</w:t>
      </w:r>
    </w:p>
    <w:p w14:paraId="3D398A7A"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id-SecurityIndication</w:t>
      </w:r>
      <w:proofErr w:type="gramEnd"/>
      <w:r w:rsidRPr="001D2E49">
        <w:rPr>
          <w:noProof w:val="0"/>
          <w:snapToGrid w:val="0"/>
        </w:rPr>
        <w:t>,</w:t>
      </w:r>
    </w:p>
    <w:p w14:paraId="638242BC"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id-SecurityResult</w:t>
      </w:r>
      <w:proofErr w:type="gramEnd"/>
      <w:r w:rsidRPr="001D2E49">
        <w:rPr>
          <w:noProof w:val="0"/>
          <w:snapToGrid w:val="0"/>
        </w:rPr>
        <w:t>,</w:t>
      </w:r>
    </w:p>
    <w:p w14:paraId="17470D07"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id-S-NSSAI</w:t>
      </w:r>
      <w:proofErr w:type="gramEnd"/>
      <w:r w:rsidRPr="001D2E49">
        <w:rPr>
          <w:noProof w:val="0"/>
          <w:snapToGrid w:val="0"/>
        </w:rPr>
        <w:t>,</w:t>
      </w:r>
    </w:p>
    <w:p w14:paraId="1BCB7A25"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id-TNLAssociationTransportLayerAddressNGRAN</w:t>
      </w:r>
      <w:proofErr w:type="gramEnd"/>
      <w:r w:rsidRPr="001D2E49">
        <w:rPr>
          <w:noProof w:val="0"/>
          <w:snapToGrid w:val="0"/>
        </w:rPr>
        <w:t>,</w:t>
      </w:r>
    </w:p>
    <w:p w14:paraId="6819A48C"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id-UL-NGU-UP-TNLInformation</w:t>
      </w:r>
      <w:proofErr w:type="gramEnd"/>
      <w:r w:rsidRPr="001D2E49">
        <w:rPr>
          <w:noProof w:val="0"/>
          <w:snapToGrid w:val="0"/>
        </w:rPr>
        <w:t>,</w:t>
      </w:r>
    </w:p>
    <w:p w14:paraId="3ACA772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id-UL-NGU-UP-TNLModifyList</w:t>
      </w:r>
      <w:proofErr w:type="gramEnd"/>
      <w:r w:rsidRPr="001D2E49">
        <w:rPr>
          <w:noProof w:val="0"/>
          <w:snapToGrid w:val="0"/>
        </w:rPr>
        <w:t>,</w:t>
      </w:r>
    </w:p>
    <w:p w14:paraId="044A33BE"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id-ULForwarding</w:t>
      </w:r>
      <w:proofErr w:type="gramEnd"/>
      <w:r w:rsidRPr="001D2E49">
        <w:rPr>
          <w:noProof w:val="0"/>
          <w:snapToGrid w:val="0"/>
        </w:rPr>
        <w:t>,</w:t>
      </w:r>
    </w:p>
    <w:p w14:paraId="2DAFBD51"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id-ULForwardingUP-TNLInformation</w:t>
      </w:r>
      <w:proofErr w:type="gramEnd"/>
      <w:r w:rsidRPr="001D2E49">
        <w:rPr>
          <w:noProof w:val="0"/>
          <w:snapToGrid w:val="0"/>
        </w:rPr>
        <w:t>,</w:t>
      </w:r>
    </w:p>
    <w:p w14:paraId="49FE963B" w14:textId="77777777" w:rsidR="00007B3D" w:rsidRPr="001D2E49" w:rsidRDefault="00007B3D" w:rsidP="00007B3D">
      <w:pPr>
        <w:pStyle w:val="PL"/>
        <w:rPr>
          <w:noProof w:val="0"/>
        </w:rPr>
      </w:pPr>
      <w:r w:rsidRPr="001D2E49">
        <w:rPr>
          <w:noProof w:val="0"/>
        </w:rPr>
        <w:tab/>
      </w:r>
      <w:r w:rsidRPr="001D2E49">
        <w:rPr>
          <w:rFonts w:eastAsia="MS Mincho" w:cs="Arial"/>
          <w:lang w:eastAsia="ja-JP"/>
        </w:rPr>
        <w:t>maxnoofAllowedAreas,</w:t>
      </w:r>
    </w:p>
    <w:p w14:paraId="46D62C0D" w14:textId="77777777" w:rsidR="00007B3D" w:rsidRPr="001D2E49" w:rsidRDefault="00007B3D" w:rsidP="00007B3D">
      <w:pPr>
        <w:pStyle w:val="PL"/>
        <w:rPr>
          <w:noProof w:val="0"/>
        </w:rPr>
      </w:pPr>
      <w:r w:rsidRPr="001D2E49">
        <w:rPr>
          <w:noProof w:val="0"/>
        </w:rPr>
        <w:tab/>
      </w:r>
      <w:proofErr w:type="gramStart"/>
      <w:r w:rsidRPr="001D2E49">
        <w:rPr>
          <w:noProof w:val="0"/>
        </w:rPr>
        <w:t>maxnoofAllowedS-NSSAIs</w:t>
      </w:r>
      <w:proofErr w:type="gramEnd"/>
      <w:r w:rsidRPr="001D2E49">
        <w:rPr>
          <w:noProof w:val="0"/>
        </w:rPr>
        <w:t>,</w:t>
      </w:r>
    </w:p>
    <w:p w14:paraId="2164C7AA" w14:textId="77777777" w:rsidR="00007B3D" w:rsidRPr="001D2E49" w:rsidRDefault="00007B3D" w:rsidP="00007B3D">
      <w:pPr>
        <w:pStyle w:val="PL"/>
        <w:rPr>
          <w:noProof w:val="0"/>
        </w:rPr>
      </w:pPr>
      <w:r w:rsidRPr="001D2E49">
        <w:rPr>
          <w:noProof w:val="0"/>
        </w:rPr>
        <w:tab/>
      </w:r>
      <w:proofErr w:type="gramStart"/>
      <w:r w:rsidRPr="001D2E49">
        <w:rPr>
          <w:noProof w:val="0"/>
        </w:rPr>
        <w:t>maxnoofBPLMNs</w:t>
      </w:r>
      <w:proofErr w:type="gramEnd"/>
      <w:r w:rsidRPr="001D2E49">
        <w:rPr>
          <w:noProof w:val="0"/>
        </w:rPr>
        <w:t>,</w:t>
      </w:r>
    </w:p>
    <w:p w14:paraId="324C8F8A" w14:textId="77777777" w:rsidR="00007B3D" w:rsidRPr="001D2E49" w:rsidRDefault="00007B3D" w:rsidP="00007B3D">
      <w:pPr>
        <w:pStyle w:val="PL"/>
        <w:rPr>
          <w:noProof w:val="0"/>
        </w:rPr>
      </w:pPr>
      <w:r w:rsidRPr="001D2E49">
        <w:rPr>
          <w:noProof w:val="0"/>
        </w:rPr>
        <w:tab/>
      </w:r>
      <w:proofErr w:type="gramStart"/>
      <w:r w:rsidRPr="001D2E49">
        <w:rPr>
          <w:noProof w:val="0"/>
        </w:rPr>
        <w:t>maxnoofCellIDforWarning</w:t>
      </w:r>
      <w:proofErr w:type="gramEnd"/>
      <w:r w:rsidRPr="001D2E49">
        <w:rPr>
          <w:noProof w:val="0"/>
        </w:rPr>
        <w:t>,</w:t>
      </w:r>
    </w:p>
    <w:p w14:paraId="3E2B5F40" w14:textId="77777777" w:rsidR="00007B3D" w:rsidRPr="001D2E49" w:rsidRDefault="00007B3D" w:rsidP="00007B3D">
      <w:pPr>
        <w:pStyle w:val="PL"/>
        <w:rPr>
          <w:noProof w:val="0"/>
        </w:rPr>
      </w:pPr>
      <w:r w:rsidRPr="001D2E49">
        <w:rPr>
          <w:noProof w:val="0"/>
        </w:rPr>
        <w:tab/>
      </w:r>
      <w:proofErr w:type="gramStart"/>
      <w:r w:rsidRPr="001D2E49">
        <w:rPr>
          <w:noProof w:val="0"/>
        </w:rPr>
        <w:t>maxnoofCellinAoI</w:t>
      </w:r>
      <w:proofErr w:type="gramEnd"/>
      <w:r w:rsidRPr="001D2E49">
        <w:rPr>
          <w:noProof w:val="0"/>
        </w:rPr>
        <w:t>,</w:t>
      </w:r>
    </w:p>
    <w:p w14:paraId="20F1E3FB" w14:textId="77777777" w:rsidR="00007B3D" w:rsidRPr="001D2E49" w:rsidRDefault="00007B3D" w:rsidP="00007B3D">
      <w:pPr>
        <w:pStyle w:val="PL"/>
        <w:rPr>
          <w:noProof w:val="0"/>
        </w:rPr>
      </w:pPr>
      <w:r w:rsidRPr="001D2E49">
        <w:rPr>
          <w:noProof w:val="0"/>
        </w:rPr>
        <w:tab/>
      </w:r>
      <w:proofErr w:type="gramStart"/>
      <w:r w:rsidRPr="001D2E49">
        <w:rPr>
          <w:noProof w:val="0"/>
        </w:rPr>
        <w:t>maxnoofCellinEAI</w:t>
      </w:r>
      <w:proofErr w:type="gramEnd"/>
      <w:r w:rsidRPr="001D2E49">
        <w:rPr>
          <w:noProof w:val="0"/>
        </w:rPr>
        <w:t>,</w:t>
      </w:r>
    </w:p>
    <w:p w14:paraId="7AC3E3D4" w14:textId="77777777" w:rsidR="00007B3D" w:rsidRPr="001D2E49" w:rsidRDefault="00007B3D" w:rsidP="00007B3D">
      <w:pPr>
        <w:pStyle w:val="PL"/>
        <w:rPr>
          <w:noProof w:val="0"/>
        </w:rPr>
      </w:pPr>
      <w:r w:rsidRPr="001D2E49">
        <w:rPr>
          <w:noProof w:val="0"/>
        </w:rPr>
        <w:tab/>
      </w:r>
      <w:proofErr w:type="gramStart"/>
      <w:r w:rsidRPr="001D2E49">
        <w:rPr>
          <w:noProof w:val="0"/>
        </w:rPr>
        <w:t>maxnoofCellsingNB</w:t>
      </w:r>
      <w:proofErr w:type="gramEnd"/>
      <w:r w:rsidRPr="001D2E49">
        <w:rPr>
          <w:noProof w:val="0"/>
        </w:rPr>
        <w:t>,</w:t>
      </w:r>
    </w:p>
    <w:p w14:paraId="48083F71" w14:textId="77777777" w:rsidR="00007B3D" w:rsidRPr="001D2E49" w:rsidRDefault="00007B3D" w:rsidP="00007B3D">
      <w:pPr>
        <w:pStyle w:val="PL"/>
        <w:rPr>
          <w:noProof w:val="0"/>
        </w:rPr>
      </w:pPr>
      <w:r w:rsidRPr="001D2E49">
        <w:rPr>
          <w:noProof w:val="0"/>
        </w:rPr>
        <w:tab/>
      </w:r>
      <w:proofErr w:type="gramStart"/>
      <w:r w:rsidRPr="001D2E49">
        <w:rPr>
          <w:noProof w:val="0"/>
        </w:rPr>
        <w:t>maxnoofCellsinngeNB</w:t>
      </w:r>
      <w:proofErr w:type="gramEnd"/>
      <w:r w:rsidRPr="001D2E49">
        <w:rPr>
          <w:noProof w:val="0"/>
        </w:rPr>
        <w:t>,</w:t>
      </w:r>
    </w:p>
    <w:p w14:paraId="7F769C9A" w14:textId="77777777" w:rsidR="00007B3D" w:rsidRPr="001D2E49" w:rsidRDefault="00007B3D" w:rsidP="00007B3D">
      <w:pPr>
        <w:pStyle w:val="PL"/>
        <w:rPr>
          <w:noProof w:val="0"/>
        </w:rPr>
      </w:pPr>
      <w:r w:rsidRPr="001D2E49">
        <w:rPr>
          <w:noProof w:val="0"/>
        </w:rPr>
        <w:tab/>
      </w:r>
      <w:proofErr w:type="gramStart"/>
      <w:r w:rsidRPr="001D2E49">
        <w:rPr>
          <w:noProof w:val="0"/>
        </w:rPr>
        <w:t>maxnoofCellinTAI</w:t>
      </w:r>
      <w:proofErr w:type="gramEnd"/>
      <w:r w:rsidRPr="001D2E49">
        <w:rPr>
          <w:noProof w:val="0"/>
        </w:rPr>
        <w:t>,</w:t>
      </w:r>
    </w:p>
    <w:p w14:paraId="0462B5E3" w14:textId="77777777" w:rsidR="00007B3D" w:rsidRPr="001D2E49" w:rsidRDefault="00007B3D" w:rsidP="00007B3D">
      <w:pPr>
        <w:pStyle w:val="PL"/>
        <w:rPr>
          <w:noProof w:val="0"/>
        </w:rPr>
      </w:pPr>
      <w:r w:rsidRPr="001D2E49">
        <w:rPr>
          <w:noProof w:val="0"/>
        </w:rPr>
        <w:tab/>
      </w:r>
      <w:proofErr w:type="gramStart"/>
      <w:r w:rsidRPr="001D2E49">
        <w:rPr>
          <w:noProof w:val="0"/>
        </w:rPr>
        <w:t>maxnoofCellsinUEHistoryInfo</w:t>
      </w:r>
      <w:proofErr w:type="gramEnd"/>
      <w:r w:rsidRPr="001D2E49">
        <w:rPr>
          <w:noProof w:val="0"/>
        </w:rPr>
        <w:t>,</w:t>
      </w:r>
    </w:p>
    <w:p w14:paraId="59E87558" w14:textId="77777777" w:rsidR="00007B3D" w:rsidRPr="001D2E49" w:rsidRDefault="00007B3D" w:rsidP="00007B3D">
      <w:pPr>
        <w:pStyle w:val="PL"/>
        <w:rPr>
          <w:noProof w:val="0"/>
        </w:rPr>
      </w:pPr>
      <w:r w:rsidRPr="001D2E49">
        <w:rPr>
          <w:noProof w:val="0"/>
        </w:rPr>
        <w:tab/>
      </w:r>
      <w:proofErr w:type="gramStart"/>
      <w:r w:rsidRPr="001D2E49">
        <w:rPr>
          <w:noProof w:val="0"/>
          <w:snapToGrid w:val="0"/>
        </w:rPr>
        <w:t>maxnoofCellsUEMovingTrajectory</w:t>
      </w:r>
      <w:proofErr w:type="gramEnd"/>
      <w:r w:rsidRPr="001D2E49">
        <w:rPr>
          <w:noProof w:val="0"/>
          <w:snapToGrid w:val="0"/>
        </w:rPr>
        <w:t>,</w:t>
      </w:r>
    </w:p>
    <w:p w14:paraId="45EA8D6E" w14:textId="77777777" w:rsidR="00007B3D" w:rsidRPr="001D2E49" w:rsidRDefault="00007B3D" w:rsidP="00007B3D">
      <w:pPr>
        <w:pStyle w:val="PL"/>
        <w:rPr>
          <w:noProof w:val="0"/>
        </w:rPr>
      </w:pPr>
      <w:r w:rsidRPr="001D2E49">
        <w:rPr>
          <w:noProof w:val="0"/>
        </w:rPr>
        <w:tab/>
      </w:r>
      <w:proofErr w:type="gramStart"/>
      <w:r w:rsidRPr="001D2E49">
        <w:rPr>
          <w:noProof w:val="0"/>
        </w:rPr>
        <w:t>maxnoofDRBs</w:t>
      </w:r>
      <w:proofErr w:type="gramEnd"/>
      <w:r w:rsidRPr="001D2E49">
        <w:rPr>
          <w:noProof w:val="0"/>
        </w:rPr>
        <w:t>,</w:t>
      </w:r>
    </w:p>
    <w:p w14:paraId="52409458" w14:textId="77777777" w:rsidR="00007B3D" w:rsidRPr="001D2E49" w:rsidRDefault="00007B3D" w:rsidP="00007B3D">
      <w:pPr>
        <w:pStyle w:val="PL"/>
        <w:rPr>
          <w:noProof w:val="0"/>
        </w:rPr>
      </w:pPr>
      <w:r w:rsidRPr="001D2E49">
        <w:rPr>
          <w:noProof w:val="0"/>
        </w:rPr>
        <w:lastRenderedPageBreak/>
        <w:tab/>
      </w:r>
      <w:r w:rsidRPr="001D2E49">
        <w:rPr>
          <w:rFonts w:cs="Arial"/>
          <w:szCs w:val="18"/>
          <w:lang w:eastAsia="ja-JP"/>
        </w:rPr>
        <w:t>maxnoofEmergencyAreaID</w:t>
      </w:r>
      <w:r w:rsidRPr="001D2E49">
        <w:rPr>
          <w:noProof w:val="0"/>
        </w:rPr>
        <w:t>,</w:t>
      </w:r>
    </w:p>
    <w:p w14:paraId="1287D694" w14:textId="77777777" w:rsidR="00007B3D" w:rsidRPr="001D2E49" w:rsidRDefault="00007B3D" w:rsidP="00007B3D">
      <w:pPr>
        <w:pStyle w:val="PL"/>
        <w:rPr>
          <w:noProof w:val="0"/>
        </w:rPr>
      </w:pPr>
      <w:r w:rsidRPr="001D2E49">
        <w:rPr>
          <w:noProof w:val="0"/>
        </w:rPr>
        <w:tab/>
      </w:r>
      <w:proofErr w:type="gramStart"/>
      <w:r w:rsidRPr="001D2E49">
        <w:rPr>
          <w:noProof w:val="0"/>
        </w:rPr>
        <w:t>maxnoofEAIforRestart</w:t>
      </w:r>
      <w:proofErr w:type="gramEnd"/>
      <w:r w:rsidRPr="001D2E49">
        <w:rPr>
          <w:noProof w:val="0"/>
        </w:rPr>
        <w:t>,</w:t>
      </w:r>
    </w:p>
    <w:p w14:paraId="003FA0BF" w14:textId="77777777" w:rsidR="00007B3D" w:rsidRPr="001D2E49" w:rsidRDefault="00007B3D" w:rsidP="00007B3D">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24065C9C" w14:textId="77777777" w:rsidR="00007B3D" w:rsidRPr="001D2E49" w:rsidRDefault="00007B3D" w:rsidP="00007B3D">
      <w:pPr>
        <w:pStyle w:val="PL"/>
        <w:rPr>
          <w:noProof w:val="0"/>
        </w:rPr>
      </w:pPr>
      <w:r w:rsidRPr="001D2E49">
        <w:rPr>
          <w:rFonts w:cs="Arial"/>
          <w:lang w:eastAsia="ja-JP"/>
        </w:rPr>
        <w:tab/>
      </w:r>
      <w:r w:rsidRPr="001D2E49">
        <w:t>maxnoofEPLMNsPlusOne,</w:t>
      </w:r>
    </w:p>
    <w:p w14:paraId="231BA05F" w14:textId="77777777" w:rsidR="00007B3D" w:rsidRPr="001D2E49" w:rsidRDefault="00007B3D" w:rsidP="00007B3D">
      <w:pPr>
        <w:pStyle w:val="PL"/>
        <w:rPr>
          <w:noProof w:val="0"/>
        </w:rPr>
      </w:pPr>
      <w:r w:rsidRPr="001D2E49">
        <w:rPr>
          <w:noProof w:val="0"/>
        </w:rPr>
        <w:tab/>
      </w:r>
      <w:proofErr w:type="gramStart"/>
      <w:r w:rsidRPr="001D2E49">
        <w:rPr>
          <w:noProof w:val="0"/>
        </w:rPr>
        <w:t>maxnoofE-RABs</w:t>
      </w:r>
      <w:proofErr w:type="gramEnd"/>
      <w:r w:rsidRPr="001D2E49">
        <w:rPr>
          <w:noProof w:val="0"/>
        </w:rPr>
        <w:t>,</w:t>
      </w:r>
    </w:p>
    <w:p w14:paraId="75E41A40" w14:textId="77777777" w:rsidR="00007B3D" w:rsidRPr="001D2E49" w:rsidRDefault="00007B3D" w:rsidP="00007B3D">
      <w:pPr>
        <w:pStyle w:val="PL"/>
        <w:rPr>
          <w:noProof w:val="0"/>
        </w:rPr>
      </w:pPr>
      <w:r w:rsidRPr="001D2E49">
        <w:rPr>
          <w:noProof w:val="0"/>
          <w:snapToGrid w:val="0"/>
        </w:rPr>
        <w:tab/>
      </w:r>
      <w:proofErr w:type="gramStart"/>
      <w:r w:rsidRPr="001D2E49">
        <w:rPr>
          <w:noProof w:val="0"/>
          <w:snapToGrid w:val="0"/>
        </w:rPr>
        <w:t>maxnoofErrors</w:t>
      </w:r>
      <w:proofErr w:type="gramEnd"/>
      <w:r w:rsidRPr="001D2E49">
        <w:rPr>
          <w:noProof w:val="0"/>
        </w:rPr>
        <w:t>,</w:t>
      </w:r>
    </w:p>
    <w:p w14:paraId="4ACFFCDD" w14:textId="77777777" w:rsidR="00007B3D" w:rsidRPr="001D2E49" w:rsidRDefault="00007B3D" w:rsidP="00007B3D">
      <w:pPr>
        <w:pStyle w:val="PL"/>
        <w:rPr>
          <w:noProof w:val="0"/>
        </w:rPr>
      </w:pPr>
      <w:r w:rsidRPr="001D2E49">
        <w:rPr>
          <w:noProof w:val="0"/>
        </w:rPr>
        <w:tab/>
      </w:r>
      <w:r w:rsidRPr="001D2E49">
        <w:rPr>
          <w:rFonts w:eastAsia="MS Mincho" w:cs="Arial"/>
          <w:lang w:eastAsia="ja-JP"/>
        </w:rPr>
        <w:t>maxnoofForbTACs,</w:t>
      </w:r>
    </w:p>
    <w:p w14:paraId="28248E9E" w14:textId="77777777" w:rsidR="00007B3D" w:rsidRPr="001D2E49" w:rsidRDefault="00007B3D" w:rsidP="00007B3D">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1D7FFF32" w14:textId="77777777" w:rsidR="00007B3D" w:rsidRPr="001D2E49" w:rsidRDefault="00007B3D" w:rsidP="00007B3D">
      <w:pPr>
        <w:pStyle w:val="PL"/>
        <w:rPr>
          <w:noProof w:val="0"/>
        </w:rPr>
      </w:pPr>
      <w:r w:rsidRPr="001D2E49">
        <w:rPr>
          <w:rFonts w:eastAsia="SimSun"/>
          <w:lang w:eastAsia="zh-CN"/>
        </w:rPr>
        <w:tab/>
        <w:t>maxnoofMultiConnectivityMinusOne,</w:t>
      </w:r>
    </w:p>
    <w:p w14:paraId="526DD2B1" w14:textId="77777777" w:rsidR="00007B3D" w:rsidRPr="001D2E49" w:rsidRDefault="00007B3D" w:rsidP="00007B3D">
      <w:pPr>
        <w:pStyle w:val="PL"/>
        <w:rPr>
          <w:noProof w:val="0"/>
        </w:rPr>
      </w:pPr>
      <w:r w:rsidRPr="001D2E49">
        <w:rPr>
          <w:rFonts w:eastAsia="SimSun"/>
          <w:lang w:eastAsia="zh-CN"/>
        </w:rPr>
        <w:tab/>
      </w:r>
      <w:proofErr w:type="gramStart"/>
      <w:r w:rsidRPr="001D2E49">
        <w:rPr>
          <w:noProof w:val="0"/>
          <w:snapToGrid w:val="0"/>
        </w:rPr>
        <w:t>maxnoofNGConnectionsToReset</w:t>
      </w:r>
      <w:proofErr w:type="gramEnd"/>
      <w:r w:rsidRPr="001D2E49">
        <w:rPr>
          <w:noProof w:val="0"/>
          <w:snapToGrid w:val="0"/>
        </w:rPr>
        <w:t>,</w:t>
      </w:r>
    </w:p>
    <w:p w14:paraId="5A38AC9C"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maxnoofPDUSessions</w:t>
      </w:r>
      <w:proofErr w:type="gramEnd"/>
      <w:r w:rsidRPr="001D2E49">
        <w:rPr>
          <w:noProof w:val="0"/>
          <w:snapToGrid w:val="0"/>
        </w:rPr>
        <w:t>,</w:t>
      </w:r>
    </w:p>
    <w:p w14:paraId="4B42D47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maxnoofPLMNs</w:t>
      </w:r>
      <w:proofErr w:type="gramEnd"/>
      <w:r w:rsidRPr="001D2E49">
        <w:rPr>
          <w:noProof w:val="0"/>
          <w:snapToGrid w:val="0"/>
        </w:rPr>
        <w:t>,</w:t>
      </w:r>
    </w:p>
    <w:p w14:paraId="5DDE5D88"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maxnoofQosFlows</w:t>
      </w:r>
      <w:proofErr w:type="gramEnd"/>
      <w:r w:rsidRPr="001D2E49">
        <w:rPr>
          <w:noProof w:val="0"/>
          <w:snapToGrid w:val="0"/>
        </w:rPr>
        <w:t>,</w:t>
      </w:r>
    </w:p>
    <w:p w14:paraId="36B704FF"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maxnoofRANNodeinAoI</w:t>
      </w:r>
      <w:proofErr w:type="gramEnd"/>
      <w:r w:rsidRPr="001D2E49">
        <w:rPr>
          <w:noProof w:val="0"/>
          <w:snapToGrid w:val="0"/>
        </w:rPr>
        <w:t>,</w:t>
      </w:r>
    </w:p>
    <w:p w14:paraId="26477544" w14:textId="77777777" w:rsidR="00007B3D" w:rsidRPr="001D2E49" w:rsidRDefault="00007B3D" w:rsidP="00007B3D">
      <w:pPr>
        <w:pStyle w:val="PL"/>
        <w:rPr>
          <w:noProof w:val="0"/>
        </w:rPr>
      </w:pPr>
      <w:r w:rsidRPr="001D2E49">
        <w:rPr>
          <w:noProof w:val="0"/>
        </w:rPr>
        <w:tab/>
      </w:r>
      <w:proofErr w:type="gramStart"/>
      <w:r w:rsidRPr="001D2E49">
        <w:rPr>
          <w:noProof w:val="0"/>
        </w:rPr>
        <w:t>maxnoofRecommendedCells</w:t>
      </w:r>
      <w:proofErr w:type="gramEnd"/>
      <w:r w:rsidRPr="001D2E49">
        <w:rPr>
          <w:noProof w:val="0"/>
        </w:rPr>
        <w:t>,</w:t>
      </w:r>
    </w:p>
    <w:p w14:paraId="1E6A883F" w14:textId="77777777" w:rsidR="00007B3D" w:rsidRPr="001D2E49" w:rsidRDefault="00007B3D" w:rsidP="00007B3D">
      <w:pPr>
        <w:pStyle w:val="PL"/>
        <w:rPr>
          <w:noProof w:val="0"/>
        </w:rPr>
      </w:pPr>
      <w:r w:rsidRPr="001D2E49">
        <w:rPr>
          <w:noProof w:val="0"/>
        </w:rPr>
        <w:tab/>
      </w:r>
      <w:proofErr w:type="gramStart"/>
      <w:r w:rsidRPr="001D2E49">
        <w:rPr>
          <w:noProof w:val="0"/>
          <w:snapToGrid w:val="0"/>
        </w:rPr>
        <w:t>maxnoofRecommendedRANNodes</w:t>
      </w:r>
      <w:proofErr w:type="gramEnd"/>
      <w:r w:rsidRPr="001D2E49">
        <w:rPr>
          <w:noProof w:val="0"/>
          <w:snapToGrid w:val="0"/>
        </w:rPr>
        <w:t>,</w:t>
      </w:r>
    </w:p>
    <w:p w14:paraId="77F9AADB" w14:textId="77777777" w:rsidR="00007B3D" w:rsidRPr="001D2E49" w:rsidRDefault="00007B3D" w:rsidP="00007B3D">
      <w:pPr>
        <w:pStyle w:val="PL"/>
        <w:rPr>
          <w:noProof w:val="0"/>
        </w:rPr>
      </w:pPr>
      <w:r w:rsidRPr="001D2E49">
        <w:rPr>
          <w:noProof w:val="0"/>
        </w:rPr>
        <w:tab/>
      </w:r>
      <w:r w:rsidRPr="001D2E49">
        <w:rPr>
          <w:rFonts w:eastAsia="맑은 고딕" w:cs="Arial"/>
          <w:lang w:eastAsia="ja-JP"/>
        </w:rPr>
        <w:t>maxnoofAoI,</w:t>
      </w:r>
    </w:p>
    <w:p w14:paraId="401C88D2" w14:textId="77777777" w:rsidR="00007B3D" w:rsidRPr="001D2E49" w:rsidRDefault="00007B3D" w:rsidP="00007B3D">
      <w:pPr>
        <w:pStyle w:val="PL"/>
        <w:rPr>
          <w:rFonts w:eastAsia="바탕"/>
          <w:noProof w:val="0"/>
          <w:snapToGrid w:val="0"/>
          <w:lang w:eastAsia="zh-CN"/>
        </w:rPr>
      </w:pPr>
      <w:r w:rsidRPr="001D2E49">
        <w:rPr>
          <w:noProof w:val="0"/>
        </w:rPr>
        <w:tab/>
      </w:r>
      <w:proofErr w:type="gramStart"/>
      <w:r w:rsidRPr="001D2E49">
        <w:rPr>
          <w:rFonts w:eastAsia="바탕"/>
          <w:noProof w:val="0"/>
          <w:snapToGrid w:val="0"/>
          <w:lang w:eastAsia="zh-CN"/>
        </w:rPr>
        <w:t>maxnoofServedGUAMIs</w:t>
      </w:r>
      <w:proofErr w:type="gramEnd"/>
      <w:r w:rsidRPr="001D2E49">
        <w:rPr>
          <w:rFonts w:eastAsia="바탕"/>
          <w:noProof w:val="0"/>
          <w:snapToGrid w:val="0"/>
          <w:lang w:eastAsia="zh-CN"/>
        </w:rPr>
        <w:t>,</w:t>
      </w:r>
    </w:p>
    <w:p w14:paraId="21B9C478" w14:textId="77777777" w:rsidR="00007B3D" w:rsidRPr="001D2E49" w:rsidRDefault="00007B3D" w:rsidP="00007B3D">
      <w:pPr>
        <w:pStyle w:val="PL"/>
        <w:rPr>
          <w:noProof w:val="0"/>
        </w:rPr>
      </w:pPr>
      <w:r w:rsidRPr="001D2E49">
        <w:rPr>
          <w:rFonts w:eastAsia="바탕"/>
          <w:noProof w:val="0"/>
          <w:snapToGrid w:val="0"/>
          <w:lang w:eastAsia="zh-CN"/>
        </w:rPr>
        <w:tab/>
      </w:r>
      <w:proofErr w:type="gramStart"/>
      <w:r w:rsidRPr="001D2E49">
        <w:rPr>
          <w:rFonts w:eastAsia="바탕"/>
          <w:noProof w:val="0"/>
          <w:snapToGrid w:val="0"/>
          <w:lang w:eastAsia="zh-CN"/>
        </w:rPr>
        <w:t>maxnoofSliceItems</w:t>
      </w:r>
      <w:proofErr w:type="gramEnd"/>
      <w:r w:rsidRPr="001D2E49">
        <w:rPr>
          <w:rFonts w:eastAsia="바탕"/>
          <w:noProof w:val="0"/>
          <w:snapToGrid w:val="0"/>
          <w:lang w:eastAsia="zh-CN"/>
        </w:rPr>
        <w:t>,</w:t>
      </w:r>
    </w:p>
    <w:p w14:paraId="6EB303D0" w14:textId="77777777" w:rsidR="00007B3D" w:rsidRPr="001D2E49" w:rsidRDefault="00007B3D" w:rsidP="00007B3D">
      <w:pPr>
        <w:pStyle w:val="PL"/>
        <w:rPr>
          <w:noProof w:val="0"/>
        </w:rPr>
      </w:pPr>
      <w:r w:rsidRPr="001D2E49">
        <w:rPr>
          <w:noProof w:val="0"/>
        </w:rPr>
        <w:tab/>
      </w:r>
      <w:proofErr w:type="gramStart"/>
      <w:r w:rsidRPr="001D2E49">
        <w:rPr>
          <w:noProof w:val="0"/>
        </w:rPr>
        <w:t>maxnoofTACs</w:t>
      </w:r>
      <w:proofErr w:type="gramEnd"/>
      <w:r w:rsidRPr="001D2E49">
        <w:rPr>
          <w:noProof w:val="0"/>
        </w:rPr>
        <w:t>,</w:t>
      </w:r>
    </w:p>
    <w:p w14:paraId="64A622B2" w14:textId="77777777" w:rsidR="00007B3D" w:rsidRPr="001D2E49" w:rsidRDefault="00007B3D" w:rsidP="00007B3D">
      <w:pPr>
        <w:pStyle w:val="PL"/>
        <w:rPr>
          <w:noProof w:val="0"/>
        </w:rPr>
      </w:pPr>
      <w:r w:rsidRPr="001D2E49">
        <w:rPr>
          <w:noProof w:val="0"/>
        </w:rPr>
        <w:tab/>
      </w:r>
      <w:proofErr w:type="gramStart"/>
      <w:r w:rsidRPr="001D2E49">
        <w:rPr>
          <w:noProof w:val="0"/>
        </w:rPr>
        <w:t>maxnoofTAIforInactive</w:t>
      </w:r>
      <w:proofErr w:type="gramEnd"/>
      <w:r w:rsidRPr="001D2E49">
        <w:rPr>
          <w:noProof w:val="0"/>
        </w:rPr>
        <w:t>,</w:t>
      </w:r>
    </w:p>
    <w:p w14:paraId="548DE24D" w14:textId="77777777" w:rsidR="00007B3D" w:rsidRPr="001D2E49" w:rsidRDefault="00007B3D" w:rsidP="00007B3D">
      <w:pPr>
        <w:pStyle w:val="PL"/>
        <w:rPr>
          <w:noProof w:val="0"/>
        </w:rPr>
      </w:pPr>
      <w:r w:rsidRPr="001D2E49">
        <w:rPr>
          <w:noProof w:val="0"/>
        </w:rPr>
        <w:tab/>
      </w:r>
      <w:proofErr w:type="gramStart"/>
      <w:r w:rsidRPr="001D2E49">
        <w:rPr>
          <w:noProof w:val="0"/>
        </w:rPr>
        <w:t>maxnoofTAIforPaging</w:t>
      </w:r>
      <w:proofErr w:type="gramEnd"/>
      <w:r w:rsidRPr="001D2E49">
        <w:rPr>
          <w:noProof w:val="0"/>
        </w:rPr>
        <w:t>,</w:t>
      </w:r>
    </w:p>
    <w:p w14:paraId="622F836E" w14:textId="77777777" w:rsidR="00007B3D" w:rsidRPr="001D2E49" w:rsidRDefault="00007B3D" w:rsidP="00007B3D">
      <w:pPr>
        <w:pStyle w:val="PL"/>
        <w:rPr>
          <w:noProof w:val="0"/>
        </w:rPr>
      </w:pPr>
      <w:r w:rsidRPr="001D2E49">
        <w:rPr>
          <w:noProof w:val="0"/>
        </w:rPr>
        <w:tab/>
      </w:r>
      <w:proofErr w:type="gramStart"/>
      <w:r w:rsidRPr="001D2E49">
        <w:rPr>
          <w:noProof w:val="0"/>
        </w:rPr>
        <w:t>maxnoofTAIforRestart</w:t>
      </w:r>
      <w:proofErr w:type="gramEnd"/>
      <w:r w:rsidRPr="001D2E49">
        <w:rPr>
          <w:noProof w:val="0"/>
        </w:rPr>
        <w:t>,</w:t>
      </w:r>
    </w:p>
    <w:p w14:paraId="53D1FC89" w14:textId="77777777" w:rsidR="00007B3D" w:rsidRPr="001D2E49" w:rsidRDefault="00007B3D" w:rsidP="00007B3D">
      <w:pPr>
        <w:pStyle w:val="PL"/>
        <w:rPr>
          <w:noProof w:val="0"/>
        </w:rPr>
      </w:pPr>
      <w:r w:rsidRPr="001D2E49">
        <w:rPr>
          <w:noProof w:val="0"/>
        </w:rPr>
        <w:tab/>
      </w:r>
      <w:proofErr w:type="gramStart"/>
      <w:r w:rsidRPr="001D2E49">
        <w:rPr>
          <w:noProof w:val="0"/>
        </w:rPr>
        <w:t>maxnoofTAIforWarning</w:t>
      </w:r>
      <w:proofErr w:type="gramEnd"/>
      <w:r w:rsidRPr="001D2E49">
        <w:rPr>
          <w:noProof w:val="0"/>
        </w:rPr>
        <w:t>,</w:t>
      </w:r>
    </w:p>
    <w:p w14:paraId="39D1EAFD" w14:textId="77777777" w:rsidR="00007B3D" w:rsidRPr="001D2E49" w:rsidRDefault="00007B3D" w:rsidP="00007B3D">
      <w:pPr>
        <w:pStyle w:val="PL"/>
        <w:rPr>
          <w:noProof w:val="0"/>
        </w:rPr>
      </w:pPr>
      <w:r w:rsidRPr="001D2E49">
        <w:rPr>
          <w:noProof w:val="0"/>
        </w:rPr>
        <w:tab/>
      </w:r>
      <w:proofErr w:type="gramStart"/>
      <w:r w:rsidRPr="001D2E49">
        <w:rPr>
          <w:noProof w:val="0"/>
        </w:rPr>
        <w:t>maxnoofTAIinAoI</w:t>
      </w:r>
      <w:proofErr w:type="gramEnd"/>
      <w:r w:rsidRPr="001D2E49">
        <w:rPr>
          <w:noProof w:val="0"/>
        </w:rPr>
        <w:t>,</w:t>
      </w:r>
    </w:p>
    <w:p w14:paraId="4530AFDF" w14:textId="77777777" w:rsidR="00007B3D" w:rsidRPr="001D2E49" w:rsidRDefault="00007B3D" w:rsidP="00007B3D">
      <w:pPr>
        <w:pStyle w:val="PL"/>
        <w:rPr>
          <w:noProof w:val="0"/>
        </w:rPr>
      </w:pPr>
      <w:r w:rsidRPr="001D2E49">
        <w:rPr>
          <w:noProof w:val="0"/>
        </w:rPr>
        <w:tab/>
      </w:r>
      <w:proofErr w:type="gramStart"/>
      <w:r w:rsidRPr="001D2E49">
        <w:rPr>
          <w:noProof w:val="0"/>
        </w:rPr>
        <w:t>maxnoofTimePeriods</w:t>
      </w:r>
      <w:proofErr w:type="gramEnd"/>
      <w:r w:rsidRPr="001D2E49">
        <w:rPr>
          <w:noProof w:val="0"/>
        </w:rPr>
        <w:t>,</w:t>
      </w:r>
    </w:p>
    <w:p w14:paraId="77D7CE2F" w14:textId="77777777" w:rsidR="00007B3D" w:rsidRPr="001D2E49" w:rsidRDefault="00007B3D" w:rsidP="00007B3D">
      <w:pPr>
        <w:pStyle w:val="PL"/>
        <w:rPr>
          <w:noProof w:val="0"/>
        </w:rPr>
      </w:pPr>
      <w:r w:rsidRPr="001D2E49">
        <w:rPr>
          <w:noProof w:val="0"/>
        </w:rPr>
        <w:tab/>
      </w:r>
      <w:proofErr w:type="gramStart"/>
      <w:r w:rsidRPr="001D2E49">
        <w:rPr>
          <w:noProof w:val="0"/>
          <w:snapToGrid w:val="0"/>
        </w:rPr>
        <w:t>maxnoofTNLAssociations</w:t>
      </w:r>
      <w:proofErr w:type="gramEnd"/>
      <w:r w:rsidRPr="001D2E49">
        <w:rPr>
          <w:noProof w:val="0"/>
          <w:snapToGrid w:val="0"/>
        </w:rPr>
        <w:t>,</w:t>
      </w:r>
    </w:p>
    <w:p w14:paraId="2D0DC88D" w14:textId="77777777" w:rsidR="00007B3D" w:rsidRPr="001D2E49" w:rsidRDefault="00007B3D" w:rsidP="00007B3D">
      <w:pPr>
        <w:pStyle w:val="PL"/>
        <w:rPr>
          <w:noProof w:val="0"/>
        </w:rPr>
      </w:pPr>
      <w:r w:rsidRPr="001D2E49">
        <w:rPr>
          <w:noProof w:val="0"/>
        </w:rPr>
        <w:tab/>
      </w:r>
      <w:proofErr w:type="gramStart"/>
      <w:r w:rsidRPr="001D2E49">
        <w:rPr>
          <w:noProof w:val="0"/>
        </w:rPr>
        <w:t>maxnoofXnExtTLAs</w:t>
      </w:r>
      <w:proofErr w:type="gramEnd"/>
      <w:r w:rsidRPr="001D2E49">
        <w:rPr>
          <w:noProof w:val="0"/>
        </w:rPr>
        <w:t>,</w:t>
      </w:r>
    </w:p>
    <w:p w14:paraId="04D39D39" w14:textId="77777777" w:rsidR="00007B3D" w:rsidRPr="001D2E49" w:rsidRDefault="00007B3D" w:rsidP="00007B3D">
      <w:pPr>
        <w:pStyle w:val="PL"/>
        <w:rPr>
          <w:noProof w:val="0"/>
        </w:rPr>
      </w:pPr>
      <w:r w:rsidRPr="001D2E49">
        <w:rPr>
          <w:noProof w:val="0"/>
        </w:rPr>
        <w:tab/>
      </w:r>
      <w:proofErr w:type="gramStart"/>
      <w:r w:rsidRPr="001D2E49">
        <w:rPr>
          <w:noProof w:val="0"/>
        </w:rPr>
        <w:t>maxnoofXnGTP-TLAs</w:t>
      </w:r>
      <w:proofErr w:type="gramEnd"/>
      <w:r w:rsidRPr="001D2E49">
        <w:rPr>
          <w:noProof w:val="0"/>
        </w:rPr>
        <w:t>,</w:t>
      </w:r>
    </w:p>
    <w:p w14:paraId="1366BA0F" w14:textId="28F4E885" w:rsidR="00007B3D" w:rsidRDefault="00007B3D" w:rsidP="00007B3D">
      <w:pPr>
        <w:pStyle w:val="PL"/>
        <w:rPr>
          <w:ins w:id="738" w:author="Jian (James) Xu_LGE_Rapporteur" w:date="2020-03-13T23:36:00Z"/>
          <w:noProof w:val="0"/>
        </w:rPr>
      </w:pPr>
      <w:r w:rsidRPr="001D2E49">
        <w:rPr>
          <w:noProof w:val="0"/>
        </w:rPr>
        <w:tab/>
      </w:r>
      <w:proofErr w:type="gramStart"/>
      <w:r w:rsidRPr="001D2E49">
        <w:rPr>
          <w:noProof w:val="0"/>
        </w:rPr>
        <w:t>maxnoofXnTLAs</w:t>
      </w:r>
      <w:proofErr w:type="gramEnd"/>
      <w:ins w:id="739" w:author="Jian (James) Xu_LGE_Rapporteur" w:date="2020-03-13T23:36:00Z">
        <w:r>
          <w:rPr>
            <w:noProof w:val="0"/>
          </w:rPr>
          <w:t>,</w:t>
        </w:r>
      </w:ins>
    </w:p>
    <w:p w14:paraId="47F1F947" w14:textId="56CC3D64" w:rsidR="00007B3D" w:rsidRPr="00007B3D" w:rsidRDefault="00007B3D">
      <w:pPr>
        <w:pStyle w:val="PL"/>
        <w:ind w:firstLineChars="250" w:firstLine="400"/>
        <w:rPr>
          <w:noProof w:val="0"/>
        </w:rPr>
        <w:pPrChange w:id="740" w:author="Jian (James) Xu_LGE_Rapporteur" w:date="2020-03-13T23:37:00Z">
          <w:pPr>
            <w:pStyle w:val="PL"/>
          </w:pPr>
        </w:pPrChange>
      </w:pPr>
      <w:ins w:id="741" w:author="Jian (James) Xu_LGE_Rapporteur" w:date="2020-03-13T23:37:00Z">
        <w:r w:rsidRPr="00C74C00">
          <w:rPr>
            <w:rFonts w:eastAsia="PMingLiU"/>
            <w:snapToGrid w:val="0"/>
          </w:rPr>
          <w:t>maxnoofPC5QoSFlows</w:t>
        </w:r>
      </w:ins>
    </w:p>
    <w:p w14:paraId="3EF9E22D" w14:textId="77777777" w:rsidR="00007B3D" w:rsidRPr="00007B3D" w:rsidRDefault="00007B3D" w:rsidP="00781BA1">
      <w:pPr>
        <w:rPr>
          <w:b/>
          <w:highlight w:val="red"/>
        </w:rPr>
      </w:pPr>
    </w:p>
    <w:p w14:paraId="7714ABFD" w14:textId="77777777" w:rsidR="00781BA1" w:rsidRDefault="00781BA1" w:rsidP="00781BA1">
      <w:pPr>
        <w:rPr>
          <w:b/>
        </w:rPr>
      </w:pPr>
      <w:r w:rsidRPr="00CA6F66">
        <w:rPr>
          <w:b/>
          <w:highlight w:val="red"/>
        </w:rPr>
        <w:t>UNCHANGED PART OMITTED</w:t>
      </w:r>
    </w:p>
    <w:p w14:paraId="6F170F67" w14:textId="77777777" w:rsidR="00781BA1" w:rsidRPr="00FA22D3" w:rsidRDefault="00781BA1" w:rsidP="00781BA1">
      <w:pPr>
        <w:pStyle w:val="PL"/>
        <w:outlineLvl w:val="3"/>
        <w:rPr>
          <w:noProof w:val="0"/>
          <w:snapToGrid w:val="0"/>
        </w:rPr>
      </w:pPr>
      <w:r w:rsidRPr="00FA22D3">
        <w:rPr>
          <w:noProof w:val="0"/>
          <w:snapToGrid w:val="0"/>
        </w:rPr>
        <w:t>-- L</w:t>
      </w:r>
    </w:p>
    <w:p w14:paraId="62B6E46B" w14:textId="77777777" w:rsidR="00781BA1" w:rsidRDefault="00781BA1" w:rsidP="00781BA1">
      <w:pPr>
        <w:pStyle w:val="PL"/>
        <w:rPr>
          <w:noProof w:val="0"/>
          <w:snapToGrid w:val="0"/>
        </w:rPr>
      </w:pPr>
    </w:p>
    <w:p w14:paraId="398A87FC" w14:textId="77777777" w:rsidR="00971DF6" w:rsidRPr="00F34838" w:rsidRDefault="00971DF6" w:rsidP="00971DF6">
      <w:pPr>
        <w:pStyle w:val="PL"/>
        <w:rPr>
          <w:noProof w:val="0"/>
          <w:snapToGrid w:val="0"/>
        </w:rPr>
      </w:pPr>
      <w:proofErr w:type="gramStart"/>
      <w:r w:rsidRPr="00F34838">
        <w:rPr>
          <w:noProof w:val="0"/>
          <w:snapToGrid w:val="0"/>
        </w:rPr>
        <w:t>LAC</w:t>
      </w:r>
      <w:r w:rsidRPr="00F34838">
        <w:rPr>
          <w:noProof w:val="0"/>
          <w:snapToGrid w:val="0"/>
        </w:rPr>
        <w:tab/>
        <w:t>::</w:t>
      </w:r>
      <w:proofErr w:type="gramEnd"/>
      <w:r w:rsidRPr="00F34838">
        <w:rPr>
          <w:noProof w:val="0"/>
          <w:snapToGrid w:val="0"/>
        </w:rPr>
        <w:t>= OCTET STRING (SIZE (2))</w:t>
      </w:r>
    </w:p>
    <w:p w14:paraId="128FAA1D" w14:textId="77777777" w:rsidR="00971DF6" w:rsidRPr="00F34838" w:rsidRDefault="00971DF6" w:rsidP="00971DF6">
      <w:pPr>
        <w:pStyle w:val="PL"/>
        <w:rPr>
          <w:noProof w:val="0"/>
          <w:snapToGrid w:val="0"/>
        </w:rPr>
      </w:pPr>
    </w:p>
    <w:p w14:paraId="2C7DCCAA" w14:textId="77777777" w:rsidR="00971DF6" w:rsidRPr="00F34838" w:rsidRDefault="00971DF6" w:rsidP="00971DF6">
      <w:pPr>
        <w:pStyle w:val="PL"/>
        <w:rPr>
          <w:noProof w:val="0"/>
          <w:snapToGrid w:val="0"/>
        </w:rPr>
      </w:pPr>
      <w:proofErr w:type="gramStart"/>
      <w:r w:rsidRPr="00F34838">
        <w:rPr>
          <w:noProof w:val="0"/>
          <w:snapToGrid w:val="0"/>
        </w:rPr>
        <w:t>LAI :</w:t>
      </w:r>
      <w:proofErr w:type="gramEnd"/>
      <w:r w:rsidRPr="00F34838">
        <w:rPr>
          <w:noProof w:val="0"/>
          <w:snapToGrid w:val="0"/>
        </w:rPr>
        <w:t>:= SEQUENCE {</w:t>
      </w:r>
    </w:p>
    <w:p w14:paraId="71215D16" w14:textId="77777777" w:rsidR="00971DF6" w:rsidRPr="00F34838" w:rsidRDefault="00971DF6" w:rsidP="00971DF6">
      <w:pPr>
        <w:pStyle w:val="PL"/>
        <w:rPr>
          <w:noProof w:val="0"/>
          <w:snapToGrid w:val="0"/>
        </w:rPr>
      </w:pPr>
      <w:r w:rsidRPr="00F34838">
        <w:rPr>
          <w:noProof w:val="0"/>
          <w:snapToGrid w:val="0"/>
        </w:rPr>
        <w:tab/>
      </w:r>
      <w:proofErr w:type="gramStart"/>
      <w:r w:rsidRPr="00F34838">
        <w:rPr>
          <w:noProof w:val="0"/>
          <w:snapToGrid w:val="0"/>
        </w:rPr>
        <w:t>pLMNidentity</w:t>
      </w:r>
      <w:proofErr w:type="gramEnd"/>
      <w:r w:rsidRPr="00F34838">
        <w:rPr>
          <w:noProof w:val="0"/>
          <w:snapToGrid w:val="0"/>
        </w:rPr>
        <w:tab/>
      </w:r>
      <w:r w:rsidRPr="00F34838">
        <w:rPr>
          <w:noProof w:val="0"/>
          <w:snapToGrid w:val="0"/>
        </w:rPr>
        <w:tab/>
        <w:t>PLMNIdentity,</w:t>
      </w:r>
    </w:p>
    <w:p w14:paraId="27FD1233" w14:textId="77777777" w:rsidR="00971DF6" w:rsidRPr="00F34838" w:rsidRDefault="00971DF6" w:rsidP="00971DF6">
      <w:pPr>
        <w:pStyle w:val="PL"/>
        <w:rPr>
          <w:noProof w:val="0"/>
          <w:snapToGrid w:val="0"/>
        </w:rPr>
      </w:pPr>
      <w:r w:rsidRPr="00F34838">
        <w:rPr>
          <w:noProof w:val="0"/>
          <w:snapToGrid w:val="0"/>
        </w:rPr>
        <w:tab/>
      </w:r>
      <w:proofErr w:type="gramStart"/>
      <w:r w:rsidRPr="00F34838">
        <w:rPr>
          <w:noProof w:val="0"/>
          <w:snapToGrid w:val="0"/>
        </w:rPr>
        <w:t>lAC</w:t>
      </w:r>
      <w:proofErr w:type="gram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32AFF616" w14:textId="77777777" w:rsidR="00971DF6" w:rsidRPr="00F34838" w:rsidRDefault="00971DF6" w:rsidP="00971DF6">
      <w:pPr>
        <w:pStyle w:val="PL"/>
        <w:rPr>
          <w:noProof w:val="0"/>
          <w:snapToGrid w:val="0"/>
        </w:rPr>
      </w:pPr>
      <w:r w:rsidRPr="00F34838">
        <w:rPr>
          <w:noProof w:val="0"/>
          <w:snapToGrid w:val="0"/>
        </w:rPr>
        <w:tab/>
      </w:r>
      <w:proofErr w:type="gramStart"/>
      <w:r w:rsidRPr="00F34838">
        <w:rPr>
          <w:noProof w:val="0"/>
          <w:snapToGrid w:val="0"/>
        </w:rPr>
        <w:t>iE-Extensions</w:t>
      </w:r>
      <w:proofErr w:type="gramEnd"/>
      <w:r w:rsidRPr="00F34838">
        <w:rPr>
          <w:noProof w:val="0"/>
          <w:snapToGrid w:val="0"/>
        </w:rPr>
        <w:tab/>
      </w:r>
      <w:r w:rsidRPr="00F34838">
        <w:rPr>
          <w:noProof w:val="0"/>
          <w:snapToGrid w:val="0"/>
        </w:rPr>
        <w:tab/>
        <w:t>ProtocolExtensionContainer { {LAI-ExtIEs} } OPTIONAL,</w:t>
      </w:r>
    </w:p>
    <w:p w14:paraId="23806F61" w14:textId="77777777" w:rsidR="00971DF6" w:rsidRPr="00F34838" w:rsidRDefault="00971DF6" w:rsidP="00971DF6">
      <w:pPr>
        <w:pStyle w:val="PL"/>
        <w:rPr>
          <w:noProof w:val="0"/>
          <w:snapToGrid w:val="0"/>
        </w:rPr>
      </w:pPr>
      <w:r w:rsidRPr="00F34838">
        <w:rPr>
          <w:noProof w:val="0"/>
          <w:snapToGrid w:val="0"/>
        </w:rPr>
        <w:tab/>
        <w:t>...</w:t>
      </w:r>
    </w:p>
    <w:p w14:paraId="113D975C" w14:textId="77777777" w:rsidR="00971DF6" w:rsidRPr="00F34838" w:rsidRDefault="00971DF6" w:rsidP="00971DF6">
      <w:pPr>
        <w:pStyle w:val="PL"/>
        <w:rPr>
          <w:noProof w:val="0"/>
          <w:snapToGrid w:val="0"/>
        </w:rPr>
      </w:pPr>
      <w:r w:rsidRPr="00F34838">
        <w:rPr>
          <w:noProof w:val="0"/>
          <w:snapToGrid w:val="0"/>
        </w:rPr>
        <w:t>}</w:t>
      </w:r>
    </w:p>
    <w:p w14:paraId="02E463F7" w14:textId="77777777" w:rsidR="00971DF6" w:rsidRPr="00F34838" w:rsidRDefault="00971DF6" w:rsidP="00971DF6">
      <w:pPr>
        <w:pStyle w:val="PL"/>
        <w:rPr>
          <w:noProof w:val="0"/>
          <w:snapToGrid w:val="0"/>
        </w:rPr>
      </w:pPr>
    </w:p>
    <w:p w14:paraId="0EDBAF69" w14:textId="77777777" w:rsidR="00971DF6" w:rsidRPr="00F34838" w:rsidRDefault="00971DF6" w:rsidP="00971DF6">
      <w:pPr>
        <w:pStyle w:val="PL"/>
        <w:rPr>
          <w:noProof w:val="0"/>
          <w:snapToGrid w:val="0"/>
        </w:rPr>
      </w:pPr>
      <w:r w:rsidRPr="00F34838">
        <w:rPr>
          <w:noProof w:val="0"/>
          <w:snapToGrid w:val="0"/>
        </w:rPr>
        <w:t>LAI-ExtIEs NGAP-PROTOCOL-</w:t>
      </w:r>
      <w:proofErr w:type="gramStart"/>
      <w:r w:rsidRPr="00F34838">
        <w:rPr>
          <w:noProof w:val="0"/>
          <w:snapToGrid w:val="0"/>
        </w:rPr>
        <w:t>EXTENSION :</w:t>
      </w:r>
      <w:proofErr w:type="gramEnd"/>
      <w:r w:rsidRPr="00F34838">
        <w:rPr>
          <w:noProof w:val="0"/>
          <w:snapToGrid w:val="0"/>
        </w:rPr>
        <w:t>:= {</w:t>
      </w:r>
    </w:p>
    <w:p w14:paraId="1CE4F6DD" w14:textId="77777777" w:rsidR="00971DF6" w:rsidRPr="00F34838" w:rsidRDefault="00971DF6" w:rsidP="00971DF6">
      <w:pPr>
        <w:pStyle w:val="PL"/>
        <w:rPr>
          <w:noProof w:val="0"/>
          <w:snapToGrid w:val="0"/>
        </w:rPr>
      </w:pPr>
      <w:r w:rsidRPr="00F34838">
        <w:rPr>
          <w:noProof w:val="0"/>
          <w:snapToGrid w:val="0"/>
        </w:rPr>
        <w:tab/>
        <w:t>...</w:t>
      </w:r>
    </w:p>
    <w:p w14:paraId="16DF2ABE" w14:textId="77777777" w:rsidR="00971DF6" w:rsidRPr="00F34838" w:rsidRDefault="00971DF6" w:rsidP="00971DF6">
      <w:pPr>
        <w:pStyle w:val="PL"/>
        <w:rPr>
          <w:noProof w:val="0"/>
          <w:snapToGrid w:val="0"/>
        </w:rPr>
      </w:pPr>
      <w:r w:rsidRPr="00F34838">
        <w:rPr>
          <w:noProof w:val="0"/>
          <w:snapToGrid w:val="0"/>
        </w:rPr>
        <w:t>}</w:t>
      </w:r>
    </w:p>
    <w:p w14:paraId="5CC2D5A2" w14:textId="77777777" w:rsidR="00971DF6" w:rsidRPr="00FA22D3" w:rsidRDefault="00971DF6" w:rsidP="00781BA1">
      <w:pPr>
        <w:pStyle w:val="PL"/>
        <w:rPr>
          <w:noProof w:val="0"/>
          <w:snapToGrid w:val="0"/>
        </w:rPr>
      </w:pPr>
    </w:p>
    <w:p w14:paraId="1D65BC68" w14:textId="77777777" w:rsidR="00781BA1" w:rsidRPr="00FA22D3" w:rsidRDefault="00781BA1" w:rsidP="00781BA1">
      <w:pPr>
        <w:pStyle w:val="PL"/>
        <w:spacing w:line="0" w:lineRule="atLeast"/>
        <w:rPr>
          <w:noProof w:val="0"/>
          <w:snapToGrid w:val="0"/>
        </w:rPr>
      </w:pPr>
      <w:proofErr w:type="gramStart"/>
      <w:r w:rsidRPr="00FA22D3">
        <w:rPr>
          <w:noProof w:val="0"/>
        </w:rPr>
        <w:t>LastVisitedCell</w:t>
      </w:r>
      <w:r w:rsidRPr="00FA22D3">
        <w:rPr>
          <w:bCs/>
          <w:noProof w:val="0"/>
        </w:rPr>
        <w:t>Information</w:t>
      </w:r>
      <w:r w:rsidRPr="00FA22D3">
        <w:rPr>
          <w:noProof w:val="0"/>
          <w:snapToGrid w:val="0"/>
        </w:rPr>
        <w:t xml:space="preserve"> :</w:t>
      </w:r>
      <w:proofErr w:type="gramEnd"/>
      <w:r w:rsidRPr="00FA22D3">
        <w:rPr>
          <w:noProof w:val="0"/>
          <w:snapToGrid w:val="0"/>
        </w:rPr>
        <w:t>:= CHOICE {</w:t>
      </w:r>
    </w:p>
    <w:p w14:paraId="62F9ABF5"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nGRANCell</w:t>
      </w:r>
      <w:proofErr w:type="gramEnd"/>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14:paraId="1F46CF77"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eUTRANCell</w:t>
      </w:r>
      <w:proofErr w:type="gramEnd"/>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14:paraId="7A91CC90"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uTRANCell</w:t>
      </w:r>
      <w:proofErr w:type="gramEnd"/>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14:paraId="4661A354"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snapToGrid w:val="0"/>
        </w:rPr>
        <w:t>gERANCell</w:t>
      </w:r>
      <w:proofErr w:type="gramEnd"/>
      <w:r w:rsidRPr="00FA22D3">
        <w:rPr>
          <w:noProof w:val="0"/>
          <w:snapToGrid w:val="0"/>
        </w:rPr>
        <w:tab/>
      </w:r>
      <w:r w:rsidRPr="00FA22D3">
        <w:rPr>
          <w:noProof w:val="0"/>
          <w:snapToGrid w:val="0"/>
        </w:rPr>
        <w:tab/>
        <w:t>LastVisitedGERANCellInformation,</w:t>
      </w:r>
    </w:p>
    <w:p w14:paraId="2AC3A076" w14:textId="77777777" w:rsidR="00781BA1" w:rsidRPr="00FA22D3" w:rsidRDefault="00781BA1" w:rsidP="00781BA1">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14:paraId="2DEFABA1" w14:textId="77777777" w:rsidR="00781BA1" w:rsidRPr="00FA22D3" w:rsidRDefault="00781BA1" w:rsidP="00781BA1">
      <w:pPr>
        <w:pStyle w:val="PL"/>
        <w:rPr>
          <w:noProof w:val="0"/>
          <w:snapToGrid w:val="0"/>
        </w:rPr>
      </w:pPr>
      <w:r w:rsidRPr="00FA22D3">
        <w:rPr>
          <w:noProof w:val="0"/>
          <w:snapToGrid w:val="0"/>
        </w:rPr>
        <w:t>}</w:t>
      </w:r>
    </w:p>
    <w:p w14:paraId="5E981461" w14:textId="77777777" w:rsidR="00781BA1" w:rsidRPr="00FA22D3" w:rsidRDefault="00781BA1" w:rsidP="00781BA1">
      <w:pPr>
        <w:pStyle w:val="PL"/>
        <w:rPr>
          <w:noProof w:val="0"/>
          <w:snapToGrid w:val="0"/>
        </w:rPr>
      </w:pPr>
    </w:p>
    <w:p w14:paraId="0B52C5BA" w14:textId="77777777" w:rsidR="00781BA1" w:rsidRPr="00FA22D3" w:rsidRDefault="00781BA1" w:rsidP="00781BA1">
      <w:pPr>
        <w:pStyle w:val="PL"/>
        <w:rPr>
          <w:noProof w:val="0"/>
        </w:rPr>
      </w:pPr>
      <w:r w:rsidRPr="00FA22D3">
        <w:rPr>
          <w:noProof w:val="0"/>
        </w:rPr>
        <w:t>LastVisitedCell</w:t>
      </w:r>
      <w:r w:rsidRPr="00FA22D3">
        <w:rPr>
          <w:bCs/>
          <w:noProof w:val="0"/>
        </w:rPr>
        <w:t>Information</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0178270C" w14:textId="77777777" w:rsidR="00781BA1" w:rsidRPr="00FA22D3" w:rsidRDefault="00781BA1" w:rsidP="00781BA1">
      <w:pPr>
        <w:pStyle w:val="PL"/>
        <w:rPr>
          <w:noProof w:val="0"/>
        </w:rPr>
      </w:pPr>
      <w:r w:rsidRPr="00FA22D3">
        <w:rPr>
          <w:noProof w:val="0"/>
        </w:rPr>
        <w:tab/>
        <w:t>...</w:t>
      </w:r>
    </w:p>
    <w:p w14:paraId="797EACDB" w14:textId="77777777" w:rsidR="00781BA1" w:rsidRPr="00FA22D3" w:rsidRDefault="00781BA1" w:rsidP="00781BA1">
      <w:pPr>
        <w:pStyle w:val="PL"/>
        <w:rPr>
          <w:noProof w:val="0"/>
        </w:rPr>
      </w:pPr>
      <w:r w:rsidRPr="00FA22D3">
        <w:rPr>
          <w:noProof w:val="0"/>
        </w:rPr>
        <w:t>}</w:t>
      </w:r>
    </w:p>
    <w:p w14:paraId="0BBA41ED" w14:textId="77777777" w:rsidR="00781BA1" w:rsidRPr="00FA22D3" w:rsidRDefault="00781BA1" w:rsidP="00781BA1">
      <w:pPr>
        <w:pStyle w:val="PL"/>
        <w:rPr>
          <w:noProof w:val="0"/>
          <w:snapToGrid w:val="0"/>
        </w:rPr>
      </w:pPr>
    </w:p>
    <w:p w14:paraId="037FE390" w14:textId="77777777" w:rsidR="00781BA1" w:rsidRPr="00FA22D3" w:rsidRDefault="00781BA1" w:rsidP="00781BA1">
      <w:pPr>
        <w:pStyle w:val="PL"/>
        <w:rPr>
          <w:noProof w:val="0"/>
          <w:snapToGrid w:val="0"/>
        </w:rPr>
      </w:pPr>
      <w:proofErr w:type="gramStart"/>
      <w:r w:rsidRPr="00FA22D3">
        <w:rPr>
          <w:noProof w:val="0"/>
        </w:rPr>
        <w:t>LastVisited</w:t>
      </w:r>
      <w:r w:rsidRPr="00FA22D3">
        <w:rPr>
          <w:noProof w:val="0"/>
          <w:snapToGrid w:val="0"/>
        </w:rPr>
        <w:t>CellItem :</w:t>
      </w:r>
      <w:proofErr w:type="gramEnd"/>
      <w:r w:rsidRPr="00FA22D3">
        <w:rPr>
          <w:noProof w:val="0"/>
          <w:snapToGrid w:val="0"/>
        </w:rPr>
        <w:t>:= SEQUENCE {</w:t>
      </w:r>
    </w:p>
    <w:p w14:paraId="5C49C335" w14:textId="77777777" w:rsidR="00781BA1" w:rsidRPr="00FA22D3" w:rsidRDefault="00781BA1" w:rsidP="00781BA1">
      <w:pPr>
        <w:pStyle w:val="PL"/>
        <w:rPr>
          <w:noProof w:val="0"/>
          <w:snapToGrid w:val="0"/>
        </w:rPr>
      </w:pPr>
      <w:r w:rsidRPr="00FA22D3">
        <w:rPr>
          <w:noProof w:val="0"/>
          <w:snapToGrid w:val="0"/>
        </w:rPr>
        <w:tab/>
      </w:r>
      <w:proofErr w:type="gramStart"/>
      <w:r w:rsidRPr="00FA22D3">
        <w:rPr>
          <w:noProof w:val="0"/>
          <w:snapToGrid w:val="0"/>
        </w:rPr>
        <w:t>last</w:t>
      </w:r>
      <w:r w:rsidRPr="00FA22D3">
        <w:rPr>
          <w:noProof w:val="0"/>
        </w:rPr>
        <w:t>VisitedCell</w:t>
      </w:r>
      <w:r w:rsidRPr="00FA22D3">
        <w:rPr>
          <w:bCs/>
          <w:noProof w:val="0"/>
        </w:rPr>
        <w:t>Information</w:t>
      </w:r>
      <w:proofErr w:type="gramEnd"/>
      <w:r w:rsidRPr="00FA22D3">
        <w:rPr>
          <w:noProof w:val="0"/>
          <w:snapToGrid w:val="0"/>
        </w:rPr>
        <w:tab/>
      </w:r>
      <w:r w:rsidRPr="00FA22D3">
        <w:rPr>
          <w:noProof w:val="0"/>
          <w:snapToGrid w:val="0"/>
        </w:rPr>
        <w:tab/>
      </w:r>
      <w:r w:rsidRPr="00FA22D3">
        <w:rPr>
          <w:noProof w:val="0"/>
        </w:rPr>
        <w:t>LastVisitedCell</w:t>
      </w:r>
      <w:r w:rsidRPr="00FA22D3">
        <w:rPr>
          <w:bCs/>
          <w:noProof w:val="0"/>
        </w:rPr>
        <w:t>Information</w:t>
      </w:r>
      <w:r w:rsidRPr="00FA22D3">
        <w:rPr>
          <w:noProof w:val="0"/>
          <w:snapToGrid w:val="0"/>
        </w:rPr>
        <w:t>,</w:t>
      </w:r>
    </w:p>
    <w:p w14:paraId="14D2B56D" w14:textId="77777777" w:rsidR="00781BA1" w:rsidRPr="00FA22D3" w:rsidRDefault="00781BA1" w:rsidP="00781BA1">
      <w:pPr>
        <w:pStyle w:val="PL"/>
        <w:rPr>
          <w:noProof w:val="0"/>
          <w:snapToGrid w:val="0"/>
        </w:rPr>
      </w:pPr>
      <w:r w:rsidRPr="00FA22D3">
        <w:rPr>
          <w:noProof w:val="0"/>
          <w:snapToGrid w:val="0"/>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w:t>
      </w:r>
      <w:r w:rsidRPr="00FA22D3">
        <w:rPr>
          <w:noProof w:val="0"/>
        </w:rPr>
        <w:t>LastVisited</w:t>
      </w:r>
      <w:r w:rsidRPr="00FA22D3">
        <w:rPr>
          <w:noProof w:val="0"/>
          <w:snapToGrid w:val="0"/>
        </w:rPr>
        <w:t>CellItem-ExtIEs} }</w:t>
      </w:r>
      <w:r w:rsidRPr="00FA22D3">
        <w:rPr>
          <w:noProof w:val="0"/>
          <w:snapToGrid w:val="0"/>
        </w:rPr>
        <w:tab/>
        <w:t>OPTIONAL,</w:t>
      </w:r>
    </w:p>
    <w:p w14:paraId="7286E306" w14:textId="77777777" w:rsidR="00781BA1" w:rsidRPr="00FA22D3" w:rsidRDefault="00781BA1" w:rsidP="00781BA1">
      <w:pPr>
        <w:pStyle w:val="PL"/>
        <w:rPr>
          <w:noProof w:val="0"/>
          <w:snapToGrid w:val="0"/>
        </w:rPr>
      </w:pPr>
      <w:r w:rsidRPr="00FA22D3">
        <w:rPr>
          <w:noProof w:val="0"/>
          <w:snapToGrid w:val="0"/>
        </w:rPr>
        <w:tab/>
        <w:t>...</w:t>
      </w:r>
    </w:p>
    <w:p w14:paraId="3BC04182" w14:textId="77777777" w:rsidR="00781BA1" w:rsidRPr="00FA22D3" w:rsidRDefault="00781BA1" w:rsidP="00781BA1">
      <w:pPr>
        <w:pStyle w:val="PL"/>
        <w:rPr>
          <w:noProof w:val="0"/>
          <w:snapToGrid w:val="0"/>
        </w:rPr>
      </w:pPr>
      <w:r w:rsidRPr="00FA22D3">
        <w:rPr>
          <w:noProof w:val="0"/>
          <w:snapToGrid w:val="0"/>
        </w:rPr>
        <w:t>}</w:t>
      </w:r>
    </w:p>
    <w:p w14:paraId="599DFA75" w14:textId="77777777" w:rsidR="00781BA1" w:rsidRPr="00FA22D3" w:rsidRDefault="00781BA1" w:rsidP="00781BA1">
      <w:pPr>
        <w:pStyle w:val="PL"/>
        <w:rPr>
          <w:noProof w:val="0"/>
          <w:snapToGrid w:val="0"/>
        </w:rPr>
      </w:pPr>
    </w:p>
    <w:p w14:paraId="1C9E395E" w14:textId="77777777" w:rsidR="00781BA1" w:rsidRPr="00FA22D3" w:rsidRDefault="00781BA1" w:rsidP="00781BA1">
      <w:pPr>
        <w:pStyle w:val="PL"/>
        <w:rPr>
          <w:noProof w:val="0"/>
          <w:snapToGrid w:val="0"/>
        </w:rPr>
      </w:pPr>
      <w:r w:rsidRPr="00FA22D3">
        <w:rPr>
          <w:noProof w:val="0"/>
        </w:rPr>
        <w:t>LastVisited</w:t>
      </w:r>
      <w:r w:rsidRPr="00FA22D3">
        <w:rPr>
          <w:noProof w:val="0"/>
          <w:snapToGrid w:val="0"/>
        </w:rPr>
        <w:t>CellItem-ExtIEs NGAP-PROTOCOL-</w:t>
      </w:r>
      <w:proofErr w:type="gramStart"/>
      <w:r w:rsidRPr="00FA22D3">
        <w:rPr>
          <w:noProof w:val="0"/>
          <w:snapToGrid w:val="0"/>
        </w:rPr>
        <w:t>EXTENSION :</w:t>
      </w:r>
      <w:proofErr w:type="gramEnd"/>
      <w:r w:rsidRPr="00FA22D3">
        <w:rPr>
          <w:noProof w:val="0"/>
          <w:snapToGrid w:val="0"/>
        </w:rPr>
        <w:t>:= {</w:t>
      </w:r>
    </w:p>
    <w:p w14:paraId="7D0B7CF9" w14:textId="77777777" w:rsidR="00781BA1" w:rsidRPr="00FA22D3" w:rsidRDefault="00781BA1" w:rsidP="00781BA1">
      <w:pPr>
        <w:pStyle w:val="PL"/>
        <w:rPr>
          <w:noProof w:val="0"/>
          <w:snapToGrid w:val="0"/>
        </w:rPr>
      </w:pPr>
      <w:r w:rsidRPr="00FA22D3">
        <w:rPr>
          <w:noProof w:val="0"/>
          <w:snapToGrid w:val="0"/>
        </w:rPr>
        <w:tab/>
        <w:t>...</w:t>
      </w:r>
    </w:p>
    <w:p w14:paraId="3CC654A4" w14:textId="77777777" w:rsidR="00781BA1" w:rsidRPr="00FA22D3" w:rsidRDefault="00781BA1" w:rsidP="00781BA1">
      <w:pPr>
        <w:pStyle w:val="PL"/>
        <w:rPr>
          <w:noProof w:val="0"/>
          <w:snapToGrid w:val="0"/>
        </w:rPr>
      </w:pPr>
      <w:r w:rsidRPr="00FA22D3">
        <w:rPr>
          <w:noProof w:val="0"/>
          <w:snapToGrid w:val="0"/>
        </w:rPr>
        <w:t>}</w:t>
      </w:r>
    </w:p>
    <w:p w14:paraId="1FA9FEE8" w14:textId="77777777" w:rsidR="00781BA1" w:rsidRPr="00FA22D3" w:rsidRDefault="00781BA1" w:rsidP="00781BA1">
      <w:pPr>
        <w:pStyle w:val="PL"/>
        <w:spacing w:line="0" w:lineRule="atLeast"/>
        <w:rPr>
          <w:noProof w:val="0"/>
        </w:rPr>
      </w:pPr>
    </w:p>
    <w:p w14:paraId="57A4D043" w14:textId="77777777" w:rsidR="00781BA1" w:rsidRPr="00FA22D3" w:rsidRDefault="00781BA1" w:rsidP="00781BA1">
      <w:pPr>
        <w:pStyle w:val="PL"/>
        <w:spacing w:line="0" w:lineRule="atLeast"/>
        <w:rPr>
          <w:noProof w:val="0"/>
        </w:rPr>
      </w:pPr>
      <w:proofErr w:type="gramStart"/>
      <w:r w:rsidRPr="00FA22D3">
        <w:rPr>
          <w:noProof w:val="0"/>
        </w:rPr>
        <w:t>LastVisitedEUTRANCell</w:t>
      </w:r>
      <w:r w:rsidRPr="00FA22D3">
        <w:rPr>
          <w:noProof w:val="0"/>
          <w:snapToGrid w:val="0"/>
        </w:rPr>
        <w:t>Information :</w:t>
      </w:r>
      <w:proofErr w:type="gramEnd"/>
      <w:r w:rsidRPr="00FA22D3">
        <w:rPr>
          <w:noProof w:val="0"/>
          <w:snapToGrid w:val="0"/>
        </w:rPr>
        <w:t>:= OCTET STRING</w:t>
      </w:r>
    </w:p>
    <w:p w14:paraId="68D68D34" w14:textId="77777777" w:rsidR="00781BA1" w:rsidRPr="00FA22D3" w:rsidRDefault="00781BA1" w:rsidP="00781BA1">
      <w:pPr>
        <w:pStyle w:val="PL"/>
        <w:spacing w:line="0" w:lineRule="atLeast"/>
        <w:rPr>
          <w:noProof w:val="0"/>
        </w:rPr>
      </w:pPr>
    </w:p>
    <w:p w14:paraId="09F3EF31" w14:textId="77777777" w:rsidR="00781BA1" w:rsidRPr="00FA22D3" w:rsidRDefault="00781BA1" w:rsidP="00781BA1">
      <w:pPr>
        <w:pStyle w:val="PL"/>
        <w:spacing w:line="0" w:lineRule="atLeast"/>
        <w:rPr>
          <w:noProof w:val="0"/>
          <w:snapToGrid w:val="0"/>
        </w:rPr>
      </w:pPr>
      <w:proofErr w:type="gramStart"/>
      <w:r w:rsidRPr="00FA22D3">
        <w:rPr>
          <w:noProof w:val="0"/>
          <w:snapToGrid w:val="0"/>
        </w:rPr>
        <w:t>LastVisitedGERANCellInformation :</w:t>
      </w:r>
      <w:proofErr w:type="gramEnd"/>
      <w:r w:rsidRPr="00FA22D3">
        <w:rPr>
          <w:noProof w:val="0"/>
          <w:snapToGrid w:val="0"/>
        </w:rPr>
        <w:t>:= OCTET STRING</w:t>
      </w:r>
    </w:p>
    <w:p w14:paraId="6E2BE278" w14:textId="77777777" w:rsidR="00781BA1" w:rsidRPr="00FA22D3" w:rsidRDefault="00781BA1" w:rsidP="00781BA1">
      <w:pPr>
        <w:pStyle w:val="PL"/>
        <w:rPr>
          <w:noProof w:val="0"/>
          <w:snapToGrid w:val="0"/>
        </w:rPr>
      </w:pPr>
    </w:p>
    <w:p w14:paraId="249C1439"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w:t>
      </w:r>
      <w:proofErr w:type="gramStart"/>
      <w:r w:rsidRPr="00FA22D3">
        <w:rPr>
          <w:noProof w:val="0"/>
          <w:snapToGrid w:val="0"/>
        </w:rPr>
        <w:t>::=</w:t>
      </w:r>
      <w:proofErr w:type="gramEnd"/>
      <w:r w:rsidRPr="00FA22D3">
        <w:rPr>
          <w:noProof w:val="0"/>
          <w:snapToGrid w:val="0"/>
        </w:rPr>
        <w:t xml:space="preserve"> SEQUENCE {</w:t>
      </w:r>
    </w:p>
    <w:p w14:paraId="12C0A7A6"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globalCellID</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14:paraId="03EC5616" w14:textId="77777777" w:rsidR="00781BA1" w:rsidRPr="00FA22D3" w:rsidRDefault="00781BA1" w:rsidP="00781BA1">
      <w:pPr>
        <w:pStyle w:val="PL"/>
        <w:spacing w:line="0" w:lineRule="atLeast"/>
        <w:rPr>
          <w:noProof w:val="0"/>
          <w:snapToGrid w:val="0"/>
        </w:rPr>
      </w:pPr>
      <w:r w:rsidRPr="00FA22D3">
        <w:rPr>
          <w:noProof w:val="0"/>
          <w:snapToGrid w:val="0"/>
        </w:rPr>
        <w:lastRenderedPageBreak/>
        <w:tab/>
      </w:r>
      <w:proofErr w:type="gramStart"/>
      <w:r w:rsidRPr="00FA22D3">
        <w:rPr>
          <w:noProof w:val="0"/>
        </w:rPr>
        <w:t>cellType</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CellType</w:t>
      </w:r>
      <w:r w:rsidRPr="00FA22D3">
        <w:rPr>
          <w:noProof w:val="0"/>
          <w:snapToGrid w:val="0"/>
        </w:rPr>
        <w:t>,</w:t>
      </w:r>
    </w:p>
    <w:p w14:paraId="1CAF481C"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timeUEStayedInCell</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TimeUEStayedInCell</w:t>
      </w:r>
      <w:r w:rsidRPr="00FA22D3">
        <w:rPr>
          <w:noProof w:val="0"/>
          <w:snapToGrid w:val="0"/>
        </w:rPr>
        <w:t>,</w:t>
      </w:r>
    </w:p>
    <w:p w14:paraId="0B6E23E8"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snapToGrid w:val="0"/>
        </w:rPr>
        <w:t>timeUEStayedInCellEnhancedGranularity</w:t>
      </w:r>
      <w:proofErr w:type="gramEnd"/>
      <w:r w:rsidRPr="00FA22D3">
        <w:rPr>
          <w:noProof w:val="0"/>
          <w:snapToGrid w:val="0"/>
        </w:rPr>
        <w:tab/>
      </w:r>
      <w:r w:rsidRPr="00FA22D3">
        <w:rPr>
          <w:noProof w:val="0"/>
          <w:snapToGrid w:val="0"/>
        </w:rPr>
        <w:tab/>
        <w:t>TimeUEStayedInCellEnhancedGranularity</w:t>
      </w:r>
      <w:r w:rsidRPr="00FA22D3">
        <w:rPr>
          <w:snapToGrid w:val="0"/>
        </w:rPr>
        <w:t xml:space="preserve"> </w:t>
      </w:r>
      <w:r w:rsidRPr="00FA22D3">
        <w:rPr>
          <w:snapToGrid w:val="0"/>
        </w:rPr>
        <w:tab/>
      </w:r>
      <w:r w:rsidRPr="00FA22D3">
        <w:rPr>
          <w:snapToGrid w:val="0"/>
        </w:rPr>
        <w:tab/>
      </w:r>
      <w:r w:rsidRPr="00FA22D3">
        <w:rPr>
          <w:snapToGrid w:val="0"/>
        </w:rPr>
        <w:tab/>
        <w:t>OPTIONAL,</w:t>
      </w:r>
    </w:p>
    <w:p w14:paraId="1B642492"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snapToGrid w:val="0"/>
        </w:rPr>
        <w:t>hOCauseValue</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r w:rsidRPr="00FA22D3">
        <w:rPr>
          <w:noProof w:val="0"/>
          <w:snapToGrid w:val="0"/>
        </w:rPr>
        <w:tab/>
      </w:r>
      <w:r w:rsidRPr="00FA22D3">
        <w:rPr>
          <w:noProof w:val="0"/>
          <w:snapToGrid w:val="0"/>
        </w:rPr>
        <w:tab/>
      </w:r>
      <w:r w:rsidRPr="00FA22D3">
        <w:rPr>
          <w:snapToGrid w:val="0"/>
        </w:rPr>
        <w:t xml:space="preserve"> </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14:paraId="6BDBABBC" w14:textId="77777777" w:rsidR="00781BA1" w:rsidRPr="00FA22D3" w:rsidRDefault="00781BA1" w:rsidP="00781BA1">
      <w:pPr>
        <w:pStyle w:val="PL"/>
        <w:spacing w:line="0" w:lineRule="atLeast"/>
        <w:rPr>
          <w:noProof w:val="0"/>
          <w:snapToGrid w:val="0"/>
          <w:lang w:val="fr-FR"/>
        </w:rPr>
      </w:pPr>
      <w:r w:rsidRPr="00FA22D3">
        <w:rPr>
          <w:noProof w:val="0"/>
          <w:snapToGrid w:val="0"/>
        </w:rPr>
        <w:tab/>
      </w:r>
      <w:proofErr w:type="gramStart"/>
      <w:r w:rsidRPr="00FA22D3">
        <w:rPr>
          <w:noProof w:val="0"/>
          <w:snapToGrid w:val="0"/>
          <w:lang w:val="en-US"/>
        </w:rPr>
        <w:t>iE-Extensions</w:t>
      </w:r>
      <w:proofErr w:type="gramEnd"/>
      <w:r w:rsidRPr="00FA22D3">
        <w:rPr>
          <w:noProof w:val="0"/>
          <w:snapToGrid w:val="0"/>
          <w:lang w:val="en-US"/>
        </w:rPr>
        <w:tab/>
      </w:r>
      <w:r w:rsidRPr="00FA22D3">
        <w:rPr>
          <w:noProof w:val="0"/>
          <w:snapToGrid w:val="0"/>
          <w:lang w:val="en-US"/>
        </w:rPr>
        <w:tab/>
        <w:t>ProtocolExtensionCon</w:t>
      </w:r>
      <w:r w:rsidRPr="00FA22D3">
        <w:rPr>
          <w:noProof w:val="0"/>
          <w:snapToGrid w:val="0"/>
          <w:lang w:val="fr-FR"/>
        </w:rPr>
        <w:t>tainer { {</w:t>
      </w:r>
      <w:r w:rsidRPr="00FA22D3">
        <w:rPr>
          <w:noProof w:val="0"/>
          <w:lang w:val="fr-FR"/>
        </w:rPr>
        <w:t>LastVisitedNGRANCell</w:t>
      </w:r>
      <w:r w:rsidRPr="00FA22D3">
        <w:rPr>
          <w:noProof w:val="0"/>
          <w:snapToGrid w:val="0"/>
          <w:lang w:val="fr-FR"/>
        </w:rPr>
        <w:t>Information-ExtIEs} }</w:t>
      </w:r>
      <w:r w:rsidRPr="00FA22D3">
        <w:rPr>
          <w:noProof w:val="0"/>
          <w:snapToGrid w:val="0"/>
          <w:lang w:val="fr-FR"/>
        </w:rPr>
        <w:tab/>
        <w:t>OPTIONAL,</w:t>
      </w:r>
    </w:p>
    <w:p w14:paraId="65583C10" w14:textId="77777777" w:rsidR="00781BA1" w:rsidRPr="00FA22D3" w:rsidRDefault="00781BA1" w:rsidP="00781BA1">
      <w:pPr>
        <w:pStyle w:val="PL"/>
        <w:spacing w:line="0" w:lineRule="atLeast"/>
        <w:rPr>
          <w:noProof w:val="0"/>
          <w:snapToGrid w:val="0"/>
        </w:rPr>
      </w:pPr>
      <w:r w:rsidRPr="00FA22D3">
        <w:rPr>
          <w:noProof w:val="0"/>
          <w:snapToGrid w:val="0"/>
          <w:lang w:val="fr-FR"/>
        </w:rPr>
        <w:tab/>
      </w:r>
      <w:r w:rsidRPr="00FA22D3">
        <w:rPr>
          <w:noProof w:val="0"/>
          <w:snapToGrid w:val="0"/>
        </w:rPr>
        <w:t>...</w:t>
      </w:r>
    </w:p>
    <w:p w14:paraId="050519E4" w14:textId="77777777" w:rsidR="00781BA1" w:rsidRPr="00FA22D3" w:rsidRDefault="00781BA1" w:rsidP="00781BA1">
      <w:pPr>
        <w:pStyle w:val="PL"/>
        <w:rPr>
          <w:noProof w:val="0"/>
          <w:snapToGrid w:val="0"/>
        </w:rPr>
      </w:pPr>
      <w:r w:rsidRPr="00FA22D3">
        <w:rPr>
          <w:noProof w:val="0"/>
          <w:snapToGrid w:val="0"/>
        </w:rPr>
        <w:t>}</w:t>
      </w:r>
    </w:p>
    <w:p w14:paraId="2FBEFEC5" w14:textId="77777777" w:rsidR="00781BA1" w:rsidRPr="00FA22D3" w:rsidRDefault="00781BA1" w:rsidP="00781BA1">
      <w:pPr>
        <w:pStyle w:val="PL"/>
        <w:spacing w:line="0" w:lineRule="atLeast"/>
        <w:rPr>
          <w:noProof w:val="0"/>
        </w:rPr>
      </w:pPr>
    </w:p>
    <w:p w14:paraId="4D409538"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Information-ExtIEs NGAP-PROTOCOL-</w:t>
      </w:r>
      <w:proofErr w:type="gramStart"/>
      <w:r w:rsidRPr="00FA22D3">
        <w:rPr>
          <w:noProof w:val="0"/>
          <w:snapToGrid w:val="0"/>
        </w:rPr>
        <w:t>EXTENSION :</w:t>
      </w:r>
      <w:proofErr w:type="gramEnd"/>
      <w:r w:rsidRPr="00FA22D3">
        <w:rPr>
          <w:noProof w:val="0"/>
          <w:snapToGrid w:val="0"/>
        </w:rPr>
        <w:t>:= {</w:t>
      </w:r>
    </w:p>
    <w:p w14:paraId="41A97463" w14:textId="77777777" w:rsidR="00781BA1" w:rsidRPr="00FA22D3" w:rsidRDefault="00781BA1" w:rsidP="00781BA1">
      <w:pPr>
        <w:pStyle w:val="PL"/>
        <w:spacing w:line="0" w:lineRule="atLeast"/>
        <w:rPr>
          <w:noProof w:val="0"/>
          <w:snapToGrid w:val="0"/>
        </w:rPr>
      </w:pPr>
      <w:r w:rsidRPr="00FA22D3">
        <w:rPr>
          <w:noProof w:val="0"/>
          <w:snapToGrid w:val="0"/>
        </w:rPr>
        <w:tab/>
        <w:t>...</w:t>
      </w:r>
    </w:p>
    <w:p w14:paraId="1CE2DB26" w14:textId="77777777" w:rsidR="00781BA1" w:rsidRPr="00FA22D3" w:rsidRDefault="00781BA1" w:rsidP="00781BA1">
      <w:pPr>
        <w:pStyle w:val="PL"/>
        <w:rPr>
          <w:noProof w:val="0"/>
          <w:snapToGrid w:val="0"/>
        </w:rPr>
      </w:pPr>
      <w:r w:rsidRPr="00FA22D3">
        <w:rPr>
          <w:noProof w:val="0"/>
          <w:snapToGrid w:val="0"/>
        </w:rPr>
        <w:t>}</w:t>
      </w:r>
    </w:p>
    <w:p w14:paraId="45FE0AD5" w14:textId="77777777" w:rsidR="00781BA1" w:rsidRPr="00FA22D3" w:rsidRDefault="00781BA1" w:rsidP="00781BA1">
      <w:pPr>
        <w:pStyle w:val="PL"/>
        <w:spacing w:line="0" w:lineRule="atLeast"/>
        <w:rPr>
          <w:noProof w:val="0"/>
        </w:rPr>
      </w:pPr>
    </w:p>
    <w:p w14:paraId="3DF278E7" w14:textId="77777777" w:rsidR="00781BA1" w:rsidRPr="00FA22D3" w:rsidRDefault="00781BA1" w:rsidP="00781BA1">
      <w:pPr>
        <w:pStyle w:val="PL"/>
        <w:spacing w:line="0" w:lineRule="atLeast"/>
        <w:rPr>
          <w:noProof w:val="0"/>
          <w:snapToGrid w:val="0"/>
        </w:rPr>
      </w:pPr>
      <w:proofErr w:type="gramStart"/>
      <w:r w:rsidRPr="00FA22D3">
        <w:rPr>
          <w:noProof w:val="0"/>
        </w:rPr>
        <w:t>LastVisitedUTRANCell</w:t>
      </w:r>
      <w:r w:rsidRPr="00FA22D3">
        <w:rPr>
          <w:noProof w:val="0"/>
          <w:snapToGrid w:val="0"/>
        </w:rPr>
        <w:t>Information :</w:t>
      </w:r>
      <w:proofErr w:type="gramEnd"/>
      <w:r w:rsidRPr="00FA22D3">
        <w:rPr>
          <w:noProof w:val="0"/>
          <w:snapToGrid w:val="0"/>
        </w:rPr>
        <w:t>:= OCTET STRING</w:t>
      </w:r>
    </w:p>
    <w:p w14:paraId="1A15027F" w14:textId="77777777" w:rsidR="00781BA1" w:rsidRPr="00FA22D3" w:rsidRDefault="00781BA1" w:rsidP="00781BA1">
      <w:pPr>
        <w:pStyle w:val="PL"/>
        <w:rPr>
          <w:noProof w:val="0"/>
          <w:snapToGrid w:val="0"/>
        </w:rPr>
      </w:pPr>
    </w:p>
    <w:p w14:paraId="330D8E0A" w14:textId="77777777" w:rsidR="00781BA1" w:rsidRPr="00FA22D3" w:rsidRDefault="00781BA1" w:rsidP="00781BA1">
      <w:pPr>
        <w:pStyle w:val="PL"/>
        <w:rPr>
          <w:noProof w:val="0"/>
          <w:snapToGrid w:val="0"/>
        </w:rPr>
      </w:pPr>
      <w:proofErr w:type="gramStart"/>
      <w:r w:rsidRPr="00FA22D3">
        <w:rPr>
          <w:noProof w:val="0"/>
          <w:snapToGrid w:val="0"/>
        </w:rPr>
        <w:t>LocationReportingReferenceID :</w:t>
      </w:r>
      <w:proofErr w:type="gramEnd"/>
      <w:r w:rsidRPr="00FA22D3">
        <w:rPr>
          <w:noProof w:val="0"/>
          <w:snapToGrid w:val="0"/>
        </w:rPr>
        <w:t>:= INTEGER (1..64, ...)</w:t>
      </w:r>
    </w:p>
    <w:p w14:paraId="2A0EEF8C" w14:textId="77777777" w:rsidR="00781BA1" w:rsidRPr="00FA22D3" w:rsidRDefault="00781BA1" w:rsidP="00781BA1">
      <w:pPr>
        <w:pStyle w:val="PL"/>
        <w:rPr>
          <w:noProof w:val="0"/>
          <w:lang w:eastAsia="zh-CN"/>
        </w:rPr>
      </w:pPr>
    </w:p>
    <w:p w14:paraId="1A08A681" w14:textId="77777777" w:rsidR="00781BA1" w:rsidRPr="00FA22D3" w:rsidRDefault="00781BA1" w:rsidP="00781BA1">
      <w:pPr>
        <w:pStyle w:val="PL"/>
        <w:rPr>
          <w:noProof w:val="0"/>
        </w:rPr>
      </w:pPr>
      <w:proofErr w:type="gramStart"/>
      <w:r w:rsidRPr="00FA22D3">
        <w:rPr>
          <w:noProof w:val="0"/>
          <w:lang w:eastAsia="zh-CN"/>
        </w:rPr>
        <w:t>LocationReportingRequest</w:t>
      </w:r>
      <w:r w:rsidRPr="00FA22D3">
        <w:rPr>
          <w:noProof w:val="0"/>
        </w:rPr>
        <w:t>Type :</w:t>
      </w:r>
      <w:proofErr w:type="gramEnd"/>
      <w:r w:rsidRPr="00FA22D3">
        <w:rPr>
          <w:noProof w:val="0"/>
        </w:rPr>
        <w:t xml:space="preserve">:= </w:t>
      </w:r>
      <w:r w:rsidRPr="00FA22D3">
        <w:rPr>
          <w:noProof w:val="0"/>
          <w:snapToGrid w:val="0"/>
        </w:rPr>
        <w:t xml:space="preserve">SEQUENCE </w:t>
      </w:r>
      <w:r w:rsidRPr="00FA22D3">
        <w:rPr>
          <w:noProof w:val="0"/>
        </w:rPr>
        <w:t>{</w:t>
      </w:r>
    </w:p>
    <w:p w14:paraId="58E851C4" w14:textId="77777777" w:rsidR="00781BA1" w:rsidRPr="00FA22D3" w:rsidRDefault="00781BA1" w:rsidP="00781BA1">
      <w:pPr>
        <w:pStyle w:val="PL"/>
        <w:rPr>
          <w:noProof w:val="0"/>
          <w:lang w:eastAsia="zh-CN"/>
        </w:rPr>
      </w:pPr>
      <w:r w:rsidRPr="00FA22D3">
        <w:rPr>
          <w:noProof w:val="0"/>
        </w:rPr>
        <w:tab/>
      </w:r>
      <w:proofErr w:type="gramStart"/>
      <w:r w:rsidRPr="00FA22D3">
        <w:rPr>
          <w:noProof w:val="0"/>
          <w:lang w:eastAsia="zh-CN"/>
        </w:rPr>
        <w:t>eventType</w:t>
      </w:r>
      <w:proofErr w:type="gram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EventType</w:t>
      </w:r>
      <w:r w:rsidRPr="00FA22D3">
        <w:rPr>
          <w:noProof w:val="0"/>
        </w:rPr>
        <w:t>,</w:t>
      </w:r>
    </w:p>
    <w:p w14:paraId="6395C12A" w14:textId="77777777" w:rsidR="00781BA1" w:rsidRPr="00FA22D3" w:rsidRDefault="00781BA1" w:rsidP="00781BA1">
      <w:pPr>
        <w:pStyle w:val="PL"/>
        <w:rPr>
          <w:noProof w:val="0"/>
        </w:rPr>
      </w:pPr>
      <w:r w:rsidRPr="00FA22D3">
        <w:rPr>
          <w:noProof w:val="0"/>
          <w:lang w:eastAsia="zh-CN"/>
        </w:rPr>
        <w:tab/>
      </w:r>
      <w:proofErr w:type="gramStart"/>
      <w:r w:rsidRPr="00FA22D3">
        <w:rPr>
          <w:noProof w:val="0"/>
          <w:lang w:eastAsia="zh-CN"/>
        </w:rPr>
        <w:t>reportArea</w:t>
      </w:r>
      <w:proofErr w:type="gram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ReportArea</w:t>
      </w:r>
      <w:r w:rsidRPr="00FA22D3">
        <w:rPr>
          <w:noProof w:val="0"/>
        </w:rPr>
        <w:t>,</w:t>
      </w:r>
    </w:p>
    <w:p w14:paraId="032056DB" w14:textId="77777777" w:rsidR="00781BA1" w:rsidRPr="00FA22D3" w:rsidRDefault="00781BA1" w:rsidP="00781BA1">
      <w:pPr>
        <w:pStyle w:val="PL"/>
        <w:rPr>
          <w:noProof w:val="0"/>
        </w:rPr>
      </w:pPr>
      <w:r w:rsidRPr="00FA22D3">
        <w:rPr>
          <w:noProof w:val="0"/>
        </w:rPr>
        <w:tab/>
      </w:r>
      <w:proofErr w:type="gramStart"/>
      <w:r w:rsidRPr="00FA22D3">
        <w:rPr>
          <w:noProof w:val="0"/>
        </w:rPr>
        <w:t>areaOfInterestList</w:t>
      </w:r>
      <w:proofErr w:type="gram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0AB0C6EF" w14:textId="77777777" w:rsidR="00781BA1" w:rsidRPr="00FA22D3" w:rsidRDefault="00781BA1" w:rsidP="00781BA1">
      <w:pPr>
        <w:pStyle w:val="PL"/>
        <w:rPr>
          <w:noProof w:val="0"/>
          <w:lang w:eastAsia="zh-CN"/>
        </w:rPr>
      </w:pPr>
      <w:r w:rsidRPr="00FA22D3">
        <w:rPr>
          <w:noProof w:val="0"/>
        </w:rPr>
        <w:tab/>
      </w:r>
      <w:proofErr w:type="gramStart"/>
      <w:r w:rsidRPr="00FA22D3">
        <w:rPr>
          <w:noProof w:val="0"/>
        </w:rPr>
        <w:t>locationReportingReferenceIDToBeCancelled</w:t>
      </w:r>
      <w:proofErr w:type="gramEnd"/>
      <w:r w:rsidRPr="00FA22D3">
        <w:rPr>
          <w:noProof w:val="0"/>
        </w:rPr>
        <w:tab/>
      </w:r>
      <w:r w:rsidRPr="00FA22D3">
        <w:rPr>
          <w:noProof w:val="0"/>
        </w:rPr>
        <w:tab/>
        <w:t>LocationReportingReferenceID</w:t>
      </w:r>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14:paraId="3ACC7B38" w14:textId="77777777" w:rsidR="00781BA1" w:rsidRPr="00567372" w:rsidRDefault="00781BA1" w:rsidP="00781BA1">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14:paraId="519FED3F" w14:textId="77777777" w:rsidR="00781BA1" w:rsidRPr="00FA22D3" w:rsidRDefault="00781BA1" w:rsidP="00781BA1">
      <w:pPr>
        <w:pStyle w:val="PL"/>
        <w:rPr>
          <w:noProof w:val="0"/>
          <w:lang w:eastAsia="zh-CN"/>
        </w:rPr>
      </w:pPr>
      <w:r w:rsidRPr="00FA22D3">
        <w:rPr>
          <w:noProof w:val="0"/>
          <w:snapToGrid w:val="0"/>
          <w:lang w:eastAsia="zh-CN"/>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w:t>
      </w:r>
      <w:r w:rsidRPr="00FA22D3">
        <w:rPr>
          <w:noProof w:val="0"/>
          <w:lang w:eastAsia="zh-CN"/>
        </w:rPr>
        <w:t>LocationReportingRequest</w:t>
      </w:r>
      <w:r w:rsidRPr="00FA22D3">
        <w:rPr>
          <w:noProof w:val="0"/>
        </w:rPr>
        <w:t>Type</w:t>
      </w:r>
      <w:r w:rsidRPr="00FA22D3">
        <w:rPr>
          <w:noProof w:val="0"/>
          <w:snapToGrid w:val="0"/>
        </w:rPr>
        <w:t>-ExtIEs} }</w:t>
      </w:r>
      <w:r w:rsidRPr="00FA22D3">
        <w:rPr>
          <w:noProof w:val="0"/>
          <w:snapToGrid w:val="0"/>
        </w:rPr>
        <w:tab/>
      </w:r>
      <w:r w:rsidRPr="00FA22D3">
        <w:rPr>
          <w:noProof w:val="0"/>
          <w:snapToGrid w:val="0"/>
        </w:rPr>
        <w:tab/>
        <w:t>OPTIONAL,</w:t>
      </w:r>
    </w:p>
    <w:p w14:paraId="7F5D799A" w14:textId="77777777" w:rsidR="00781BA1" w:rsidRPr="00FA22D3" w:rsidRDefault="00781BA1" w:rsidP="00781BA1">
      <w:pPr>
        <w:pStyle w:val="PL"/>
        <w:rPr>
          <w:noProof w:val="0"/>
        </w:rPr>
      </w:pPr>
      <w:r w:rsidRPr="00FA22D3">
        <w:rPr>
          <w:noProof w:val="0"/>
        </w:rPr>
        <w:tab/>
        <w:t>...</w:t>
      </w:r>
    </w:p>
    <w:p w14:paraId="400F027B" w14:textId="77777777" w:rsidR="00781BA1" w:rsidRPr="00FA22D3" w:rsidRDefault="00781BA1" w:rsidP="00781BA1">
      <w:pPr>
        <w:pStyle w:val="PL"/>
        <w:rPr>
          <w:noProof w:val="0"/>
        </w:rPr>
      </w:pPr>
      <w:r w:rsidRPr="00FA22D3">
        <w:rPr>
          <w:noProof w:val="0"/>
        </w:rPr>
        <w:t>}</w:t>
      </w:r>
    </w:p>
    <w:p w14:paraId="1ADEF424" w14:textId="77777777" w:rsidR="00781BA1" w:rsidRPr="00FA22D3" w:rsidRDefault="00781BA1" w:rsidP="00781BA1">
      <w:pPr>
        <w:pStyle w:val="PL"/>
        <w:rPr>
          <w:noProof w:val="0"/>
          <w:snapToGrid w:val="0"/>
          <w:lang w:eastAsia="zh-CN"/>
        </w:rPr>
      </w:pPr>
    </w:p>
    <w:p w14:paraId="7648B92E" w14:textId="77777777" w:rsidR="00781BA1" w:rsidRPr="00FA22D3" w:rsidRDefault="00781BA1" w:rsidP="00781BA1">
      <w:pPr>
        <w:pStyle w:val="PL"/>
        <w:rPr>
          <w:noProof w:val="0"/>
          <w:snapToGrid w:val="0"/>
        </w:rPr>
      </w:pPr>
      <w:r w:rsidRPr="00FA22D3">
        <w:rPr>
          <w:noProof w:val="0"/>
          <w:lang w:eastAsia="zh-CN"/>
        </w:rPr>
        <w:t>LocationReportingRequest</w:t>
      </w:r>
      <w:r w:rsidRPr="00FA22D3">
        <w:rPr>
          <w:noProof w:val="0"/>
        </w:rPr>
        <w:t>Type</w:t>
      </w:r>
      <w:r w:rsidRPr="00FA22D3">
        <w:rPr>
          <w:noProof w:val="0"/>
          <w:snapToGrid w:val="0"/>
        </w:rPr>
        <w:t>-ExtIEs NGAP-PROTOCOL-</w:t>
      </w:r>
      <w:proofErr w:type="gramStart"/>
      <w:r w:rsidRPr="00FA22D3">
        <w:rPr>
          <w:noProof w:val="0"/>
          <w:snapToGrid w:val="0"/>
        </w:rPr>
        <w:t>EXTENSION :</w:t>
      </w:r>
      <w:proofErr w:type="gramEnd"/>
      <w:r w:rsidRPr="00FA22D3">
        <w:rPr>
          <w:noProof w:val="0"/>
          <w:snapToGrid w:val="0"/>
        </w:rPr>
        <w:t>:= {</w:t>
      </w:r>
    </w:p>
    <w:p w14:paraId="5EF50B13" w14:textId="77777777" w:rsidR="00781BA1" w:rsidRPr="00FA22D3" w:rsidRDefault="00781BA1" w:rsidP="00781BA1">
      <w:pPr>
        <w:pStyle w:val="PL"/>
        <w:rPr>
          <w:noProof w:val="0"/>
          <w:snapToGrid w:val="0"/>
        </w:rPr>
      </w:pPr>
      <w:r w:rsidRPr="00FA22D3">
        <w:rPr>
          <w:noProof w:val="0"/>
          <w:snapToGrid w:val="0"/>
        </w:rPr>
        <w:tab/>
        <w:t>...</w:t>
      </w:r>
    </w:p>
    <w:p w14:paraId="79B6D15C" w14:textId="77777777" w:rsidR="00781BA1" w:rsidRPr="00FA22D3" w:rsidRDefault="00781BA1" w:rsidP="00781BA1">
      <w:pPr>
        <w:pStyle w:val="PL"/>
        <w:rPr>
          <w:noProof w:val="0"/>
          <w:snapToGrid w:val="0"/>
        </w:rPr>
      </w:pPr>
      <w:r w:rsidRPr="00FA22D3">
        <w:rPr>
          <w:noProof w:val="0"/>
          <w:snapToGrid w:val="0"/>
        </w:rPr>
        <w:t>}</w:t>
      </w:r>
    </w:p>
    <w:p w14:paraId="758AA11E" w14:textId="77777777" w:rsidR="00781BA1" w:rsidRDefault="00781BA1" w:rsidP="005C627C">
      <w:pPr>
        <w:pStyle w:val="EW"/>
        <w:ind w:left="0" w:firstLine="0"/>
        <w:rPr>
          <w:lang w:eastAsia="ko-KR"/>
        </w:rPr>
      </w:pPr>
    </w:p>
    <w:p w14:paraId="6253EEE9" w14:textId="77777777" w:rsidR="001E0F72" w:rsidRPr="009973B8" w:rsidRDefault="001E0F72" w:rsidP="001E0F72">
      <w:pPr>
        <w:pStyle w:val="PL"/>
        <w:rPr>
          <w:ins w:id="742" w:author="JianXu/책임연구원/차세대표준(연)5G표준Task(james6.xu@lge.com)" w:date="2019-08-08T16:08:00Z"/>
          <w:noProof w:val="0"/>
          <w:snapToGrid w:val="0"/>
        </w:rPr>
      </w:pPr>
    </w:p>
    <w:p w14:paraId="64BB863E" w14:textId="77777777" w:rsidR="005F0FB1" w:rsidRPr="009973B8" w:rsidRDefault="005F0FB1" w:rsidP="005F0FB1">
      <w:pPr>
        <w:pStyle w:val="PL"/>
        <w:rPr>
          <w:ins w:id="743" w:author="Jian (James) Xu_LGE" w:date="2020-02-04T10:25:00Z"/>
          <w:noProof w:val="0"/>
          <w:snapToGrid w:val="0"/>
        </w:rPr>
      </w:pPr>
      <w:proofErr w:type="gramStart"/>
      <w:ins w:id="744" w:author="Jian (James) Xu_LGE" w:date="2020-02-04T10:25:00Z">
        <w:r>
          <w:rPr>
            <w:noProof w:val="0"/>
            <w:snapToGrid w:val="0"/>
          </w:rPr>
          <w:t>LTE</w:t>
        </w:r>
        <w:r w:rsidRPr="009973B8">
          <w:rPr>
            <w:noProof w:val="0"/>
            <w:snapToGrid w:val="0"/>
          </w:rPr>
          <w:t>V2XServicesAuthorized :</w:t>
        </w:r>
        <w:proofErr w:type="gramEnd"/>
        <w:r w:rsidRPr="009973B8">
          <w:rPr>
            <w:noProof w:val="0"/>
            <w:snapToGrid w:val="0"/>
          </w:rPr>
          <w:t>:= SEQUENCE {</w:t>
        </w:r>
      </w:ins>
    </w:p>
    <w:p w14:paraId="0919D810" w14:textId="77777777" w:rsidR="005F0FB1" w:rsidRDefault="005F0FB1" w:rsidP="005F0FB1">
      <w:pPr>
        <w:pStyle w:val="PL"/>
        <w:rPr>
          <w:ins w:id="745" w:author="Jian (James) Xu_LGE" w:date="2020-02-04T10:25:00Z"/>
          <w:noProof w:val="0"/>
          <w:snapToGrid w:val="0"/>
        </w:rPr>
      </w:pPr>
      <w:ins w:id="746" w:author="Jian (James) Xu_LGE" w:date="2020-02-04T10:25:00Z">
        <w:r w:rsidRPr="009973B8">
          <w:rPr>
            <w:noProof w:val="0"/>
            <w:snapToGrid w:val="0"/>
          </w:rPr>
          <w:tab/>
        </w:r>
        <w:proofErr w:type="gramStart"/>
        <w:r w:rsidRPr="009973B8">
          <w:rPr>
            <w:noProof w:val="0"/>
            <w:snapToGrid w:val="0"/>
          </w:rPr>
          <w:t>vehicleUE</w:t>
        </w:r>
        <w:proofErr w:type="gramEnd"/>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3F8281A1" w14:textId="77777777" w:rsidR="005F0FB1" w:rsidRPr="001B76EC" w:rsidRDefault="005F0FB1" w:rsidP="005F0FB1">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747" w:author="Jian (James) Xu_LGE" w:date="2020-02-04T10:25:00Z"/>
          <w:noProof w:val="0"/>
          <w:snapToGrid w:val="0"/>
          <w:color w:val="FF0000"/>
        </w:rPr>
      </w:pPr>
      <w:ins w:id="748" w:author="Jian (James) Xu_LGE" w:date="2020-02-04T10:25: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0CB3D096" w14:textId="77777777" w:rsidR="005F0FB1" w:rsidRPr="009973B8" w:rsidRDefault="005F0FB1" w:rsidP="005F0FB1">
      <w:pPr>
        <w:pStyle w:val="PL"/>
        <w:rPr>
          <w:ins w:id="749" w:author="Jian (James) Xu_LGE" w:date="2020-02-04T10:25:00Z"/>
          <w:noProof w:val="0"/>
          <w:snapToGrid w:val="0"/>
        </w:rPr>
      </w:pPr>
      <w:ins w:id="750" w:author="Jian (James) Xu_LGE" w:date="2020-02-04T10:25:00Z">
        <w:r w:rsidRPr="009973B8">
          <w:rPr>
            <w:noProof w:val="0"/>
            <w:snapToGrid w:val="0"/>
          </w:rPr>
          <w:tab/>
        </w:r>
        <w:proofErr w:type="gramStart"/>
        <w:r w:rsidRPr="009973B8">
          <w:rPr>
            <w:noProof w:val="0"/>
            <w:snapToGrid w:val="0"/>
          </w:rPr>
          <w:t>iE-Extensions</w:t>
        </w:r>
        <w:proofErr w:type="gramEnd"/>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ins>
    </w:p>
    <w:p w14:paraId="6955CED3" w14:textId="77777777" w:rsidR="005F0FB1" w:rsidRPr="009973B8" w:rsidRDefault="005F0FB1" w:rsidP="005F0FB1">
      <w:pPr>
        <w:pStyle w:val="PL"/>
        <w:rPr>
          <w:ins w:id="751" w:author="Jian (James) Xu_LGE" w:date="2020-02-04T10:25:00Z"/>
          <w:noProof w:val="0"/>
          <w:snapToGrid w:val="0"/>
        </w:rPr>
      </w:pPr>
      <w:ins w:id="752" w:author="Jian (James) Xu_LGE" w:date="2020-02-04T10:25:00Z">
        <w:r w:rsidRPr="009973B8">
          <w:rPr>
            <w:noProof w:val="0"/>
            <w:snapToGrid w:val="0"/>
          </w:rPr>
          <w:tab/>
          <w:t>...</w:t>
        </w:r>
      </w:ins>
    </w:p>
    <w:p w14:paraId="1BEC67AB" w14:textId="77777777" w:rsidR="005F0FB1" w:rsidRPr="009973B8" w:rsidRDefault="005F0FB1" w:rsidP="005F0FB1">
      <w:pPr>
        <w:pStyle w:val="PL"/>
        <w:rPr>
          <w:ins w:id="753" w:author="Jian (James) Xu_LGE" w:date="2020-02-04T10:25:00Z"/>
          <w:noProof w:val="0"/>
          <w:snapToGrid w:val="0"/>
        </w:rPr>
      </w:pPr>
      <w:ins w:id="754" w:author="Jian (James) Xu_LGE" w:date="2020-02-04T10:25:00Z">
        <w:r w:rsidRPr="009973B8">
          <w:rPr>
            <w:noProof w:val="0"/>
            <w:snapToGrid w:val="0"/>
          </w:rPr>
          <w:t>}</w:t>
        </w:r>
      </w:ins>
    </w:p>
    <w:p w14:paraId="5751DDFE" w14:textId="77777777" w:rsidR="005F0FB1" w:rsidRPr="009973B8" w:rsidRDefault="005F0FB1" w:rsidP="005F0FB1">
      <w:pPr>
        <w:pStyle w:val="PL"/>
        <w:rPr>
          <w:ins w:id="755" w:author="Jian (James) Xu_LGE" w:date="2020-02-04T10:25:00Z"/>
          <w:noProof w:val="0"/>
          <w:snapToGrid w:val="0"/>
        </w:rPr>
      </w:pPr>
    </w:p>
    <w:p w14:paraId="7ABE2F10" w14:textId="77777777" w:rsidR="005F0FB1" w:rsidRPr="009973B8" w:rsidRDefault="005F0FB1" w:rsidP="005F0FB1">
      <w:pPr>
        <w:pStyle w:val="PL"/>
        <w:rPr>
          <w:ins w:id="756" w:author="Jian (James) Xu_LGE" w:date="2020-02-04T10:25:00Z"/>
          <w:noProof w:val="0"/>
          <w:snapToGrid w:val="0"/>
        </w:rPr>
      </w:pPr>
      <w:ins w:id="757" w:author="Jian (James) Xu_LGE" w:date="2020-02-04T10:25:00Z">
        <w:r>
          <w:rPr>
            <w:noProof w:val="0"/>
            <w:snapToGrid w:val="0"/>
          </w:rPr>
          <w:t>LTEV2XServicesAuthorized-ExtIEs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w:t>
        </w:r>
      </w:ins>
    </w:p>
    <w:p w14:paraId="6D207830" w14:textId="77777777" w:rsidR="005F0FB1" w:rsidRPr="009973B8" w:rsidRDefault="005F0FB1" w:rsidP="005F0FB1">
      <w:pPr>
        <w:pStyle w:val="PL"/>
        <w:rPr>
          <w:ins w:id="758" w:author="Jian (James) Xu_LGE" w:date="2020-02-04T10:25:00Z"/>
          <w:noProof w:val="0"/>
          <w:snapToGrid w:val="0"/>
        </w:rPr>
      </w:pPr>
      <w:ins w:id="759" w:author="Jian (James) Xu_LGE" w:date="2020-02-04T10:25:00Z">
        <w:r w:rsidRPr="009973B8">
          <w:rPr>
            <w:noProof w:val="0"/>
            <w:snapToGrid w:val="0"/>
          </w:rPr>
          <w:tab/>
          <w:t>...</w:t>
        </w:r>
      </w:ins>
    </w:p>
    <w:p w14:paraId="11AFC18D" w14:textId="77777777" w:rsidR="005F0FB1" w:rsidRPr="009973B8" w:rsidRDefault="005F0FB1" w:rsidP="005F0FB1">
      <w:pPr>
        <w:pStyle w:val="PL"/>
        <w:rPr>
          <w:ins w:id="760" w:author="Jian (James) Xu_LGE" w:date="2020-02-04T10:25:00Z"/>
          <w:noProof w:val="0"/>
          <w:snapToGrid w:val="0"/>
        </w:rPr>
      </w:pPr>
      <w:ins w:id="761" w:author="Jian (James) Xu_LGE" w:date="2020-02-04T10:25:00Z">
        <w:r w:rsidRPr="009973B8">
          <w:rPr>
            <w:noProof w:val="0"/>
            <w:snapToGrid w:val="0"/>
          </w:rPr>
          <w:t>}</w:t>
        </w:r>
      </w:ins>
    </w:p>
    <w:p w14:paraId="1EA0F84B" w14:textId="77777777" w:rsidR="005F0FB1" w:rsidRPr="009973B8" w:rsidRDefault="005F0FB1" w:rsidP="005F0FB1">
      <w:pPr>
        <w:pStyle w:val="PL"/>
        <w:rPr>
          <w:ins w:id="762" w:author="Jian (James) Xu_LGE" w:date="2020-02-04T10:25:00Z"/>
          <w:noProof w:val="0"/>
          <w:snapToGrid w:val="0"/>
        </w:rPr>
      </w:pPr>
    </w:p>
    <w:p w14:paraId="20622652" w14:textId="77777777" w:rsidR="005F0FB1" w:rsidRPr="009973B8" w:rsidRDefault="005F0FB1" w:rsidP="005F0FB1">
      <w:pPr>
        <w:pStyle w:val="PL"/>
        <w:rPr>
          <w:ins w:id="763" w:author="Jian (James) Xu_LGE" w:date="2020-02-04T10:25:00Z"/>
          <w:noProof w:val="0"/>
          <w:snapToGrid w:val="0"/>
        </w:rPr>
      </w:pPr>
      <w:proofErr w:type="gramStart"/>
      <w:ins w:id="764" w:author="Jian (James) Xu_LGE" w:date="2020-02-04T10:25:00Z">
        <w:r w:rsidRPr="009973B8">
          <w:rPr>
            <w:noProof w:val="0"/>
            <w:snapToGrid w:val="0"/>
          </w:rPr>
          <w:t>VehicleUE :</w:t>
        </w:r>
        <w:proofErr w:type="gramEnd"/>
        <w:r w:rsidRPr="009973B8">
          <w:rPr>
            <w:noProof w:val="0"/>
            <w:snapToGrid w:val="0"/>
          </w:rPr>
          <w:t xml:space="preserve">:= ENUMERATED { </w:t>
        </w:r>
      </w:ins>
    </w:p>
    <w:p w14:paraId="7064DFCB" w14:textId="77777777" w:rsidR="005F0FB1" w:rsidRPr="009973B8" w:rsidRDefault="005F0FB1" w:rsidP="005F0FB1">
      <w:pPr>
        <w:pStyle w:val="PL"/>
        <w:rPr>
          <w:ins w:id="765" w:author="Jian (James) Xu_LGE" w:date="2020-02-04T10:25:00Z"/>
          <w:noProof w:val="0"/>
          <w:snapToGrid w:val="0"/>
        </w:rPr>
      </w:pPr>
      <w:ins w:id="766" w:author="Jian (James) Xu_LGE" w:date="2020-02-04T10:25:00Z">
        <w:r w:rsidRPr="009973B8">
          <w:rPr>
            <w:noProof w:val="0"/>
            <w:snapToGrid w:val="0"/>
          </w:rPr>
          <w:tab/>
        </w:r>
        <w:proofErr w:type="gramStart"/>
        <w:r w:rsidRPr="009973B8">
          <w:rPr>
            <w:noProof w:val="0"/>
            <w:snapToGrid w:val="0"/>
          </w:rPr>
          <w:t>authorized</w:t>
        </w:r>
        <w:proofErr w:type="gramEnd"/>
        <w:r w:rsidRPr="009973B8">
          <w:rPr>
            <w:noProof w:val="0"/>
            <w:snapToGrid w:val="0"/>
          </w:rPr>
          <w:t>,</w:t>
        </w:r>
      </w:ins>
    </w:p>
    <w:p w14:paraId="68EA5DF0" w14:textId="77777777" w:rsidR="005F0FB1" w:rsidRPr="009973B8" w:rsidRDefault="005F0FB1" w:rsidP="005F0FB1">
      <w:pPr>
        <w:pStyle w:val="PL"/>
        <w:rPr>
          <w:ins w:id="767" w:author="Jian (James) Xu_LGE" w:date="2020-02-04T10:25:00Z"/>
          <w:noProof w:val="0"/>
          <w:snapToGrid w:val="0"/>
        </w:rPr>
      </w:pPr>
      <w:ins w:id="768" w:author="Jian (James) Xu_LGE" w:date="2020-02-04T10:25:00Z">
        <w:r w:rsidRPr="009973B8">
          <w:rPr>
            <w:noProof w:val="0"/>
            <w:snapToGrid w:val="0"/>
          </w:rPr>
          <w:tab/>
        </w:r>
        <w:proofErr w:type="gramStart"/>
        <w:r w:rsidRPr="009973B8">
          <w:rPr>
            <w:noProof w:val="0"/>
            <w:snapToGrid w:val="0"/>
          </w:rPr>
          <w:t>not-authorized</w:t>
        </w:r>
        <w:proofErr w:type="gramEnd"/>
        <w:r w:rsidRPr="009973B8">
          <w:rPr>
            <w:noProof w:val="0"/>
            <w:snapToGrid w:val="0"/>
          </w:rPr>
          <w:t>,</w:t>
        </w:r>
      </w:ins>
    </w:p>
    <w:p w14:paraId="0222AF4F" w14:textId="77777777" w:rsidR="005F0FB1" w:rsidRPr="009973B8" w:rsidRDefault="005F0FB1" w:rsidP="005F0FB1">
      <w:pPr>
        <w:pStyle w:val="PL"/>
        <w:rPr>
          <w:ins w:id="769" w:author="Jian (James) Xu_LGE" w:date="2020-02-04T10:25:00Z"/>
          <w:noProof w:val="0"/>
          <w:snapToGrid w:val="0"/>
        </w:rPr>
      </w:pPr>
      <w:ins w:id="770" w:author="Jian (James) Xu_LGE" w:date="2020-02-04T10:25:00Z">
        <w:r w:rsidRPr="009973B8">
          <w:rPr>
            <w:noProof w:val="0"/>
            <w:snapToGrid w:val="0"/>
          </w:rPr>
          <w:tab/>
          <w:t>...</w:t>
        </w:r>
      </w:ins>
    </w:p>
    <w:p w14:paraId="07AC2B7D" w14:textId="77777777" w:rsidR="005F0FB1" w:rsidRPr="009973B8" w:rsidRDefault="005F0FB1" w:rsidP="005F0FB1">
      <w:pPr>
        <w:pStyle w:val="PL"/>
        <w:rPr>
          <w:ins w:id="771" w:author="Jian (James) Xu_LGE" w:date="2020-02-04T10:25:00Z"/>
          <w:noProof w:val="0"/>
          <w:snapToGrid w:val="0"/>
        </w:rPr>
      </w:pPr>
      <w:ins w:id="772" w:author="Jian (James) Xu_LGE" w:date="2020-02-04T10:25:00Z">
        <w:r w:rsidRPr="009973B8">
          <w:rPr>
            <w:noProof w:val="0"/>
            <w:snapToGrid w:val="0"/>
          </w:rPr>
          <w:t>}</w:t>
        </w:r>
      </w:ins>
    </w:p>
    <w:p w14:paraId="730D2051" w14:textId="77777777" w:rsidR="005F0FB1" w:rsidRDefault="005F0FB1" w:rsidP="005F0FB1">
      <w:pPr>
        <w:pStyle w:val="PL"/>
        <w:rPr>
          <w:ins w:id="773" w:author="Jian (James) Xu_LGE" w:date="2020-02-04T10:25:00Z"/>
          <w:noProof w:val="0"/>
        </w:rPr>
      </w:pPr>
    </w:p>
    <w:p w14:paraId="599DC651" w14:textId="77777777" w:rsidR="005F0FB1" w:rsidRPr="00224D7F" w:rsidRDefault="005F0FB1" w:rsidP="005F0FB1">
      <w:pPr>
        <w:pStyle w:val="PL"/>
        <w:rPr>
          <w:ins w:id="774" w:author="Jian (James) Xu_LGE" w:date="2020-02-04T10:25:00Z"/>
          <w:noProof w:val="0"/>
        </w:rPr>
      </w:pPr>
      <w:proofErr w:type="gramStart"/>
      <w:ins w:id="775" w:author="Jian (James) Xu_LGE" w:date="2020-02-04T10:25:00Z">
        <w:r w:rsidRPr="00224D7F">
          <w:t>PedestrianUE</w:t>
        </w:r>
        <w:r w:rsidRPr="00224D7F">
          <w:rPr>
            <w:noProof w:val="0"/>
          </w:rPr>
          <w:t xml:space="preserve"> :</w:t>
        </w:r>
        <w:proofErr w:type="gramEnd"/>
        <w:r w:rsidRPr="00224D7F">
          <w:rPr>
            <w:noProof w:val="0"/>
          </w:rPr>
          <w:t xml:space="preserve">:= ENUMERATED { </w:t>
        </w:r>
      </w:ins>
    </w:p>
    <w:p w14:paraId="14CDE892" w14:textId="77777777" w:rsidR="005F0FB1" w:rsidRPr="00802532" w:rsidRDefault="005F0FB1" w:rsidP="005F0FB1">
      <w:pPr>
        <w:pStyle w:val="PL"/>
        <w:rPr>
          <w:ins w:id="776" w:author="Jian (James) Xu_LGE" w:date="2020-02-04T10:25:00Z"/>
          <w:noProof w:val="0"/>
          <w:snapToGrid w:val="0"/>
        </w:rPr>
      </w:pPr>
      <w:ins w:id="777" w:author="Jian (James) Xu_LGE" w:date="2020-02-04T10:25:00Z">
        <w:r w:rsidRPr="00802532">
          <w:rPr>
            <w:noProof w:val="0"/>
          </w:rPr>
          <w:tab/>
        </w:r>
        <w:proofErr w:type="gramStart"/>
        <w:r w:rsidRPr="00802532">
          <w:rPr>
            <w:noProof w:val="0"/>
          </w:rPr>
          <w:t>authorized</w:t>
        </w:r>
        <w:proofErr w:type="gramEnd"/>
        <w:r w:rsidRPr="00802532">
          <w:rPr>
            <w:noProof w:val="0"/>
            <w:snapToGrid w:val="0"/>
          </w:rPr>
          <w:t>,</w:t>
        </w:r>
      </w:ins>
    </w:p>
    <w:p w14:paraId="3A5FE608" w14:textId="77777777" w:rsidR="005F0FB1" w:rsidRPr="00802532" w:rsidRDefault="005F0FB1" w:rsidP="005F0FB1">
      <w:pPr>
        <w:pStyle w:val="PL"/>
        <w:rPr>
          <w:ins w:id="778" w:author="Jian (James) Xu_LGE" w:date="2020-02-04T10:25:00Z"/>
          <w:noProof w:val="0"/>
        </w:rPr>
      </w:pPr>
      <w:ins w:id="779" w:author="Jian (James) Xu_LGE" w:date="2020-02-04T10:25:00Z">
        <w:r w:rsidRPr="00802532">
          <w:rPr>
            <w:noProof w:val="0"/>
            <w:snapToGrid w:val="0"/>
          </w:rPr>
          <w:tab/>
        </w:r>
        <w:proofErr w:type="gramStart"/>
        <w:r w:rsidRPr="00802532">
          <w:rPr>
            <w:noProof w:val="0"/>
            <w:snapToGrid w:val="0"/>
          </w:rPr>
          <w:t>not-authorized</w:t>
        </w:r>
        <w:proofErr w:type="gramEnd"/>
        <w:r w:rsidRPr="00802532">
          <w:rPr>
            <w:noProof w:val="0"/>
            <w:snapToGrid w:val="0"/>
          </w:rPr>
          <w:t>,</w:t>
        </w:r>
      </w:ins>
    </w:p>
    <w:p w14:paraId="0C089534" w14:textId="77777777" w:rsidR="005F0FB1" w:rsidRPr="00802532" w:rsidRDefault="005F0FB1" w:rsidP="005F0FB1">
      <w:pPr>
        <w:pStyle w:val="PL"/>
        <w:rPr>
          <w:ins w:id="780" w:author="Jian (James) Xu_LGE" w:date="2020-02-04T10:25:00Z"/>
          <w:noProof w:val="0"/>
        </w:rPr>
      </w:pPr>
      <w:ins w:id="781" w:author="Jian (James) Xu_LGE" w:date="2020-02-04T10:25:00Z">
        <w:r w:rsidRPr="00802532">
          <w:rPr>
            <w:noProof w:val="0"/>
          </w:rPr>
          <w:tab/>
          <w:t>...</w:t>
        </w:r>
      </w:ins>
    </w:p>
    <w:p w14:paraId="4050ACA1" w14:textId="77777777" w:rsidR="005F0FB1" w:rsidRPr="00224D7F" w:rsidRDefault="005F0FB1" w:rsidP="005F0FB1">
      <w:pPr>
        <w:pStyle w:val="PL"/>
        <w:rPr>
          <w:ins w:id="782" w:author="Jian (James) Xu_LGE" w:date="2020-02-04T10:25:00Z"/>
          <w:noProof w:val="0"/>
        </w:rPr>
      </w:pPr>
      <w:ins w:id="783" w:author="Jian (James) Xu_LGE" w:date="2020-02-04T10:25:00Z">
        <w:r w:rsidRPr="00802532">
          <w:rPr>
            <w:noProof w:val="0"/>
          </w:rPr>
          <w:t>}</w:t>
        </w:r>
      </w:ins>
    </w:p>
    <w:p w14:paraId="71FB73ED" w14:textId="77777777" w:rsidR="005F0FB1" w:rsidRPr="009973B8" w:rsidRDefault="005F0FB1" w:rsidP="005F0FB1">
      <w:pPr>
        <w:pStyle w:val="PL"/>
        <w:rPr>
          <w:ins w:id="784" w:author="Jian (James) Xu_LGE" w:date="2020-02-04T10:25:00Z"/>
          <w:noProof w:val="0"/>
          <w:snapToGrid w:val="0"/>
        </w:rPr>
      </w:pPr>
    </w:p>
    <w:p w14:paraId="569B4A53" w14:textId="77777777" w:rsidR="005F0FB1" w:rsidRDefault="005F0FB1" w:rsidP="005F0FB1">
      <w:pPr>
        <w:pStyle w:val="EW"/>
        <w:ind w:left="0" w:firstLine="0"/>
        <w:rPr>
          <w:ins w:id="785" w:author="Jian (James) Xu_LGE" w:date="2020-02-04T10:25:00Z"/>
          <w:lang w:eastAsia="ko-KR"/>
        </w:rPr>
      </w:pPr>
    </w:p>
    <w:p w14:paraId="1E7F3C7A"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Jian (James) Xu_LGE" w:date="2020-02-04T10:25:00Z"/>
          <w:rFonts w:ascii="Courier New" w:hAnsi="Courier New"/>
          <w:snapToGrid w:val="0"/>
          <w:sz w:val="16"/>
          <w:lang w:eastAsia="en-GB"/>
        </w:rPr>
      </w:pPr>
      <w:proofErr w:type="gramStart"/>
      <w:ins w:id="787" w:author="Jian (James) Xu_LGE" w:date="2020-02-04T10:25: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w:t>
        </w:r>
        <w:proofErr w:type="gramEnd"/>
        <w:r w:rsidRPr="00BD4CA7">
          <w:rPr>
            <w:rFonts w:ascii="Courier New" w:hAnsi="Courier New"/>
            <w:snapToGrid w:val="0"/>
            <w:sz w:val="16"/>
            <w:lang w:eastAsia="en-GB"/>
          </w:rPr>
          <w:t>:= SEQUENCE {</w:t>
        </w:r>
      </w:ins>
    </w:p>
    <w:p w14:paraId="123FE47F"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Jian (James) Xu_LGE" w:date="2020-02-04T10:25:00Z"/>
          <w:rFonts w:ascii="Courier New" w:hAnsi="Courier New"/>
          <w:snapToGrid w:val="0"/>
          <w:sz w:val="16"/>
          <w:lang w:eastAsia="en-GB"/>
        </w:rPr>
      </w:pPr>
      <w:ins w:id="789" w:author="Jian (James) Xu_LGE" w:date="2020-02-04T10:25: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382D9D40"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Jian (James) Xu_LGE" w:date="2020-02-04T10:25:00Z"/>
          <w:rFonts w:ascii="Courier New" w:hAnsi="Courier New"/>
          <w:snapToGrid w:val="0"/>
          <w:sz w:val="16"/>
          <w:lang w:eastAsia="en-GB"/>
        </w:rPr>
      </w:pPr>
      <w:ins w:id="791" w:author="Jian (James) Xu_LGE" w:date="2020-02-04T10:25: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iE-Extensions</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14:paraId="48F6742B"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Jian (James) Xu_LGE" w:date="2020-02-04T10:25:00Z"/>
          <w:rFonts w:ascii="Courier New" w:hAnsi="Courier New"/>
          <w:snapToGrid w:val="0"/>
          <w:sz w:val="16"/>
          <w:lang w:eastAsia="en-GB"/>
        </w:rPr>
      </w:pPr>
      <w:ins w:id="793" w:author="Jian (James) Xu_LGE" w:date="2020-02-04T10:25:00Z">
        <w:r w:rsidRPr="00BD4CA7">
          <w:rPr>
            <w:rFonts w:ascii="Courier New" w:hAnsi="Courier New"/>
            <w:snapToGrid w:val="0"/>
            <w:sz w:val="16"/>
            <w:lang w:eastAsia="en-GB"/>
          </w:rPr>
          <w:tab/>
          <w:t>...</w:t>
        </w:r>
      </w:ins>
    </w:p>
    <w:p w14:paraId="31D3803F"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 w:author="Jian (James) Xu_LGE" w:date="2020-02-04T10:25:00Z"/>
          <w:rFonts w:ascii="Courier New" w:hAnsi="Courier New"/>
          <w:snapToGrid w:val="0"/>
          <w:sz w:val="16"/>
          <w:lang w:eastAsia="en-GB"/>
        </w:rPr>
      </w:pPr>
      <w:ins w:id="795" w:author="Jian (James) Xu_LGE" w:date="2020-02-04T10:25:00Z">
        <w:r w:rsidRPr="00BD4CA7">
          <w:rPr>
            <w:rFonts w:ascii="Courier New" w:hAnsi="Courier New"/>
            <w:snapToGrid w:val="0"/>
            <w:sz w:val="16"/>
            <w:lang w:eastAsia="en-GB"/>
          </w:rPr>
          <w:t>}</w:t>
        </w:r>
      </w:ins>
    </w:p>
    <w:p w14:paraId="19EBB693"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 w:author="Jian (James) Xu_LGE" w:date="2020-02-04T10:25:00Z"/>
          <w:rFonts w:ascii="Courier New" w:hAnsi="Courier New"/>
          <w:snapToGrid w:val="0"/>
          <w:sz w:val="16"/>
          <w:lang w:eastAsia="en-GB"/>
        </w:rPr>
      </w:pPr>
    </w:p>
    <w:p w14:paraId="02C7D609"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Jian (James) Xu_LGE" w:date="2020-02-04T10:25:00Z"/>
          <w:rFonts w:ascii="Courier New" w:hAnsi="Courier New"/>
          <w:snapToGrid w:val="0"/>
          <w:sz w:val="16"/>
          <w:lang w:eastAsia="en-GB"/>
        </w:rPr>
      </w:pPr>
      <w:ins w:id="798" w:author="Jian (James) Xu_LGE" w:date="2020-02-04T10:25: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w:t>
        </w:r>
        <w:proofErr w:type="gramStart"/>
        <w:r w:rsidRPr="00BD4CA7">
          <w:rPr>
            <w:rFonts w:ascii="Courier New" w:hAnsi="Courier New"/>
            <w:snapToGrid w:val="0"/>
            <w:sz w:val="16"/>
            <w:lang w:eastAsia="en-GB"/>
          </w:rPr>
          <w:t>EXTENSION :</w:t>
        </w:r>
        <w:proofErr w:type="gramEnd"/>
        <w:r w:rsidRPr="00BD4CA7">
          <w:rPr>
            <w:rFonts w:ascii="Courier New" w:hAnsi="Courier New"/>
            <w:snapToGrid w:val="0"/>
            <w:sz w:val="16"/>
            <w:lang w:eastAsia="en-GB"/>
          </w:rPr>
          <w:t>:= {</w:t>
        </w:r>
      </w:ins>
    </w:p>
    <w:p w14:paraId="476AC653"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Jian (James) Xu_LGE" w:date="2020-02-04T10:25:00Z"/>
          <w:rFonts w:ascii="Courier New" w:hAnsi="Courier New"/>
          <w:snapToGrid w:val="0"/>
          <w:sz w:val="16"/>
          <w:lang w:eastAsia="en-GB"/>
        </w:rPr>
      </w:pPr>
      <w:ins w:id="800" w:author="Jian (James) Xu_LGE" w:date="2020-02-04T10:25:00Z">
        <w:r w:rsidRPr="00BD4CA7">
          <w:rPr>
            <w:rFonts w:ascii="Courier New" w:hAnsi="Courier New"/>
            <w:snapToGrid w:val="0"/>
            <w:sz w:val="16"/>
            <w:lang w:eastAsia="en-GB"/>
          </w:rPr>
          <w:tab/>
          <w:t>...</w:t>
        </w:r>
      </w:ins>
    </w:p>
    <w:p w14:paraId="66473AB0" w14:textId="77777777" w:rsidR="005F0FB1" w:rsidRPr="009973B8" w:rsidRDefault="005F0FB1" w:rsidP="005F0FB1">
      <w:pPr>
        <w:pStyle w:val="PL"/>
        <w:rPr>
          <w:ins w:id="801" w:author="Jian (James) Xu_LGE" w:date="2020-02-04T10:25:00Z"/>
          <w:noProof w:val="0"/>
          <w:snapToGrid w:val="0"/>
        </w:rPr>
      </w:pPr>
      <w:ins w:id="802" w:author="Jian (James) Xu_LGE" w:date="2020-02-04T10:25:00Z">
        <w:r w:rsidRPr="00BD4CA7">
          <w:rPr>
            <w:snapToGrid w:val="0"/>
            <w:lang w:eastAsia="en-GB"/>
          </w:rPr>
          <w:t>}</w:t>
        </w:r>
      </w:ins>
    </w:p>
    <w:p w14:paraId="492EB72F" w14:textId="77777777" w:rsidR="00CB070E" w:rsidRPr="00224D7F" w:rsidRDefault="00CB070E" w:rsidP="00CB070E">
      <w:pPr>
        <w:pStyle w:val="PL"/>
        <w:rPr>
          <w:ins w:id="803" w:author="JianXu/책임연구원/차세대표준(연)5G표준Task(james6.xu@lge.com)" w:date="2019-08-08T16:08:00Z"/>
          <w:noProof w:val="0"/>
        </w:rPr>
      </w:pPr>
    </w:p>
    <w:p w14:paraId="2036598C" w14:textId="77777777" w:rsidR="00781BA1" w:rsidRDefault="00781BA1" w:rsidP="005C627C">
      <w:pPr>
        <w:pStyle w:val="EW"/>
        <w:ind w:left="0" w:firstLine="0"/>
        <w:rPr>
          <w:lang w:eastAsia="ko-KR"/>
        </w:rPr>
      </w:pPr>
    </w:p>
    <w:p w14:paraId="601610AC" w14:textId="77777777" w:rsidR="00CB070E" w:rsidRDefault="00CB070E" w:rsidP="005C627C">
      <w:pPr>
        <w:pStyle w:val="EW"/>
        <w:ind w:left="0" w:firstLine="0"/>
        <w:rPr>
          <w:lang w:eastAsia="ko-KR"/>
        </w:rPr>
      </w:pPr>
    </w:p>
    <w:p w14:paraId="498A74E5" w14:textId="77777777" w:rsidR="001E0F72" w:rsidRDefault="001E0F72" w:rsidP="001E0F72">
      <w:pPr>
        <w:rPr>
          <w:b/>
        </w:rPr>
      </w:pPr>
      <w:r w:rsidRPr="00CA6F66">
        <w:rPr>
          <w:b/>
          <w:highlight w:val="red"/>
        </w:rPr>
        <w:t>UNCHANGED PART OMITTED</w:t>
      </w:r>
    </w:p>
    <w:p w14:paraId="5FB349EF" w14:textId="77777777" w:rsidR="001E0F72" w:rsidRDefault="001E0F72" w:rsidP="005C627C">
      <w:pPr>
        <w:pStyle w:val="EW"/>
        <w:ind w:left="0" w:firstLine="0"/>
        <w:rPr>
          <w:lang w:eastAsia="ko-KR"/>
        </w:rPr>
      </w:pPr>
    </w:p>
    <w:p w14:paraId="7C28405E" w14:textId="77777777" w:rsidR="001E0F72" w:rsidRPr="00FA22D3" w:rsidRDefault="001E0F72" w:rsidP="001E0F72">
      <w:pPr>
        <w:pStyle w:val="PL"/>
        <w:outlineLvl w:val="3"/>
        <w:rPr>
          <w:noProof w:val="0"/>
          <w:snapToGrid w:val="0"/>
        </w:rPr>
      </w:pPr>
      <w:r w:rsidRPr="00FA22D3">
        <w:rPr>
          <w:noProof w:val="0"/>
          <w:snapToGrid w:val="0"/>
        </w:rPr>
        <w:t>-- N</w:t>
      </w:r>
    </w:p>
    <w:p w14:paraId="2F3A6197" w14:textId="77777777" w:rsidR="001E0F72" w:rsidRPr="00FA22D3" w:rsidRDefault="001E0F72" w:rsidP="001E0F72">
      <w:pPr>
        <w:pStyle w:val="PL"/>
        <w:rPr>
          <w:noProof w:val="0"/>
          <w:snapToGrid w:val="0"/>
        </w:rPr>
      </w:pPr>
    </w:p>
    <w:p w14:paraId="6DBEB90A" w14:textId="77777777" w:rsidR="001E0F72" w:rsidRPr="00FA22D3" w:rsidRDefault="001E0F72" w:rsidP="001E0F72">
      <w:pPr>
        <w:pStyle w:val="PL"/>
        <w:rPr>
          <w:noProof w:val="0"/>
          <w:snapToGrid w:val="0"/>
        </w:rPr>
      </w:pPr>
      <w:r w:rsidRPr="00FA22D3">
        <w:rPr>
          <w:noProof w:val="0"/>
          <w:snapToGrid w:val="0"/>
        </w:rPr>
        <w:t>N3IWF-</w:t>
      </w:r>
      <w:proofErr w:type="gramStart"/>
      <w:r w:rsidRPr="00FA22D3">
        <w:rPr>
          <w:noProof w:val="0"/>
          <w:snapToGrid w:val="0"/>
        </w:rPr>
        <w:t>ID :</w:t>
      </w:r>
      <w:proofErr w:type="gramEnd"/>
      <w:r w:rsidRPr="00FA22D3">
        <w:rPr>
          <w:noProof w:val="0"/>
          <w:snapToGrid w:val="0"/>
        </w:rPr>
        <w:t>:= CHOICE {</w:t>
      </w:r>
    </w:p>
    <w:p w14:paraId="48CDB702"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n3IWF-ID</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BIT STRING (SIZE(16)),</w:t>
      </w:r>
    </w:p>
    <w:p w14:paraId="16F2A3AB" w14:textId="77777777" w:rsidR="001E0F72" w:rsidRPr="00FA22D3" w:rsidRDefault="001E0F72" w:rsidP="001E0F72">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w:t>
      </w:r>
      <w:r w:rsidRPr="00FA22D3">
        <w:rPr>
          <w:noProof w:val="0"/>
          <w:snapToGrid w:val="0"/>
        </w:rPr>
        <w:t>N3IWF-ID</w:t>
      </w:r>
      <w:r w:rsidRPr="00FA22D3">
        <w:rPr>
          <w:noProof w:val="0"/>
        </w:rPr>
        <w:t>-ExtIEs} }</w:t>
      </w:r>
    </w:p>
    <w:p w14:paraId="757D85B9" w14:textId="77777777" w:rsidR="001E0F72" w:rsidRPr="00FA22D3" w:rsidRDefault="001E0F72" w:rsidP="001E0F72">
      <w:pPr>
        <w:pStyle w:val="PL"/>
        <w:rPr>
          <w:noProof w:val="0"/>
          <w:snapToGrid w:val="0"/>
        </w:rPr>
      </w:pPr>
      <w:r w:rsidRPr="00FA22D3">
        <w:rPr>
          <w:noProof w:val="0"/>
          <w:snapToGrid w:val="0"/>
        </w:rPr>
        <w:t>}</w:t>
      </w:r>
    </w:p>
    <w:p w14:paraId="6B8009A8" w14:textId="77777777" w:rsidR="001E0F72" w:rsidRPr="00FA22D3" w:rsidRDefault="001E0F72" w:rsidP="001E0F72">
      <w:pPr>
        <w:pStyle w:val="PL"/>
        <w:rPr>
          <w:noProof w:val="0"/>
          <w:snapToGrid w:val="0"/>
        </w:rPr>
      </w:pPr>
    </w:p>
    <w:p w14:paraId="29FF7130" w14:textId="77777777" w:rsidR="001E0F72" w:rsidRPr="00FA22D3" w:rsidRDefault="001E0F72" w:rsidP="001E0F72">
      <w:pPr>
        <w:pStyle w:val="PL"/>
        <w:rPr>
          <w:noProof w:val="0"/>
        </w:rPr>
      </w:pPr>
      <w:r w:rsidRPr="00FA22D3">
        <w:rPr>
          <w:noProof w:val="0"/>
          <w:snapToGrid w:val="0"/>
        </w:rPr>
        <w:t>N3IWF-ID</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47A5FB5B" w14:textId="77777777" w:rsidR="001E0F72" w:rsidRPr="00FA22D3" w:rsidRDefault="001E0F72" w:rsidP="001E0F72">
      <w:pPr>
        <w:pStyle w:val="PL"/>
        <w:rPr>
          <w:noProof w:val="0"/>
        </w:rPr>
      </w:pPr>
      <w:r w:rsidRPr="00FA22D3">
        <w:rPr>
          <w:noProof w:val="0"/>
        </w:rPr>
        <w:tab/>
        <w:t>...</w:t>
      </w:r>
    </w:p>
    <w:p w14:paraId="45A89F62" w14:textId="77777777" w:rsidR="001E0F72" w:rsidRPr="00FA22D3" w:rsidRDefault="001E0F72" w:rsidP="001E0F72">
      <w:pPr>
        <w:pStyle w:val="PL"/>
        <w:rPr>
          <w:noProof w:val="0"/>
        </w:rPr>
      </w:pPr>
      <w:r w:rsidRPr="00FA22D3">
        <w:rPr>
          <w:noProof w:val="0"/>
        </w:rPr>
        <w:t>}</w:t>
      </w:r>
    </w:p>
    <w:p w14:paraId="70F75DD2" w14:textId="77777777" w:rsidR="001E0F72" w:rsidRPr="00FA22D3" w:rsidRDefault="001E0F72" w:rsidP="001E0F72">
      <w:pPr>
        <w:pStyle w:val="PL"/>
        <w:rPr>
          <w:noProof w:val="0"/>
          <w:snapToGrid w:val="0"/>
        </w:rPr>
      </w:pPr>
    </w:p>
    <w:p w14:paraId="5CD73EB8" w14:textId="77777777" w:rsidR="001E0F72" w:rsidRPr="00FA22D3" w:rsidRDefault="001E0F72" w:rsidP="001E0F72">
      <w:pPr>
        <w:pStyle w:val="PL"/>
        <w:rPr>
          <w:noProof w:val="0"/>
          <w:snapToGrid w:val="0"/>
        </w:rPr>
      </w:pPr>
      <w:r w:rsidRPr="00FA22D3">
        <w:rPr>
          <w:noProof w:val="0"/>
          <w:snapToGrid w:val="0"/>
        </w:rPr>
        <w:t>NAS-</w:t>
      </w:r>
      <w:proofErr w:type="gramStart"/>
      <w:r w:rsidRPr="00FA22D3">
        <w:rPr>
          <w:noProof w:val="0"/>
          <w:snapToGrid w:val="0"/>
        </w:rPr>
        <w:t>PDU :</w:t>
      </w:r>
      <w:proofErr w:type="gramEnd"/>
      <w:r w:rsidRPr="00FA22D3">
        <w:rPr>
          <w:noProof w:val="0"/>
          <w:snapToGrid w:val="0"/>
        </w:rPr>
        <w:t>:= OCTET STRING</w:t>
      </w:r>
    </w:p>
    <w:p w14:paraId="488DF561" w14:textId="77777777" w:rsidR="001E0F72" w:rsidRPr="00FA22D3" w:rsidRDefault="001E0F72" w:rsidP="001E0F72">
      <w:pPr>
        <w:pStyle w:val="PL"/>
        <w:rPr>
          <w:noProof w:val="0"/>
          <w:snapToGrid w:val="0"/>
        </w:rPr>
      </w:pPr>
    </w:p>
    <w:p w14:paraId="090B7098" w14:textId="77777777" w:rsidR="001E0F72" w:rsidRPr="00FA22D3" w:rsidRDefault="001E0F72" w:rsidP="001E0F72">
      <w:pPr>
        <w:pStyle w:val="PL"/>
        <w:rPr>
          <w:noProof w:val="0"/>
          <w:snapToGrid w:val="0"/>
        </w:rPr>
      </w:pPr>
      <w:proofErr w:type="gramStart"/>
      <w:r w:rsidRPr="00FA22D3">
        <w:rPr>
          <w:noProof w:val="0"/>
          <w:snapToGrid w:val="0"/>
        </w:rPr>
        <w:t>NASSecurityParametersFromNGRAN :</w:t>
      </w:r>
      <w:proofErr w:type="gramEnd"/>
      <w:r w:rsidRPr="00FA22D3">
        <w:rPr>
          <w:noProof w:val="0"/>
          <w:snapToGrid w:val="0"/>
        </w:rPr>
        <w:t>:= OCTET STRING</w:t>
      </w:r>
    </w:p>
    <w:p w14:paraId="16EB2F58" w14:textId="77777777" w:rsidR="001E0F72" w:rsidRPr="00FA22D3" w:rsidRDefault="001E0F72" w:rsidP="001E0F72">
      <w:pPr>
        <w:pStyle w:val="PL"/>
      </w:pPr>
    </w:p>
    <w:p w14:paraId="5783F851" w14:textId="77777777" w:rsidR="001E0F72" w:rsidRPr="00FA22D3" w:rsidRDefault="001E0F72" w:rsidP="001E0F72">
      <w:pPr>
        <w:pStyle w:val="PL"/>
        <w:rPr>
          <w:noProof w:val="0"/>
          <w:snapToGrid w:val="0"/>
        </w:rPr>
      </w:pPr>
      <w:proofErr w:type="gramStart"/>
      <w:r w:rsidRPr="00FA22D3">
        <w:rPr>
          <w:noProof w:val="0"/>
          <w:snapToGrid w:val="0"/>
        </w:rPr>
        <w:t>NetworkInstance :</w:t>
      </w:r>
      <w:proofErr w:type="gramEnd"/>
      <w:r w:rsidRPr="00FA22D3">
        <w:rPr>
          <w:noProof w:val="0"/>
          <w:snapToGrid w:val="0"/>
        </w:rPr>
        <w:t>:= INTEGER (1..256, ...)</w:t>
      </w:r>
    </w:p>
    <w:p w14:paraId="7CDA21D9" w14:textId="77777777" w:rsidR="001E0F72" w:rsidRPr="00FA22D3" w:rsidRDefault="001E0F72" w:rsidP="001E0F72">
      <w:pPr>
        <w:pStyle w:val="PL"/>
        <w:rPr>
          <w:noProof w:val="0"/>
          <w:snapToGrid w:val="0"/>
        </w:rPr>
      </w:pPr>
    </w:p>
    <w:p w14:paraId="57518DA6" w14:textId="77777777" w:rsidR="001E0F72" w:rsidRPr="00FA22D3" w:rsidRDefault="001E0F72" w:rsidP="001E0F72">
      <w:pPr>
        <w:pStyle w:val="PL"/>
        <w:rPr>
          <w:noProof w:val="0"/>
          <w:snapToGrid w:val="0"/>
        </w:rPr>
      </w:pPr>
      <w:proofErr w:type="gramStart"/>
      <w:r w:rsidRPr="00FA22D3">
        <w:rPr>
          <w:noProof w:val="0"/>
          <w:snapToGrid w:val="0"/>
        </w:rPr>
        <w:t>NewSecurityContextInd :</w:t>
      </w:r>
      <w:proofErr w:type="gramEnd"/>
      <w:r w:rsidRPr="00FA22D3">
        <w:rPr>
          <w:noProof w:val="0"/>
          <w:snapToGrid w:val="0"/>
        </w:rPr>
        <w:t>:= ENUMERATED {</w:t>
      </w:r>
    </w:p>
    <w:p w14:paraId="6EB3F10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true</w:t>
      </w:r>
      <w:proofErr w:type="gramEnd"/>
      <w:r w:rsidRPr="00FA22D3">
        <w:rPr>
          <w:noProof w:val="0"/>
          <w:snapToGrid w:val="0"/>
        </w:rPr>
        <w:t>,</w:t>
      </w:r>
    </w:p>
    <w:p w14:paraId="083327BD" w14:textId="77777777" w:rsidR="001E0F72" w:rsidRPr="00FA22D3" w:rsidRDefault="001E0F72" w:rsidP="001E0F72">
      <w:pPr>
        <w:pStyle w:val="PL"/>
        <w:rPr>
          <w:noProof w:val="0"/>
          <w:snapToGrid w:val="0"/>
        </w:rPr>
      </w:pPr>
      <w:r w:rsidRPr="00FA22D3">
        <w:rPr>
          <w:noProof w:val="0"/>
          <w:snapToGrid w:val="0"/>
        </w:rPr>
        <w:tab/>
        <w:t>...</w:t>
      </w:r>
    </w:p>
    <w:p w14:paraId="2D883123" w14:textId="77777777" w:rsidR="001E0F72" w:rsidRPr="00FA22D3" w:rsidRDefault="001E0F72" w:rsidP="001E0F72">
      <w:pPr>
        <w:pStyle w:val="PL"/>
        <w:rPr>
          <w:noProof w:val="0"/>
          <w:snapToGrid w:val="0"/>
        </w:rPr>
      </w:pPr>
      <w:r w:rsidRPr="00FA22D3">
        <w:rPr>
          <w:noProof w:val="0"/>
          <w:snapToGrid w:val="0"/>
        </w:rPr>
        <w:t>}</w:t>
      </w:r>
    </w:p>
    <w:p w14:paraId="5CD1DD63" w14:textId="77777777" w:rsidR="001E0F72" w:rsidRPr="00FA22D3" w:rsidRDefault="001E0F72" w:rsidP="001E0F72">
      <w:pPr>
        <w:pStyle w:val="PL"/>
        <w:rPr>
          <w:noProof w:val="0"/>
          <w:snapToGrid w:val="0"/>
        </w:rPr>
      </w:pPr>
    </w:p>
    <w:p w14:paraId="7A26F85A" w14:textId="77777777" w:rsidR="001E0F72" w:rsidRPr="00FA22D3" w:rsidRDefault="001E0F72" w:rsidP="001E0F72">
      <w:pPr>
        <w:pStyle w:val="PL"/>
        <w:rPr>
          <w:noProof w:val="0"/>
          <w:snapToGrid w:val="0"/>
        </w:rPr>
      </w:pPr>
      <w:proofErr w:type="gramStart"/>
      <w:r w:rsidRPr="00FA22D3">
        <w:rPr>
          <w:noProof w:val="0"/>
          <w:snapToGrid w:val="0"/>
        </w:rPr>
        <w:t>NextHopChainingCount :</w:t>
      </w:r>
      <w:proofErr w:type="gramEnd"/>
      <w:r w:rsidRPr="00FA22D3">
        <w:rPr>
          <w:noProof w:val="0"/>
          <w:snapToGrid w:val="0"/>
        </w:rPr>
        <w:t>:= INTEGER (0..7)</w:t>
      </w:r>
    </w:p>
    <w:p w14:paraId="44128949" w14:textId="77777777" w:rsidR="001E0F72" w:rsidRPr="00FA22D3" w:rsidRDefault="001E0F72" w:rsidP="001E0F72">
      <w:pPr>
        <w:pStyle w:val="PL"/>
        <w:rPr>
          <w:noProof w:val="0"/>
          <w:snapToGrid w:val="0"/>
        </w:rPr>
      </w:pPr>
    </w:p>
    <w:p w14:paraId="16298146" w14:textId="77777777" w:rsidR="001E0F72" w:rsidRPr="00FA22D3" w:rsidRDefault="001E0F72" w:rsidP="001E0F72">
      <w:pPr>
        <w:pStyle w:val="PL"/>
        <w:rPr>
          <w:noProof w:val="0"/>
          <w:snapToGrid w:val="0"/>
        </w:rPr>
      </w:pPr>
      <w:proofErr w:type="gramStart"/>
      <w:r w:rsidRPr="00FA22D3">
        <w:rPr>
          <w:noProof w:val="0"/>
          <w:snapToGrid w:val="0"/>
        </w:rPr>
        <w:t>NextPagingAreaScope :</w:t>
      </w:r>
      <w:proofErr w:type="gramEnd"/>
      <w:r w:rsidRPr="00FA22D3">
        <w:rPr>
          <w:noProof w:val="0"/>
          <w:snapToGrid w:val="0"/>
        </w:rPr>
        <w:t>:= ENUMERATED {</w:t>
      </w:r>
    </w:p>
    <w:p w14:paraId="51512668"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same</w:t>
      </w:r>
      <w:proofErr w:type="gramEnd"/>
      <w:r w:rsidRPr="00FA22D3">
        <w:rPr>
          <w:noProof w:val="0"/>
          <w:snapToGrid w:val="0"/>
        </w:rPr>
        <w:t>,</w:t>
      </w:r>
    </w:p>
    <w:p w14:paraId="313B44AA"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changed</w:t>
      </w:r>
      <w:proofErr w:type="gramEnd"/>
      <w:r w:rsidRPr="00FA22D3">
        <w:rPr>
          <w:noProof w:val="0"/>
          <w:snapToGrid w:val="0"/>
        </w:rPr>
        <w:t>,</w:t>
      </w:r>
    </w:p>
    <w:p w14:paraId="49C60247" w14:textId="77777777" w:rsidR="001E0F72" w:rsidRPr="00FA22D3" w:rsidRDefault="001E0F72" w:rsidP="001E0F72">
      <w:pPr>
        <w:pStyle w:val="PL"/>
        <w:rPr>
          <w:noProof w:val="0"/>
          <w:snapToGrid w:val="0"/>
        </w:rPr>
      </w:pPr>
      <w:r w:rsidRPr="00FA22D3">
        <w:rPr>
          <w:noProof w:val="0"/>
          <w:snapToGrid w:val="0"/>
        </w:rPr>
        <w:tab/>
        <w:t>...</w:t>
      </w:r>
    </w:p>
    <w:p w14:paraId="4C523370" w14:textId="77777777" w:rsidR="001E0F72" w:rsidRPr="00FA22D3" w:rsidRDefault="001E0F72" w:rsidP="001E0F72">
      <w:pPr>
        <w:pStyle w:val="PL"/>
        <w:rPr>
          <w:noProof w:val="0"/>
          <w:snapToGrid w:val="0"/>
        </w:rPr>
      </w:pPr>
      <w:r w:rsidRPr="00FA22D3">
        <w:rPr>
          <w:noProof w:val="0"/>
          <w:snapToGrid w:val="0"/>
        </w:rPr>
        <w:t>}</w:t>
      </w:r>
    </w:p>
    <w:p w14:paraId="088C1AC5" w14:textId="77777777" w:rsidR="001E0F72" w:rsidRPr="00FA22D3" w:rsidRDefault="001E0F72" w:rsidP="001E0F72">
      <w:pPr>
        <w:pStyle w:val="PL"/>
        <w:rPr>
          <w:noProof w:val="0"/>
          <w:snapToGrid w:val="0"/>
        </w:rPr>
      </w:pPr>
    </w:p>
    <w:p w14:paraId="01EBAB32" w14:textId="77777777" w:rsidR="001E0F72" w:rsidRPr="00FA22D3" w:rsidRDefault="001E0F72" w:rsidP="001E0F72">
      <w:pPr>
        <w:pStyle w:val="PL"/>
        <w:rPr>
          <w:noProof w:val="0"/>
          <w:snapToGrid w:val="0"/>
        </w:rPr>
      </w:pPr>
      <w:r w:rsidRPr="00FA22D3">
        <w:rPr>
          <w:noProof w:val="0"/>
          <w:snapToGrid w:val="0"/>
        </w:rPr>
        <w:t>NgENB-</w:t>
      </w:r>
      <w:proofErr w:type="gramStart"/>
      <w:r w:rsidRPr="00FA22D3">
        <w:rPr>
          <w:noProof w:val="0"/>
          <w:snapToGrid w:val="0"/>
        </w:rPr>
        <w:t>ID :</w:t>
      </w:r>
      <w:proofErr w:type="gramEnd"/>
      <w:r w:rsidRPr="00FA22D3">
        <w:rPr>
          <w:noProof w:val="0"/>
          <w:snapToGrid w:val="0"/>
        </w:rPr>
        <w:t>:= CHOICE {</w:t>
      </w:r>
    </w:p>
    <w:p w14:paraId="49135669"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macroNgENB-ID</w:t>
      </w:r>
      <w:proofErr w:type="gramEnd"/>
      <w:r w:rsidRPr="00FA22D3">
        <w:rPr>
          <w:noProof w:val="0"/>
          <w:snapToGrid w:val="0"/>
        </w:rPr>
        <w:tab/>
      </w:r>
      <w:r w:rsidRPr="00FA22D3">
        <w:rPr>
          <w:noProof w:val="0"/>
          <w:snapToGrid w:val="0"/>
        </w:rPr>
        <w:tab/>
      </w:r>
      <w:r w:rsidRPr="00FA22D3">
        <w:rPr>
          <w:noProof w:val="0"/>
          <w:snapToGrid w:val="0"/>
        </w:rPr>
        <w:tab/>
        <w:t>BIT STRING (SIZE(20)),</w:t>
      </w:r>
    </w:p>
    <w:p w14:paraId="05E6CB4C"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shortMacroNgENB-ID</w:t>
      </w:r>
      <w:proofErr w:type="gramEnd"/>
      <w:r w:rsidRPr="00FA22D3">
        <w:rPr>
          <w:noProof w:val="0"/>
          <w:snapToGrid w:val="0"/>
        </w:rPr>
        <w:tab/>
      </w:r>
      <w:r w:rsidRPr="00FA22D3">
        <w:rPr>
          <w:noProof w:val="0"/>
          <w:snapToGrid w:val="0"/>
        </w:rPr>
        <w:tab/>
        <w:t>BIT STRING (SIZE(18)),</w:t>
      </w:r>
    </w:p>
    <w:p w14:paraId="0211E23A"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longMacroNgENB-ID</w:t>
      </w:r>
      <w:proofErr w:type="gramEnd"/>
      <w:r w:rsidRPr="00FA22D3">
        <w:rPr>
          <w:noProof w:val="0"/>
          <w:snapToGrid w:val="0"/>
        </w:rPr>
        <w:tab/>
      </w:r>
      <w:r w:rsidRPr="00FA22D3">
        <w:rPr>
          <w:noProof w:val="0"/>
          <w:snapToGrid w:val="0"/>
        </w:rPr>
        <w:tab/>
        <w:t>BIT STRING (SIZE(21)),</w:t>
      </w:r>
    </w:p>
    <w:p w14:paraId="032086B8" w14:textId="77777777" w:rsidR="001E0F72" w:rsidRPr="00FA22D3" w:rsidRDefault="001E0F72" w:rsidP="001E0F72">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w:t>
      </w:r>
      <w:r w:rsidRPr="00FA22D3">
        <w:rPr>
          <w:noProof w:val="0"/>
          <w:snapToGrid w:val="0"/>
        </w:rPr>
        <w:t>NgENB-ID</w:t>
      </w:r>
      <w:r w:rsidRPr="00FA22D3">
        <w:rPr>
          <w:noProof w:val="0"/>
        </w:rPr>
        <w:t>-ExtIEs} }</w:t>
      </w:r>
    </w:p>
    <w:p w14:paraId="11DCE471" w14:textId="77777777" w:rsidR="001E0F72" w:rsidRPr="00FA22D3" w:rsidRDefault="001E0F72" w:rsidP="001E0F72">
      <w:pPr>
        <w:pStyle w:val="PL"/>
        <w:rPr>
          <w:noProof w:val="0"/>
          <w:snapToGrid w:val="0"/>
        </w:rPr>
      </w:pPr>
      <w:r w:rsidRPr="00FA22D3">
        <w:rPr>
          <w:noProof w:val="0"/>
          <w:snapToGrid w:val="0"/>
        </w:rPr>
        <w:t>}</w:t>
      </w:r>
    </w:p>
    <w:p w14:paraId="623471E0" w14:textId="77777777" w:rsidR="001E0F72" w:rsidRPr="00FA22D3" w:rsidRDefault="001E0F72" w:rsidP="001E0F72">
      <w:pPr>
        <w:pStyle w:val="PL"/>
        <w:rPr>
          <w:noProof w:val="0"/>
          <w:snapToGrid w:val="0"/>
        </w:rPr>
      </w:pPr>
    </w:p>
    <w:p w14:paraId="110184C0" w14:textId="77777777" w:rsidR="001E0F72" w:rsidRPr="00FA22D3" w:rsidRDefault="001E0F72" w:rsidP="001E0F72">
      <w:pPr>
        <w:pStyle w:val="PL"/>
        <w:rPr>
          <w:noProof w:val="0"/>
        </w:rPr>
      </w:pPr>
      <w:r w:rsidRPr="00FA22D3">
        <w:rPr>
          <w:noProof w:val="0"/>
          <w:snapToGrid w:val="0"/>
        </w:rPr>
        <w:t>NgENB-ID</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024E6A02" w14:textId="77777777" w:rsidR="001E0F72" w:rsidRPr="00FA22D3" w:rsidRDefault="001E0F72" w:rsidP="001E0F72">
      <w:pPr>
        <w:pStyle w:val="PL"/>
        <w:rPr>
          <w:noProof w:val="0"/>
        </w:rPr>
      </w:pPr>
      <w:r w:rsidRPr="00FA22D3">
        <w:rPr>
          <w:noProof w:val="0"/>
        </w:rPr>
        <w:tab/>
        <w:t>...</w:t>
      </w:r>
    </w:p>
    <w:p w14:paraId="1545814E" w14:textId="77777777" w:rsidR="001E0F72" w:rsidRPr="00FA22D3" w:rsidRDefault="001E0F72" w:rsidP="001E0F72">
      <w:pPr>
        <w:pStyle w:val="PL"/>
        <w:rPr>
          <w:noProof w:val="0"/>
        </w:rPr>
      </w:pPr>
      <w:r w:rsidRPr="00FA22D3">
        <w:rPr>
          <w:noProof w:val="0"/>
        </w:rPr>
        <w:t>}</w:t>
      </w:r>
    </w:p>
    <w:p w14:paraId="267E581E" w14:textId="77777777" w:rsidR="001E0F72" w:rsidRPr="00FA22D3" w:rsidRDefault="001E0F72" w:rsidP="001E0F72">
      <w:pPr>
        <w:pStyle w:val="PL"/>
        <w:rPr>
          <w:noProof w:val="0"/>
          <w:snapToGrid w:val="0"/>
        </w:rPr>
      </w:pPr>
    </w:p>
    <w:p w14:paraId="58074C04" w14:textId="77777777" w:rsidR="001E0F72" w:rsidRPr="00FA22D3" w:rsidRDefault="001E0F72" w:rsidP="001E0F72">
      <w:pPr>
        <w:pStyle w:val="PL"/>
        <w:rPr>
          <w:noProof w:val="0"/>
          <w:snapToGrid w:val="0"/>
        </w:rPr>
      </w:pPr>
      <w:r w:rsidRPr="00FA22D3">
        <w:rPr>
          <w:noProof w:val="0"/>
          <w:snapToGrid w:val="0"/>
        </w:rPr>
        <w:t>NGRAN-</w:t>
      </w:r>
      <w:proofErr w:type="gramStart"/>
      <w:r w:rsidRPr="00FA22D3">
        <w:rPr>
          <w:noProof w:val="0"/>
          <w:snapToGrid w:val="0"/>
        </w:rPr>
        <w:t>CGI :</w:t>
      </w:r>
      <w:proofErr w:type="gramEnd"/>
      <w:r w:rsidRPr="00FA22D3">
        <w:rPr>
          <w:noProof w:val="0"/>
          <w:snapToGrid w:val="0"/>
        </w:rPr>
        <w:t>:= CHOICE {</w:t>
      </w:r>
    </w:p>
    <w:p w14:paraId="2AFC1C7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nR-CGI</w:t>
      </w:r>
      <w:proofErr w:type="gramEnd"/>
      <w:r w:rsidRPr="00FA22D3">
        <w:rPr>
          <w:noProof w:val="0"/>
          <w:snapToGrid w:val="0"/>
        </w:rPr>
        <w:tab/>
      </w:r>
      <w:r w:rsidRPr="00FA22D3">
        <w:rPr>
          <w:noProof w:val="0"/>
          <w:snapToGrid w:val="0"/>
        </w:rPr>
        <w:tab/>
      </w:r>
      <w:r w:rsidRPr="00FA22D3">
        <w:rPr>
          <w:noProof w:val="0"/>
          <w:snapToGrid w:val="0"/>
        </w:rPr>
        <w:tab/>
        <w:t>NR-CGI,</w:t>
      </w:r>
    </w:p>
    <w:p w14:paraId="24DD6B29"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eUTRA-CGI</w:t>
      </w:r>
      <w:proofErr w:type="gramEnd"/>
      <w:r w:rsidRPr="00FA22D3">
        <w:rPr>
          <w:noProof w:val="0"/>
          <w:snapToGrid w:val="0"/>
        </w:rPr>
        <w:tab/>
      </w:r>
      <w:r w:rsidRPr="00FA22D3">
        <w:rPr>
          <w:noProof w:val="0"/>
          <w:snapToGrid w:val="0"/>
        </w:rPr>
        <w:tab/>
        <w:t>EUTRA-CGI,</w:t>
      </w:r>
    </w:p>
    <w:p w14:paraId="5D64BA84" w14:textId="77777777" w:rsidR="001E0F72" w:rsidRPr="00FA22D3" w:rsidRDefault="001E0F72" w:rsidP="001E0F72">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w:t>
      </w:r>
      <w:r w:rsidRPr="00FA22D3">
        <w:rPr>
          <w:noProof w:val="0"/>
          <w:snapToGrid w:val="0"/>
        </w:rPr>
        <w:t>NGRAN-CGI</w:t>
      </w:r>
      <w:r w:rsidRPr="00FA22D3">
        <w:rPr>
          <w:noProof w:val="0"/>
        </w:rPr>
        <w:t>-ExtIEs} }</w:t>
      </w:r>
    </w:p>
    <w:p w14:paraId="7C5443C0" w14:textId="77777777" w:rsidR="001E0F72" w:rsidRPr="00FA22D3" w:rsidRDefault="001E0F72" w:rsidP="001E0F72">
      <w:pPr>
        <w:pStyle w:val="PL"/>
        <w:rPr>
          <w:noProof w:val="0"/>
          <w:snapToGrid w:val="0"/>
        </w:rPr>
      </w:pPr>
      <w:r w:rsidRPr="00FA22D3">
        <w:rPr>
          <w:noProof w:val="0"/>
          <w:snapToGrid w:val="0"/>
        </w:rPr>
        <w:t>}</w:t>
      </w:r>
    </w:p>
    <w:p w14:paraId="47B808DF" w14:textId="77777777" w:rsidR="001E0F72" w:rsidRPr="00FA22D3" w:rsidRDefault="001E0F72" w:rsidP="001E0F72">
      <w:pPr>
        <w:pStyle w:val="PL"/>
        <w:rPr>
          <w:noProof w:val="0"/>
          <w:snapToGrid w:val="0"/>
        </w:rPr>
      </w:pPr>
    </w:p>
    <w:p w14:paraId="7A39310B" w14:textId="77777777" w:rsidR="001E0F72" w:rsidRPr="00FA22D3" w:rsidRDefault="001E0F72" w:rsidP="001E0F72">
      <w:pPr>
        <w:pStyle w:val="PL"/>
        <w:rPr>
          <w:noProof w:val="0"/>
        </w:rPr>
      </w:pPr>
      <w:r w:rsidRPr="00FA22D3">
        <w:rPr>
          <w:noProof w:val="0"/>
          <w:snapToGrid w:val="0"/>
        </w:rPr>
        <w:t>NGRAN-CGI</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7F1B719F" w14:textId="77777777" w:rsidR="001E0F72" w:rsidRPr="00FA22D3" w:rsidRDefault="001E0F72" w:rsidP="001E0F72">
      <w:pPr>
        <w:pStyle w:val="PL"/>
        <w:rPr>
          <w:noProof w:val="0"/>
        </w:rPr>
      </w:pPr>
      <w:r w:rsidRPr="00FA22D3">
        <w:rPr>
          <w:noProof w:val="0"/>
        </w:rPr>
        <w:tab/>
        <w:t>...</w:t>
      </w:r>
    </w:p>
    <w:p w14:paraId="5AE2E010" w14:textId="77777777" w:rsidR="001E0F72" w:rsidRPr="00FA22D3" w:rsidRDefault="001E0F72" w:rsidP="001E0F72">
      <w:pPr>
        <w:pStyle w:val="PL"/>
        <w:rPr>
          <w:noProof w:val="0"/>
        </w:rPr>
      </w:pPr>
      <w:r w:rsidRPr="00FA22D3">
        <w:rPr>
          <w:noProof w:val="0"/>
        </w:rPr>
        <w:t>}</w:t>
      </w:r>
    </w:p>
    <w:p w14:paraId="4CBAB707" w14:textId="77777777" w:rsidR="001E0F72" w:rsidRPr="00FA22D3" w:rsidRDefault="001E0F72" w:rsidP="001E0F72">
      <w:pPr>
        <w:pStyle w:val="PL"/>
        <w:rPr>
          <w:noProof w:val="0"/>
          <w:snapToGrid w:val="0"/>
        </w:rPr>
      </w:pPr>
    </w:p>
    <w:p w14:paraId="320C72FE" w14:textId="77777777" w:rsidR="001E0F72" w:rsidRPr="00FA22D3" w:rsidRDefault="001E0F72" w:rsidP="001E0F72">
      <w:pPr>
        <w:pStyle w:val="PL"/>
        <w:rPr>
          <w:noProof w:val="0"/>
          <w:snapToGrid w:val="0"/>
        </w:rPr>
      </w:pPr>
      <w:proofErr w:type="gramStart"/>
      <w:r w:rsidRPr="00FA22D3">
        <w:rPr>
          <w:noProof w:val="0"/>
          <w:snapToGrid w:val="0"/>
        </w:rPr>
        <w:t>NGRANTraceID :</w:t>
      </w:r>
      <w:proofErr w:type="gramEnd"/>
      <w:r w:rsidRPr="00FA22D3">
        <w:rPr>
          <w:noProof w:val="0"/>
          <w:snapToGrid w:val="0"/>
        </w:rPr>
        <w:t>:= OCTET STRING (SIZE(8))</w:t>
      </w:r>
    </w:p>
    <w:p w14:paraId="22A43FE2" w14:textId="77777777" w:rsidR="001E0F72" w:rsidRPr="00FA22D3" w:rsidRDefault="001E0F72" w:rsidP="001E0F72">
      <w:pPr>
        <w:pStyle w:val="PL"/>
        <w:rPr>
          <w:noProof w:val="0"/>
          <w:snapToGrid w:val="0"/>
        </w:rPr>
      </w:pPr>
    </w:p>
    <w:p w14:paraId="12339121" w14:textId="77777777" w:rsidR="001E0F72" w:rsidRPr="00FA22D3" w:rsidRDefault="001E0F72" w:rsidP="001E0F72">
      <w:pPr>
        <w:pStyle w:val="PL"/>
        <w:spacing w:line="0" w:lineRule="atLeast"/>
        <w:rPr>
          <w:noProof w:val="0"/>
          <w:snapToGrid w:val="0"/>
        </w:rPr>
      </w:pPr>
      <w:proofErr w:type="gramStart"/>
      <w:r w:rsidRPr="00FA22D3">
        <w:rPr>
          <w:noProof w:val="0"/>
          <w:snapToGrid w:val="0"/>
        </w:rPr>
        <w:t>NonDynamic5QIDescriptor :</w:t>
      </w:r>
      <w:proofErr w:type="gramEnd"/>
      <w:r w:rsidRPr="00FA22D3">
        <w:rPr>
          <w:noProof w:val="0"/>
          <w:snapToGrid w:val="0"/>
        </w:rPr>
        <w:t>:= SEQUENCE {</w:t>
      </w:r>
    </w:p>
    <w:p w14:paraId="5F53522A"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fiveQI</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FiveQI,</w:t>
      </w:r>
    </w:p>
    <w:p w14:paraId="1A83F16C"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priorityLevelQos</w:t>
      </w:r>
      <w:proofErr w:type="gramEnd"/>
      <w:r w:rsidRPr="00FA22D3">
        <w:rPr>
          <w:noProof w:val="0"/>
          <w:snapToGrid w:val="0"/>
        </w:rPr>
        <w:tab/>
      </w:r>
      <w:r w:rsidRPr="00FA22D3">
        <w:rPr>
          <w:noProof w:val="0"/>
          <w:snapToGrid w:val="0"/>
        </w:rPr>
        <w:tab/>
      </w: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52D17FBE"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averagingWindow</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4A1E8F1D"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maximumDataBurstVolume</w:t>
      </w:r>
      <w:proofErr w:type="gramEnd"/>
      <w:r w:rsidRPr="00FA22D3">
        <w:rPr>
          <w:noProof w:val="0"/>
          <w:snapToGrid w:val="0"/>
        </w:rPr>
        <w:tab/>
      </w:r>
      <w:r w:rsidRPr="00FA22D3">
        <w:rPr>
          <w:noProof w:val="0"/>
          <w:snapToGrid w:val="0"/>
        </w:rPr>
        <w:tab/>
        <w:t>MaximumDataBurstVolume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11652561"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{NonDynamic5QIDescriptor-ExtIEs} }</w:t>
      </w:r>
      <w:r w:rsidRPr="00FA22D3">
        <w:rPr>
          <w:noProof w:val="0"/>
          <w:snapToGrid w:val="0"/>
        </w:rPr>
        <w:tab/>
        <w:t>OPTIONAL,</w:t>
      </w:r>
    </w:p>
    <w:p w14:paraId="7057A58B" w14:textId="77777777" w:rsidR="001E0F72" w:rsidRPr="00FA22D3" w:rsidRDefault="001E0F72" w:rsidP="001E0F72">
      <w:pPr>
        <w:pStyle w:val="PL"/>
        <w:spacing w:line="0" w:lineRule="atLeast"/>
        <w:rPr>
          <w:noProof w:val="0"/>
          <w:snapToGrid w:val="0"/>
        </w:rPr>
      </w:pPr>
      <w:r w:rsidRPr="00FA22D3">
        <w:rPr>
          <w:noProof w:val="0"/>
          <w:snapToGrid w:val="0"/>
        </w:rPr>
        <w:tab/>
        <w:t>...</w:t>
      </w:r>
    </w:p>
    <w:p w14:paraId="6D76C53F" w14:textId="77777777" w:rsidR="001E0F72" w:rsidRPr="00FA22D3" w:rsidRDefault="001E0F72" w:rsidP="001E0F72">
      <w:pPr>
        <w:pStyle w:val="PL"/>
        <w:spacing w:line="0" w:lineRule="atLeast"/>
        <w:rPr>
          <w:noProof w:val="0"/>
          <w:snapToGrid w:val="0"/>
        </w:rPr>
      </w:pPr>
      <w:r w:rsidRPr="00FA22D3">
        <w:rPr>
          <w:noProof w:val="0"/>
          <w:snapToGrid w:val="0"/>
        </w:rPr>
        <w:t>}</w:t>
      </w:r>
    </w:p>
    <w:p w14:paraId="0079F68E" w14:textId="77777777" w:rsidR="001E0F72" w:rsidRPr="00FA22D3" w:rsidRDefault="001E0F72" w:rsidP="001E0F72">
      <w:pPr>
        <w:pStyle w:val="PL"/>
        <w:spacing w:line="0" w:lineRule="atLeast"/>
        <w:rPr>
          <w:noProof w:val="0"/>
          <w:snapToGrid w:val="0"/>
        </w:rPr>
      </w:pPr>
    </w:p>
    <w:p w14:paraId="61F45204" w14:textId="77777777" w:rsidR="001E0F72" w:rsidRPr="00FA22D3" w:rsidRDefault="001E0F72" w:rsidP="001E0F72">
      <w:pPr>
        <w:pStyle w:val="PL"/>
        <w:rPr>
          <w:noProof w:val="0"/>
          <w:snapToGrid w:val="0"/>
        </w:rPr>
      </w:pPr>
      <w:r w:rsidRPr="00FA22D3">
        <w:rPr>
          <w:noProof w:val="0"/>
          <w:snapToGrid w:val="0"/>
        </w:rPr>
        <w:t>NonDynamic5QIDescriptor-ExtIEs NGAP-PROTOCOL-</w:t>
      </w:r>
      <w:proofErr w:type="gramStart"/>
      <w:r w:rsidRPr="00FA22D3">
        <w:rPr>
          <w:noProof w:val="0"/>
          <w:snapToGrid w:val="0"/>
        </w:rPr>
        <w:t>EXTENSION :</w:t>
      </w:r>
      <w:proofErr w:type="gramEnd"/>
      <w:r w:rsidRPr="00FA22D3">
        <w:rPr>
          <w:noProof w:val="0"/>
          <w:snapToGrid w:val="0"/>
        </w:rPr>
        <w:t>:= {</w:t>
      </w:r>
    </w:p>
    <w:p w14:paraId="74FB58A4" w14:textId="77777777" w:rsidR="001E0F72" w:rsidRPr="00FA22D3" w:rsidRDefault="001E0F72" w:rsidP="001E0F72">
      <w:pPr>
        <w:pStyle w:val="PL"/>
        <w:rPr>
          <w:noProof w:val="0"/>
          <w:snapToGrid w:val="0"/>
        </w:rPr>
      </w:pPr>
      <w:r w:rsidRPr="00FA22D3">
        <w:rPr>
          <w:noProof w:val="0"/>
          <w:snapToGrid w:val="0"/>
        </w:rPr>
        <w:tab/>
        <w:t>...</w:t>
      </w:r>
    </w:p>
    <w:p w14:paraId="6984742D" w14:textId="77777777" w:rsidR="001E0F72" w:rsidRPr="00FA22D3" w:rsidRDefault="001E0F72" w:rsidP="001E0F72">
      <w:pPr>
        <w:pStyle w:val="PL"/>
        <w:spacing w:line="0" w:lineRule="atLeast"/>
        <w:rPr>
          <w:noProof w:val="0"/>
          <w:snapToGrid w:val="0"/>
        </w:rPr>
      </w:pPr>
      <w:r w:rsidRPr="00FA22D3">
        <w:rPr>
          <w:noProof w:val="0"/>
          <w:snapToGrid w:val="0"/>
        </w:rPr>
        <w:t>}</w:t>
      </w:r>
    </w:p>
    <w:p w14:paraId="1969D212" w14:textId="77777777" w:rsidR="001E0F72" w:rsidRPr="00FA22D3" w:rsidRDefault="001E0F72" w:rsidP="001E0F72">
      <w:pPr>
        <w:pStyle w:val="PL"/>
        <w:spacing w:line="0" w:lineRule="atLeast"/>
        <w:rPr>
          <w:noProof w:val="0"/>
          <w:snapToGrid w:val="0"/>
        </w:rPr>
      </w:pPr>
    </w:p>
    <w:p w14:paraId="0BACA95A" w14:textId="77777777" w:rsidR="001E0F72" w:rsidRPr="00FA22D3" w:rsidRDefault="001E0F72" w:rsidP="001E0F72">
      <w:pPr>
        <w:pStyle w:val="PL"/>
        <w:rPr>
          <w:noProof w:val="0"/>
          <w:snapToGrid w:val="0"/>
        </w:rPr>
      </w:pPr>
      <w:proofErr w:type="gramStart"/>
      <w:r w:rsidRPr="00FA22D3">
        <w:rPr>
          <w:noProof w:val="0"/>
          <w:snapToGrid w:val="0"/>
        </w:rPr>
        <w:t>NotAllowedTACs :</w:t>
      </w:r>
      <w:proofErr w:type="gramEnd"/>
      <w:r w:rsidRPr="00FA22D3">
        <w:rPr>
          <w:noProof w:val="0"/>
          <w:snapToGrid w:val="0"/>
        </w:rPr>
        <w:t>:= SEQUENCE (SIZE(1..</w:t>
      </w:r>
      <w:r w:rsidRPr="00FA22D3">
        <w:rPr>
          <w:noProof w:val="0"/>
        </w:rPr>
        <w:t>maxnoofAllowedAreas</w:t>
      </w:r>
      <w:r w:rsidRPr="00FA22D3">
        <w:rPr>
          <w:noProof w:val="0"/>
          <w:snapToGrid w:val="0"/>
        </w:rPr>
        <w:t>)) OF TAC</w:t>
      </w:r>
    </w:p>
    <w:p w14:paraId="79E986A2" w14:textId="77777777" w:rsidR="001E0F72" w:rsidRPr="00FA22D3" w:rsidRDefault="001E0F72" w:rsidP="001E0F72">
      <w:pPr>
        <w:pStyle w:val="PL"/>
        <w:rPr>
          <w:noProof w:val="0"/>
          <w:snapToGrid w:val="0"/>
        </w:rPr>
      </w:pPr>
    </w:p>
    <w:p w14:paraId="0EDEE3C0" w14:textId="77777777" w:rsidR="001E0F72" w:rsidRPr="00FA22D3" w:rsidRDefault="001E0F72" w:rsidP="001E0F72">
      <w:pPr>
        <w:pStyle w:val="PL"/>
        <w:rPr>
          <w:noProof w:val="0"/>
          <w:snapToGrid w:val="0"/>
        </w:rPr>
      </w:pPr>
      <w:proofErr w:type="gramStart"/>
      <w:r w:rsidRPr="00FA22D3">
        <w:rPr>
          <w:noProof w:val="0"/>
          <w:snapToGrid w:val="0"/>
        </w:rPr>
        <w:t>NotificationCause :</w:t>
      </w:r>
      <w:proofErr w:type="gramEnd"/>
      <w:r w:rsidRPr="00FA22D3">
        <w:rPr>
          <w:noProof w:val="0"/>
          <w:snapToGrid w:val="0"/>
        </w:rPr>
        <w:t>:= ENUMERATED {</w:t>
      </w:r>
    </w:p>
    <w:p w14:paraId="17D3E9A3"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fulfilled</w:t>
      </w:r>
      <w:proofErr w:type="gramEnd"/>
      <w:r w:rsidRPr="00FA22D3">
        <w:rPr>
          <w:noProof w:val="0"/>
          <w:snapToGrid w:val="0"/>
        </w:rPr>
        <w:t>,</w:t>
      </w:r>
    </w:p>
    <w:p w14:paraId="37B6BE20"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not-fulfilled</w:t>
      </w:r>
      <w:proofErr w:type="gramEnd"/>
      <w:r w:rsidRPr="00FA22D3">
        <w:rPr>
          <w:noProof w:val="0"/>
          <w:snapToGrid w:val="0"/>
        </w:rPr>
        <w:t>,</w:t>
      </w:r>
    </w:p>
    <w:p w14:paraId="78A89608" w14:textId="77777777" w:rsidR="001E0F72" w:rsidRPr="00FA22D3" w:rsidRDefault="001E0F72" w:rsidP="001E0F72">
      <w:pPr>
        <w:pStyle w:val="PL"/>
        <w:rPr>
          <w:noProof w:val="0"/>
          <w:snapToGrid w:val="0"/>
        </w:rPr>
      </w:pPr>
      <w:r w:rsidRPr="00FA22D3">
        <w:rPr>
          <w:noProof w:val="0"/>
          <w:snapToGrid w:val="0"/>
        </w:rPr>
        <w:tab/>
        <w:t>...</w:t>
      </w:r>
    </w:p>
    <w:p w14:paraId="7690AAE3" w14:textId="77777777" w:rsidR="001E0F72" w:rsidRPr="00FA22D3" w:rsidRDefault="001E0F72" w:rsidP="001E0F72">
      <w:pPr>
        <w:pStyle w:val="PL"/>
        <w:rPr>
          <w:noProof w:val="0"/>
          <w:snapToGrid w:val="0"/>
        </w:rPr>
      </w:pPr>
      <w:r w:rsidRPr="00FA22D3">
        <w:rPr>
          <w:noProof w:val="0"/>
          <w:snapToGrid w:val="0"/>
        </w:rPr>
        <w:t>}</w:t>
      </w:r>
    </w:p>
    <w:p w14:paraId="26F8BB94" w14:textId="77777777" w:rsidR="001E0F72" w:rsidRPr="00FA22D3" w:rsidRDefault="001E0F72" w:rsidP="001E0F72">
      <w:pPr>
        <w:pStyle w:val="PL"/>
        <w:rPr>
          <w:noProof w:val="0"/>
          <w:snapToGrid w:val="0"/>
        </w:rPr>
      </w:pPr>
    </w:p>
    <w:p w14:paraId="2F40F302" w14:textId="77777777" w:rsidR="001E0F72" w:rsidRPr="00FA22D3" w:rsidRDefault="001E0F72" w:rsidP="001E0F72">
      <w:pPr>
        <w:pStyle w:val="PL"/>
        <w:rPr>
          <w:noProof w:val="0"/>
          <w:snapToGrid w:val="0"/>
        </w:rPr>
      </w:pPr>
      <w:proofErr w:type="gramStart"/>
      <w:r w:rsidRPr="00FA22D3">
        <w:rPr>
          <w:noProof w:val="0"/>
          <w:snapToGrid w:val="0"/>
        </w:rPr>
        <w:t>NotificationControl :</w:t>
      </w:r>
      <w:proofErr w:type="gramEnd"/>
      <w:r w:rsidRPr="00FA22D3">
        <w:rPr>
          <w:noProof w:val="0"/>
          <w:snapToGrid w:val="0"/>
        </w:rPr>
        <w:t>:= ENUMERATED {</w:t>
      </w:r>
    </w:p>
    <w:p w14:paraId="69B77030"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notification-requested</w:t>
      </w:r>
      <w:proofErr w:type="gramEnd"/>
      <w:r w:rsidRPr="00FA22D3">
        <w:rPr>
          <w:noProof w:val="0"/>
          <w:snapToGrid w:val="0"/>
        </w:rPr>
        <w:t>,</w:t>
      </w:r>
    </w:p>
    <w:p w14:paraId="3D57C0D2" w14:textId="77777777" w:rsidR="001E0F72" w:rsidRPr="00FA22D3" w:rsidRDefault="001E0F72" w:rsidP="001E0F72">
      <w:pPr>
        <w:pStyle w:val="PL"/>
        <w:rPr>
          <w:noProof w:val="0"/>
          <w:snapToGrid w:val="0"/>
        </w:rPr>
      </w:pPr>
      <w:r w:rsidRPr="00FA22D3">
        <w:rPr>
          <w:noProof w:val="0"/>
          <w:snapToGrid w:val="0"/>
        </w:rPr>
        <w:tab/>
        <w:t>...</w:t>
      </w:r>
    </w:p>
    <w:p w14:paraId="6A8D1AE4" w14:textId="77777777" w:rsidR="001E0F72" w:rsidRPr="00FA22D3" w:rsidRDefault="001E0F72" w:rsidP="001E0F72">
      <w:pPr>
        <w:pStyle w:val="PL"/>
        <w:rPr>
          <w:noProof w:val="0"/>
          <w:snapToGrid w:val="0"/>
        </w:rPr>
      </w:pPr>
      <w:r w:rsidRPr="00FA22D3">
        <w:rPr>
          <w:noProof w:val="0"/>
          <w:snapToGrid w:val="0"/>
        </w:rPr>
        <w:lastRenderedPageBreak/>
        <w:t>}</w:t>
      </w:r>
    </w:p>
    <w:p w14:paraId="424D9E87" w14:textId="77777777" w:rsidR="001E0F72" w:rsidRPr="00FA22D3" w:rsidRDefault="001E0F72" w:rsidP="001E0F72">
      <w:pPr>
        <w:pStyle w:val="PL"/>
        <w:rPr>
          <w:noProof w:val="0"/>
          <w:snapToGrid w:val="0"/>
        </w:rPr>
      </w:pPr>
    </w:p>
    <w:p w14:paraId="36C78AFE" w14:textId="77777777" w:rsidR="001E0F72" w:rsidRPr="00FA22D3" w:rsidRDefault="001E0F72" w:rsidP="001E0F72">
      <w:pPr>
        <w:pStyle w:val="PL"/>
        <w:rPr>
          <w:noProof w:val="0"/>
          <w:snapToGrid w:val="0"/>
        </w:rPr>
      </w:pPr>
      <w:proofErr w:type="gramStart"/>
      <w:r w:rsidRPr="00FA22D3">
        <w:rPr>
          <w:noProof w:val="0"/>
          <w:snapToGrid w:val="0"/>
        </w:rPr>
        <w:t>NRCellIdentity :</w:t>
      </w:r>
      <w:proofErr w:type="gramEnd"/>
      <w:r w:rsidRPr="00FA22D3">
        <w:rPr>
          <w:noProof w:val="0"/>
          <w:snapToGrid w:val="0"/>
        </w:rPr>
        <w:t>:= BIT STRING (SIZE(36))</w:t>
      </w:r>
    </w:p>
    <w:p w14:paraId="202C05F8" w14:textId="77777777" w:rsidR="001E0F72" w:rsidRPr="00FA22D3" w:rsidRDefault="001E0F72" w:rsidP="001E0F72">
      <w:pPr>
        <w:pStyle w:val="PL"/>
        <w:spacing w:line="0" w:lineRule="atLeast"/>
        <w:rPr>
          <w:noProof w:val="0"/>
          <w:snapToGrid w:val="0"/>
          <w:lang w:eastAsia="zh-CN"/>
        </w:rPr>
      </w:pPr>
    </w:p>
    <w:p w14:paraId="53EDD0D0" w14:textId="77777777" w:rsidR="001E0F72" w:rsidRPr="00FA22D3" w:rsidRDefault="001E0F72" w:rsidP="001E0F72">
      <w:pPr>
        <w:pStyle w:val="PL"/>
        <w:rPr>
          <w:noProof w:val="0"/>
          <w:snapToGrid w:val="0"/>
        </w:rPr>
      </w:pPr>
      <w:r w:rsidRPr="00FA22D3">
        <w:rPr>
          <w:noProof w:val="0"/>
          <w:snapToGrid w:val="0"/>
        </w:rPr>
        <w:t>NR-</w:t>
      </w:r>
      <w:proofErr w:type="gramStart"/>
      <w:r w:rsidRPr="00FA22D3">
        <w:rPr>
          <w:noProof w:val="0"/>
          <w:snapToGrid w:val="0"/>
        </w:rPr>
        <w:t>CGI :</w:t>
      </w:r>
      <w:proofErr w:type="gramEnd"/>
      <w:r w:rsidRPr="00FA22D3">
        <w:rPr>
          <w:noProof w:val="0"/>
          <w:snapToGrid w:val="0"/>
        </w:rPr>
        <w:t>:= SEQUENCE {</w:t>
      </w:r>
    </w:p>
    <w:p w14:paraId="65708D9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pLMNIdentity</w:t>
      </w:r>
      <w:proofErr w:type="gramEnd"/>
      <w:r w:rsidRPr="00FA22D3">
        <w:rPr>
          <w:noProof w:val="0"/>
          <w:snapToGrid w:val="0"/>
        </w:rPr>
        <w:tab/>
      </w:r>
      <w:r w:rsidRPr="00FA22D3">
        <w:rPr>
          <w:noProof w:val="0"/>
          <w:snapToGrid w:val="0"/>
        </w:rPr>
        <w:tab/>
        <w:t>PLMNIdentity,</w:t>
      </w:r>
    </w:p>
    <w:p w14:paraId="29F56F8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nRCellIdentity</w:t>
      </w:r>
      <w:proofErr w:type="gramEnd"/>
      <w:r w:rsidRPr="00FA22D3">
        <w:rPr>
          <w:noProof w:val="0"/>
          <w:snapToGrid w:val="0"/>
        </w:rPr>
        <w:tab/>
      </w:r>
      <w:r w:rsidRPr="00FA22D3">
        <w:rPr>
          <w:noProof w:val="0"/>
          <w:snapToGrid w:val="0"/>
        </w:rPr>
        <w:tab/>
        <w:t>NRCellIdentity,</w:t>
      </w:r>
    </w:p>
    <w:p w14:paraId="47C4E11E"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{NR-CGI-ExtIEs} } OPTIONAL,</w:t>
      </w:r>
    </w:p>
    <w:p w14:paraId="66FD0986" w14:textId="77777777" w:rsidR="001E0F72" w:rsidRPr="00FA22D3" w:rsidRDefault="001E0F72" w:rsidP="001E0F72">
      <w:pPr>
        <w:pStyle w:val="PL"/>
        <w:rPr>
          <w:noProof w:val="0"/>
          <w:snapToGrid w:val="0"/>
        </w:rPr>
      </w:pPr>
      <w:r w:rsidRPr="00FA22D3">
        <w:rPr>
          <w:noProof w:val="0"/>
          <w:snapToGrid w:val="0"/>
        </w:rPr>
        <w:tab/>
        <w:t>...</w:t>
      </w:r>
    </w:p>
    <w:p w14:paraId="14633A6A" w14:textId="77777777" w:rsidR="001E0F72" w:rsidRPr="00FA22D3" w:rsidRDefault="001E0F72" w:rsidP="001E0F72">
      <w:pPr>
        <w:pStyle w:val="PL"/>
        <w:rPr>
          <w:noProof w:val="0"/>
          <w:snapToGrid w:val="0"/>
        </w:rPr>
      </w:pPr>
      <w:r w:rsidRPr="00FA22D3">
        <w:rPr>
          <w:noProof w:val="0"/>
          <w:snapToGrid w:val="0"/>
        </w:rPr>
        <w:t>}</w:t>
      </w:r>
    </w:p>
    <w:p w14:paraId="3DC4BB17" w14:textId="77777777" w:rsidR="001E0F72" w:rsidRPr="00FA22D3" w:rsidRDefault="001E0F72" w:rsidP="001E0F72">
      <w:pPr>
        <w:pStyle w:val="PL"/>
        <w:rPr>
          <w:noProof w:val="0"/>
          <w:snapToGrid w:val="0"/>
        </w:rPr>
      </w:pPr>
    </w:p>
    <w:p w14:paraId="3F4A3F3E" w14:textId="77777777" w:rsidR="001E0F72" w:rsidRPr="00FA22D3" w:rsidRDefault="001E0F72" w:rsidP="001E0F72">
      <w:pPr>
        <w:pStyle w:val="PL"/>
        <w:rPr>
          <w:noProof w:val="0"/>
          <w:snapToGrid w:val="0"/>
        </w:rPr>
      </w:pPr>
      <w:r w:rsidRPr="00FA22D3">
        <w:rPr>
          <w:noProof w:val="0"/>
          <w:snapToGrid w:val="0"/>
        </w:rPr>
        <w:t>NR-CGI-ExtIEs NGAP-PROTOCOL-</w:t>
      </w:r>
      <w:proofErr w:type="gramStart"/>
      <w:r w:rsidRPr="00FA22D3">
        <w:rPr>
          <w:noProof w:val="0"/>
          <w:snapToGrid w:val="0"/>
        </w:rPr>
        <w:t>EXTENSION :</w:t>
      </w:r>
      <w:proofErr w:type="gramEnd"/>
      <w:r w:rsidRPr="00FA22D3">
        <w:rPr>
          <w:noProof w:val="0"/>
          <w:snapToGrid w:val="0"/>
        </w:rPr>
        <w:t>:= {</w:t>
      </w:r>
    </w:p>
    <w:p w14:paraId="1E68F7DB" w14:textId="77777777" w:rsidR="001E0F72" w:rsidRPr="00FA22D3" w:rsidRDefault="001E0F72" w:rsidP="001E0F72">
      <w:pPr>
        <w:pStyle w:val="PL"/>
        <w:rPr>
          <w:noProof w:val="0"/>
          <w:snapToGrid w:val="0"/>
        </w:rPr>
      </w:pPr>
      <w:r w:rsidRPr="00FA22D3">
        <w:rPr>
          <w:noProof w:val="0"/>
          <w:snapToGrid w:val="0"/>
        </w:rPr>
        <w:tab/>
        <w:t>...</w:t>
      </w:r>
    </w:p>
    <w:p w14:paraId="3BF9473A" w14:textId="77777777" w:rsidR="001E0F72" w:rsidRPr="00FA22D3" w:rsidRDefault="001E0F72" w:rsidP="001E0F72">
      <w:pPr>
        <w:pStyle w:val="PL"/>
        <w:rPr>
          <w:noProof w:val="0"/>
          <w:snapToGrid w:val="0"/>
        </w:rPr>
      </w:pPr>
      <w:r w:rsidRPr="00FA22D3">
        <w:rPr>
          <w:noProof w:val="0"/>
          <w:snapToGrid w:val="0"/>
        </w:rPr>
        <w:t>}</w:t>
      </w:r>
    </w:p>
    <w:p w14:paraId="652E5E86" w14:textId="77777777" w:rsidR="001E0F72" w:rsidRPr="00FA22D3" w:rsidRDefault="001E0F72" w:rsidP="001E0F72">
      <w:pPr>
        <w:pStyle w:val="PL"/>
        <w:rPr>
          <w:noProof w:val="0"/>
          <w:snapToGrid w:val="0"/>
        </w:rPr>
      </w:pPr>
    </w:p>
    <w:p w14:paraId="3EED2E72" w14:textId="77777777" w:rsidR="001E0F72" w:rsidRPr="00FA22D3" w:rsidRDefault="001E0F72" w:rsidP="001E0F72">
      <w:pPr>
        <w:pStyle w:val="PL"/>
        <w:spacing w:line="0" w:lineRule="atLeast"/>
        <w:rPr>
          <w:noProof w:val="0"/>
          <w:snapToGrid w:val="0"/>
        </w:rPr>
      </w:pPr>
      <w:r w:rsidRPr="00FA22D3">
        <w:rPr>
          <w:noProof w:val="0"/>
          <w:snapToGrid w:val="0"/>
        </w:rPr>
        <w:t>NR-</w:t>
      </w:r>
      <w:proofErr w:type="gramStart"/>
      <w:r w:rsidRPr="00FA22D3">
        <w:rPr>
          <w:noProof w:val="0"/>
          <w:snapToGrid w:val="0"/>
        </w:rPr>
        <w:t>CGIList :</w:t>
      </w:r>
      <w:proofErr w:type="gramEnd"/>
      <w:r w:rsidRPr="00FA22D3">
        <w:rPr>
          <w:noProof w:val="0"/>
          <w:snapToGrid w:val="0"/>
        </w:rPr>
        <w:t>:= SEQUENCE (SIZE(1..maxnoofCellsingNB)) OF NR-CGI</w:t>
      </w:r>
    </w:p>
    <w:p w14:paraId="2C1B973E" w14:textId="77777777" w:rsidR="001E0F72" w:rsidRPr="00FA22D3" w:rsidRDefault="001E0F72" w:rsidP="001E0F72">
      <w:pPr>
        <w:pStyle w:val="PL"/>
        <w:rPr>
          <w:noProof w:val="0"/>
          <w:snapToGrid w:val="0"/>
        </w:rPr>
      </w:pPr>
    </w:p>
    <w:p w14:paraId="3985F878" w14:textId="77777777" w:rsidR="001E0F72" w:rsidRPr="00FA22D3" w:rsidRDefault="001E0F72" w:rsidP="001E0F72">
      <w:pPr>
        <w:pStyle w:val="PL"/>
        <w:rPr>
          <w:noProof w:val="0"/>
        </w:rPr>
      </w:pPr>
      <w:r w:rsidRPr="00FA22D3">
        <w:rPr>
          <w:noProof w:val="0"/>
        </w:rPr>
        <w:t>NR-</w:t>
      </w:r>
      <w:proofErr w:type="gramStart"/>
      <w:r w:rsidRPr="00FA22D3">
        <w:rPr>
          <w:noProof w:val="0"/>
        </w:rPr>
        <w:t>CGIListForWarning :</w:t>
      </w:r>
      <w:proofErr w:type="gramEnd"/>
      <w:r w:rsidRPr="00FA22D3">
        <w:rPr>
          <w:noProof w:val="0"/>
        </w:rPr>
        <w:t>:= SEQUENCE (SIZE(1..maxnoofCellIDforWarning)) OF NR-CGI</w:t>
      </w:r>
    </w:p>
    <w:p w14:paraId="6399F05A" w14:textId="77777777" w:rsidR="001E0F72" w:rsidRPr="00FA22D3" w:rsidRDefault="001E0F72" w:rsidP="001E0F72">
      <w:pPr>
        <w:pStyle w:val="PL"/>
        <w:rPr>
          <w:noProof w:val="0"/>
        </w:rPr>
      </w:pPr>
    </w:p>
    <w:p w14:paraId="23A6A7F4" w14:textId="77777777" w:rsidR="001E0F72" w:rsidRPr="00FA22D3" w:rsidRDefault="001E0F72" w:rsidP="001E0F72">
      <w:pPr>
        <w:pStyle w:val="PL"/>
        <w:rPr>
          <w:noProof w:val="0"/>
          <w:snapToGrid w:val="0"/>
        </w:rPr>
      </w:pPr>
      <w:proofErr w:type="gramStart"/>
      <w:r w:rsidRPr="00FA22D3">
        <w:rPr>
          <w:noProof w:val="0"/>
          <w:snapToGrid w:val="0"/>
        </w:rPr>
        <w:t>NRencryptionAlgorithms :</w:t>
      </w:r>
      <w:proofErr w:type="gramEnd"/>
      <w:r w:rsidRPr="00FA22D3">
        <w:rPr>
          <w:noProof w:val="0"/>
          <w:snapToGrid w:val="0"/>
        </w:rPr>
        <w:t>:= BIT STRING (SIZE(16, ...))</w:t>
      </w:r>
    </w:p>
    <w:p w14:paraId="4B860DC3" w14:textId="77777777" w:rsidR="001E0F72" w:rsidRPr="00FA22D3" w:rsidRDefault="001E0F72" w:rsidP="001E0F72">
      <w:pPr>
        <w:pStyle w:val="PL"/>
        <w:rPr>
          <w:noProof w:val="0"/>
          <w:snapToGrid w:val="0"/>
        </w:rPr>
      </w:pPr>
    </w:p>
    <w:p w14:paraId="70CACEAC" w14:textId="77777777" w:rsidR="001E0F72" w:rsidRPr="00FA22D3" w:rsidRDefault="001E0F72" w:rsidP="001E0F72">
      <w:pPr>
        <w:pStyle w:val="PL"/>
        <w:rPr>
          <w:noProof w:val="0"/>
          <w:snapToGrid w:val="0"/>
        </w:rPr>
      </w:pPr>
      <w:proofErr w:type="gramStart"/>
      <w:r w:rsidRPr="00FA22D3">
        <w:rPr>
          <w:noProof w:val="0"/>
          <w:snapToGrid w:val="0"/>
        </w:rPr>
        <w:t>NRintegrityProtectionAlgorithms :</w:t>
      </w:r>
      <w:proofErr w:type="gramEnd"/>
      <w:r w:rsidRPr="00FA22D3">
        <w:rPr>
          <w:noProof w:val="0"/>
          <w:snapToGrid w:val="0"/>
        </w:rPr>
        <w:t>:= BIT STRING (SIZE(16, ...))</w:t>
      </w:r>
    </w:p>
    <w:p w14:paraId="2F679EB6" w14:textId="77777777" w:rsidR="001E0F72" w:rsidRPr="00FA22D3" w:rsidRDefault="001E0F72" w:rsidP="001E0F72">
      <w:pPr>
        <w:pStyle w:val="PL"/>
        <w:rPr>
          <w:noProof w:val="0"/>
          <w:snapToGrid w:val="0"/>
          <w:lang w:eastAsia="zh-CN"/>
        </w:rPr>
      </w:pPr>
    </w:p>
    <w:p w14:paraId="35407A45" w14:textId="77777777" w:rsidR="001E0F72" w:rsidRPr="00FA22D3" w:rsidRDefault="001E0F72" w:rsidP="001E0F72">
      <w:pPr>
        <w:pStyle w:val="PL"/>
        <w:rPr>
          <w:noProof w:val="0"/>
          <w:snapToGrid w:val="0"/>
          <w:lang w:eastAsia="zh-CN"/>
        </w:rPr>
      </w:pPr>
      <w:r w:rsidRPr="00FA22D3">
        <w:rPr>
          <w:noProof w:val="0"/>
          <w:snapToGrid w:val="0"/>
          <w:lang w:eastAsia="zh-CN"/>
        </w:rPr>
        <w:t>NRPPa</w:t>
      </w:r>
      <w:r w:rsidRPr="00FA22D3">
        <w:rPr>
          <w:noProof w:val="0"/>
          <w:snapToGrid w:val="0"/>
        </w:rPr>
        <w:t>-</w:t>
      </w:r>
      <w:proofErr w:type="gramStart"/>
      <w:r w:rsidRPr="00FA22D3">
        <w:rPr>
          <w:noProof w:val="0"/>
          <w:snapToGrid w:val="0"/>
        </w:rPr>
        <w:t>PDU :</w:t>
      </w:r>
      <w:proofErr w:type="gramEnd"/>
      <w:r w:rsidRPr="00FA22D3">
        <w:rPr>
          <w:noProof w:val="0"/>
          <w:snapToGrid w:val="0"/>
        </w:rPr>
        <w:t>:= OCTET STRING</w:t>
      </w:r>
    </w:p>
    <w:p w14:paraId="059F6DDB" w14:textId="77777777" w:rsidR="001E0F72" w:rsidRPr="00FA22D3" w:rsidRDefault="001E0F72" w:rsidP="001E0F72">
      <w:pPr>
        <w:pStyle w:val="PL"/>
        <w:rPr>
          <w:noProof w:val="0"/>
          <w:snapToGrid w:val="0"/>
        </w:rPr>
      </w:pPr>
    </w:p>
    <w:p w14:paraId="5046144B" w14:textId="77777777" w:rsidR="001E0F72" w:rsidRPr="00FA22D3" w:rsidRDefault="001E0F72" w:rsidP="001E0F72">
      <w:pPr>
        <w:pStyle w:val="PL"/>
        <w:rPr>
          <w:noProof w:val="0"/>
          <w:snapToGrid w:val="0"/>
        </w:rPr>
      </w:pPr>
      <w:proofErr w:type="gramStart"/>
      <w:r w:rsidRPr="00FA22D3">
        <w:rPr>
          <w:noProof w:val="0"/>
          <w:snapToGrid w:val="0"/>
        </w:rPr>
        <w:t>NumberOfBroadcasts :</w:t>
      </w:r>
      <w:proofErr w:type="gramEnd"/>
      <w:r w:rsidRPr="00FA22D3">
        <w:rPr>
          <w:noProof w:val="0"/>
          <w:snapToGrid w:val="0"/>
        </w:rPr>
        <w:t>:= INTEGER (0..65535)</w:t>
      </w:r>
    </w:p>
    <w:p w14:paraId="2B8561C1" w14:textId="77777777" w:rsidR="001E0F72" w:rsidRPr="00FA22D3" w:rsidRDefault="001E0F72" w:rsidP="001E0F72">
      <w:pPr>
        <w:pStyle w:val="PL"/>
        <w:rPr>
          <w:noProof w:val="0"/>
          <w:snapToGrid w:val="0"/>
        </w:rPr>
      </w:pPr>
    </w:p>
    <w:p w14:paraId="37040128" w14:textId="77777777" w:rsidR="001E0F72" w:rsidRPr="00FA22D3" w:rsidRDefault="001E0F72" w:rsidP="001E0F72">
      <w:pPr>
        <w:pStyle w:val="PL"/>
        <w:rPr>
          <w:noProof w:val="0"/>
          <w:snapToGrid w:val="0"/>
        </w:rPr>
      </w:pPr>
      <w:proofErr w:type="gramStart"/>
      <w:r w:rsidRPr="00FA22D3">
        <w:rPr>
          <w:noProof w:val="0"/>
          <w:snapToGrid w:val="0"/>
        </w:rPr>
        <w:t>NumberOfBroadcastsRequested :</w:t>
      </w:r>
      <w:proofErr w:type="gramEnd"/>
      <w:r w:rsidRPr="00FA22D3">
        <w:rPr>
          <w:noProof w:val="0"/>
          <w:snapToGrid w:val="0"/>
        </w:rPr>
        <w:t>:= INTEGER (0..65535)</w:t>
      </w:r>
    </w:p>
    <w:p w14:paraId="2FAD1F6B" w14:textId="77777777" w:rsidR="001E0F72" w:rsidRPr="009973B8" w:rsidRDefault="001E0F72" w:rsidP="001E0F72">
      <w:pPr>
        <w:pStyle w:val="PL"/>
        <w:rPr>
          <w:ins w:id="804" w:author="JianXu/책임연구원/차세대표준(연)5G표준Task(james6.xu@lge.com)" w:date="2019-08-08T16:14:00Z"/>
          <w:noProof w:val="0"/>
          <w:snapToGrid w:val="0"/>
        </w:rPr>
      </w:pPr>
    </w:p>
    <w:p w14:paraId="4E51A805" w14:textId="77777777" w:rsidR="00F707CF" w:rsidRPr="009973B8" w:rsidRDefault="00F707CF" w:rsidP="00F707CF">
      <w:pPr>
        <w:pStyle w:val="PL"/>
        <w:rPr>
          <w:ins w:id="805" w:author="Jian (James) Xu_LGE" w:date="2020-02-04T10:28:00Z"/>
          <w:noProof w:val="0"/>
          <w:snapToGrid w:val="0"/>
        </w:rPr>
      </w:pPr>
      <w:proofErr w:type="gramStart"/>
      <w:ins w:id="806" w:author="Jian (James) Xu_LGE" w:date="2020-02-04T10:28:00Z">
        <w:r>
          <w:rPr>
            <w:noProof w:val="0"/>
            <w:snapToGrid w:val="0"/>
          </w:rPr>
          <w:t>NR</w:t>
        </w:r>
        <w:r w:rsidRPr="009973B8">
          <w:rPr>
            <w:noProof w:val="0"/>
            <w:snapToGrid w:val="0"/>
          </w:rPr>
          <w:t>V2XServicesAuthorized :</w:t>
        </w:r>
        <w:proofErr w:type="gramEnd"/>
        <w:r w:rsidRPr="009973B8">
          <w:rPr>
            <w:noProof w:val="0"/>
            <w:snapToGrid w:val="0"/>
          </w:rPr>
          <w:t>:= SEQUENCE {</w:t>
        </w:r>
      </w:ins>
    </w:p>
    <w:p w14:paraId="2DA7985E" w14:textId="77777777" w:rsidR="00F707CF" w:rsidRDefault="00F707CF" w:rsidP="00F707CF">
      <w:pPr>
        <w:pStyle w:val="PL"/>
        <w:rPr>
          <w:ins w:id="807" w:author="Jian (James) Xu_LGE" w:date="2020-02-04T10:28:00Z"/>
          <w:noProof w:val="0"/>
          <w:snapToGrid w:val="0"/>
        </w:rPr>
      </w:pPr>
      <w:ins w:id="808" w:author="Jian (James) Xu_LGE" w:date="2020-02-04T10:28:00Z">
        <w:r w:rsidRPr="009973B8">
          <w:rPr>
            <w:noProof w:val="0"/>
            <w:snapToGrid w:val="0"/>
          </w:rPr>
          <w:tab/>
        </w:r>
        <w:proofErr w:type="gramStart"/>
        <w:r w:rsidRPr="009973B8">
          <w:rPr>
            <w:noProof w:val="0"/>
            <w:snapToGrid w:val="0"/>
          </w:rPr>
          <w:t>vehicleUE</w:t>
        </w:r>
        <w:proofErr w:type="gramEnd"/>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118D0BBE" w14:textId="77777777" w:rsidR="00F707CF" w:rsidRPr="001B76EC" w:rsidRDefault="00F707CF" w:rsidP="00F707CF">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809" w:author="Jian (James) Xu_LGE" w:date="2020-02-04T10:28:00Z"/>
          <w:noProof w:val="0"/>
          <w:snapToGrid w:val="0"/>
          <w:color w:val="FF0000"/>
        </w:rPr>
      </w:pPr>
      <w:ins w:id="810" w:author="Jian (James) Xu_LGE" w:date="2020-02-04T10:28: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6B083756" w14:textId="77777777" w:rsidR="00F707CF" w:rsidRPr="009973B8" w:rsidRDefault="00F707CF" w:rsidP="00F707CF">
      <w:pPr>
        <w:pStyle w:val="PL"/>
        <w:rPr>
          <w:ins w:id="811" w:author="Jian (James) Xu_LGE" w:date="2020-02-04T10:28:00Z"/>
          <w:noProof w:val="0"/>
          <w:snapToGrid w:val="0"/>
        </w:rPr>
      </w:pPr>
      <w:ins w:id="812" w:author="Jian (James) Xu_LGE" w:date="2020-02-04T10:28:00Z">
        <w:r w:rsidRPr="009973B8">
          <w:rPr>
            <w:noProof w:val="0"/>
            <w:snapToGrid w:val="0"/>
          </w:rPr>
          <w:tab/>
        </w:r>
        <w:proofErr w:type="gramStart"/>
        <w:r w:rsidRPr="009973B8">
          <w:rPr>
            <w:noProof w:val="0"/>
            <w:snapToGrid w:val="0"/>
          </w:rPr>
          <w:t>iE-Extensions</w:t>
        </w:r>
        <w:proofErr w:type="gramEnd"/>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ins>
    </w:p>
    <w:p w14:paraId="353FCABD" w14:textId="77777777" w:rsidR="00F707CF" w:rsidRPr="009973B8" w:rsidRDefault="00F707CF" w:rsidP="00F707CF">
      <w:pPr>
        <w:pStyle w:val="PL"/>
        <w:rPr>
          <w:ins w:id="813" w:author="Jian (James) Xu_LGE" w:date="2020-02-04T10:28:00Z"/>
          <w:noProof w:val="0"/>
          <w:snapToGrid w:val="0"/>
        </w:rPr>
      </w:pPr>
      <w:ins w:id="814" w:author="Jian (James) Xu_LGE" w:date="2020-02-04T10:28:00Z">
        <w:r w:rsidRPr="009973B8">
          <w:rPr>
            <w:noProof w:val="0"/>
            <w:snapToGrid w:val="0"/>
          </w:rPr>
          <w:tab/>
          <w:t>...</w:t>
        </w:r>
      </w:ins>
    </w:p>
    <w:p w14:paraId="6B518F19" w14:textId="77777777" w:rsidR="00F707CF" w:rsidRPr="009973B8" w:rsidRDefault="00F707CF" w:rsidP="00F707CF">
      <w:pPr>
        <w:pStyle w:val="PL"/>
        <w:rPr>
          <w:ins w:id="815" w:author="Jian (James) Xu_LGE" w:date="2020-02-04T10:28:00Z"/>
          <w:noProof w:val="0"/>
          <w:snapToGrid w:val="0"/>
        </w:rPr>
      </w:pPr>
      <w:ins w:id="816" w:author="Jian (James) Xu_LGE" w:date="2020-02-04T10:28:00Z">
        <w:r w:rsidRPr="009973B8">
          <w:rPr>
            <w:noProof w:val="0"/>
            <w:snapToGrid w:val="0"/>
          </w:rPr>
          <w:t>}</w:t>
        </w:r>
      </w:ins>
    </w:p>
    <w:p w14:paraId="32EB9523" w14:textId="77777777" w:rsidR="00F707CF" w:rsidRPr="009973B8" w:rsidRDefault="00F707CF" w:rsidP="00F707CF">
      <w:pPr>
        <w:pStyle w:val="PL"/>
        <w:rPr>
          <w:ins w:id="817" w:author="Jian (James) Xu_LGE" w:date="2020-02-04T10:28:00Z"/>
          <w:noProof w:val="0"/>
          <w:snapToGrid w:val="0"/>
        </w:rPr>
      </w:pPr>
    </w:p>
    <w:p w14:paraId="12C53EA7" w14:textId="77777777" w:rsidR="00F707CF" w:rsidRPr="009973B8" w:rsidRDefault="00F707CF" w:rsidP="00F707CF">
      <w:pPr>
        <w:pStyle w:val="PL"/>
        <w:rPr>
          <w:ins w:id="818" w:author="Jian (James) Xu_LGE" w:date="2020-02-04T10:28:00Z"/>
          <w:noProof w:val="0"/>
          <w:snapToGrid w:val="0"/>
        </w:rPr>
      </w:pPr>
      <w:ins w:id="819" w:author="Jian (James) Xu_LGE" w:date="2020-02-04T10:28:00Z">
        <w:r>
          <w:rPr>
            <w:noProof w:val="0"/>
            <w:snapToGrid w:val="0"/>
          </w:rPr>
          <w:t>NRV2XServicesAuthorized-ExtIEs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w:t>
        </w:r>
      </w:ins>
    </w:p>
    <w:p w14:paraId="34014577" w14:textId="77777777" w:rsidR="00F707CF" w:rsidRPr="009973B8" w:rsidRDefault="00F707CF" w:rsidP="00F707CF">
      <w:pPr>
        <w:pStyle w:val="PL"/>
        <w:rPr>
          <w:ins w:id="820" w:author="Jian (James) Xu_LGE" w:date="2020-02-04T10:28:00Z"/>
          <w:noProof w:val="0"/>
          <w:snapToGrid w:val="0"/>
        </w:rPr>
      </w:pPr>
      <w:ins w:id="821" w:author="Jian (James) Xu_LGE" w:date="2020-02-04T10:28:00Z">
        <w:r w:rsidRPr="009973B8">
          <w:rPr>
            <w:noProof w:val="0"/>
            <w:snapToGrid w:val="0"/>
          </w:rPr>
          <w:tab/>
          <w:t>...</w:t>
        </w:r>
      </w:ins>
    </w:p>
    <w:p w14:paraId="2FD2B3EF" w14:textId="77777777" w:rsidR="00F707CF" w:rsidRPr="009973B8" w:rsidRDefault="00F707CF" w:rsidP="00F707CF">
      <w:pPr>
        <w:pStyle w:val="PL"/>
        <w:rPr>
          <w:ins w:id="822" w:author="Jian (James) Xu_LGE" w:date="2020-02-04T10:28:00Z"/>
          <w:noProof w:val="0"/>
          <w:snapToGrid w:val="0"/>
        </w:rPr>
      </w:pPr>
      <w:ins w:id="823" w:author="Jian (James) Xu_LGE" w:date="2020-02-04T10:28:00Z">
        <w:r w:rsidRPr="009973B8">
          <w:rPr>
            <w:noProof w:val="0"/>
            <w:snapToGrid w:val="0"/>
          </w:rPr>
          <w:t>}</w:t>
        </w:r>
      </w:ins>
    </w:p>
    <w:p w14:paraId="414D9929" w14:textId="77777777" w:rsidR="00F707CF" w:rsidRPr="009973B8" w:rsidRDefault="00F707CF" w:rsidP="00F707CF">
      <w:pPr>
        <w:pStyle w:val="PL"/>
        <w:rPr>
          <w:ins w:id="824" w:author="Jian (James) Xu_LGE" w:date="2020-02-04T10:28:00Z"/>
          <w:noProof w:val="0"/>
          <w:snapToGrid w:val="0"/>
        </w:rPr>
      </w:pPr>
    </w:p>
    <w:p w14:paraId="58F9A2B8" w14:textId="77777777" w:rsidR="00F707CF" w:rsidRPr="009973B8" w:rsidRDefault="00F707CF" w:rsidP="00F707CF">
      <w:pPr>
        <w:pStyle w:val="PL"/>
        <w:rPr>
          <w:ins w:id="825" w:author="Jian (James) Xu_LGE" w:date="2020-02-04T10:28:00Z"/>
          <w:noProof w:val="0"/>
          <w:snapToGrid w:val="0"/>
        </w:rPr>
      </w:pPr>
      <w:proofErr w:type="gramStart"/>
      <w:ins w:id="826" w:author="Jian (James) Xu_LGE" w:date="2020-02-04T10:28:00Z">
        <w:r w:rsidRPr="009973B8">
          <w:rPr>
            <w:noProof w:val="0"/>
            <w:snapToGrid w:val="0"/>
          </w:rPr>
          <w:t>VehicleUE :</w:t>
        </w:r>
        <w:proofErr w:type="gramEnd"/>
        <w:r w:rsidRPr="009973B8">
          <w:rPr>
            <w:noProof w:val="0"/>
            <w:snapToGrid w:val="0"/>
          </w:rPr>
          <w:t xml:space="preserve">:= ENUMERATED { </w:t>
        </w:r>
      </w:ins>
    </w:p>
    <w:p w14:paraId="7BE44B1A" w14:textId="77777777" w:rsidR="00F707CF" w:rsidRPr="009973B8" w:rsidRDefault="00F707CF" w:rsidP="00F707CF">
      <w:pPr>
        <w:pStyle w:val="PL"/>
        <w:rPr>
          <w:ins w:id="827" w:author="Jian (James) Xu_LGE" w:date="2020-02-04T10:28:00Z"/>
          <w:noProof w:val="0"/>
          <w:snapToGrid w:val="0"/>
        </w:rPr>
      </w:pPr>
      <w:ins w:id="828" w:author="Jian (James) Xu_LGE" w:date="2020-02-04T10:28:00Z">
        <w:r w:rsidRPr="009973B8">
          <w:rPr>
            <w:noProof w:val="0"/>
            <w:snapToGrid w:val="0"/>
          </w:rPr>
          <w:tab/>
        </w:r>
        <w:proofErr w:type="gramStart"/>
        <w:r w:rsidRPr="009973B8">
          <w:rPr>
            <w:noProof w:val="0"/>
            <w:snapToGrid w:val="0"/>
          </w:rPr>
          <w:t>authorized</w:t>
        </w:r>
        <w:proofErr w:type="gramEnd"/>
        <w:r w:rsidRPr="009973B8">
          <w:rPr>
            <w:noProof w:val="0"/>
            <w:snapToGrid w:val="0"/>
          </w:rPr>
          <w:t>,</w:t>
        </w:r>
      </w:ins>
    </w:p>
    <w:p w14:paraId="0022119F" w14:textId="77777777" w:rsidR="00F707CF" w:rsidRPr="009973B8" w:rsidRDefault="00F707CF" w:rsidP="00F707CF">
      <w:pPr>
        <w:pStyle w:val="PL"/>
        <w:rPr>
          <w:ins w:id="829" w:author="Jian (James) Xu_LGE" w:date="2020-02-04T10:28:00Z"/>
          <w:noProof w:val="0"/>
          <w:snapToGrid w:val="0"/>
        </w:rPr>
      </w:pPr>
      <w:ins w:id="830" w:author="Jian (James) Xu_LGE" w:date="2020-02-04T10:28:00Z">
        <w:r w:rsidRPr="009973B8">
          <w:rPr>
            <w:noProof w:val="0"/>
            <w:snapToGrid w:val="0"/>
          </w:rPr>
          <w:tab/>
        </w:r>
        <w:proofErr w:type="gramStart"/>
        <w:r w:rsidRPr="009973B8">
          <w:rPr>
            <w:noProof w:val="0"/>
            <w:snapToGrid w:val="0"/>
          </w:rPr>
          <w:t>not-authorized</w:t>
        </w:r>
        <w:proofErr w:type="gramEnd"/>
        <w:r w:rsidRPr="009973B8">
          <w:rPr>
            <w:noProof w:val="0"/>
            <w:snapToGrid w:val="0"/>
          </w:rPr>
          <w:t>,</w:t>
        </w:r>
      </w:ins>
    </w:p>
    <w:p w14:paraId="360AA6E7" w14:textId="77777777" w:rsidR="00F707CF" w:rsidRPr="009973B8" w:rsidRDefault="00F707CF" w:rsidP="00F707CF">
      <w:pPr>
        <w:pStyle w:val="PL"/>
        <w:rPr>
          <w:ins w:id="831" w:author="Jian (James) Xu_LGE" w:date="2020-02-04T10:28:00Z"/>
          <w:noProof w:val="0"/>
          <w:snapToGrid w:val="0"/>
        </w:rPr>
      </w:pPr>
      <w:ins w:id="832" w:author="Jian (James) Xu_LGE" w:date="2020-02-04T10:28:00Z">
        <w:r w:rsidRPr="009973B8">
          <w:rPr>
            <w:noProof w:val="0"/>
            <w:snapToGrid w:val="0"/>
          </w:rPr>
          <w:tab/>
          <w:t>...</w:t>
        </w:r>
      </w:ins>
    </w:p>
    <w:p w14:paraId="51B1B0DA" w14:textId="77777777" w:rsidR="00F707CF" w:rsidRPr="009973B8" w:rsidRDefault="00F707CF" w:rsidP="00F707CF">
      <w:pPr>
        <w:pStyle w:val="PL"/>
        <w:rPr>
          <w:ins w:id="833" w:author="Jian (James) Xu_LGE" w:date="2020-02-04T10:28:00Z"/>
          <w:noProof w:val="0"/>
          <w:snapToGrid w:val="0"/>
        </w:rPr>
      </w:pPr>
      <w:ins w:id="834" w:author="Jian (James) Xu_LGE" w:date="2020-02-04T10:28:00Z">
        <w:r w:rsidRPr="009973B8">
          <w:rPr>
            <w:noProof w:val="0"/>
            <w:snapToGrid w:val="0"/>
          </w:rPr>
          <w:t>}</w:t>
        </w:r>
      </w:ins>
    </w:p>
    <w:p w14:paraId="28DA879E" w14:textId="77777777" w:rsidR="00F707CF" w:rsidRDefault="00F707CF" w:rsidP="00F707CF">
      <w:pPr>
        <w:pStyle w:val="PL"/>
        <w:rPr>
          <w:ins w:id="835" w:author="Jian (James) Xu_LGE" w:date="2020-02-04T10:28:00Z"/>
          <w:noProof w:val="0"/>
        </w:rPr>
      </w:pPr>
    </w:p>
    <w:p w14:paraId="62918BDE" w14:textId="77777777" w:rsidR="00F707CF" w:rsidRPr="00224D7F" w:rsidRDefault="00F707CF" w:rsidP="00F707CF">
      <w:pPr>
        <w:pStyle w:val="PL"/>
        <w:rPr>
          <w:ins w:id="836" w:author="Jian (James) Xu_LGE" w:date="2020-02-04T10:28:00Z"/>
          <w:noProof w:val="0"/>
        </w:rPr>
      </w:pPr>
      <w:proofErr w:type="gramStart"/>
      <w:ins w:id="837" w:author="Jian (James) Xu_LGE" w:date="2020-02-04T10:28:00Z">
        <w:r w:rsidRPr="00224D7F">
          <w:t>PedestrianUE</w:t>
        </w:r>
        <w:r w:rsidRPr="00224D7F">
          <w:rPr>
            <w:noProof w:val="0"/>
          </w:rPr>
          <w:t xml:space="preserve"> :</w:t>
        </w:r>
        <w:proofErr w:type="gramEnd"/>
        <w:r w:rsidRPr="00224D7F">
          <w:rPr>
            <w:noProof w:val="0"/>
          </w:rPr>
          <w:t xml:space="preserve">:= ENUMERATED { </w:t>
        </w:r>
      </w:ins>
    </w:p>
    <w:p w14:paraId="04AFAAD4" w14:textId="77777777" w:rsidR="00F707CF" w:rsidRPr="00802532" w:rsidRDefault="00F707CF" w:rsidP="00F707CF">
      <w:pPr>
        <w:pStyle w:val="PL"/>
        <w:rPr>
          <w:ins w:id="838" w:author="Jian (James) Xu_LGE" w:date="2020-02-04T10:28:00Z"/>
          <w:noProof w:val="0"/>
          <w:snapToGrid w:val="0"/>
        </w:rPr>
      </w:pPr>
      <w:ins w:id="839" w:author="Jian (James) Xu_LGE" w:date="2020-02-04T10:28:00Z">
        <w:r w:rsidRPr="00802532">
          <w:rPr>
            <w:noProof w:val="0"/>
          </w:rPr>
          <w:tab/>
        </w:r>
        <w:proofErr w:type="gramStart"/>
        <w:r w:rsidRPr="00802532">
          <w:rPr>
            <w:noProof w:val="0"/>
          </w:rPr>
          <w:t>authorized</w:t>
        </w:r>
        <w:proofErr w:type="gramEnd"/>
        <w:r w:rsidRPr="00802532">
          <w:rPr>
            <w:noProof w:val="0"/>
            <w:snapToGrid w:val="0"/>
          </w:rPr>
          <w:t>,</w:t>
        </w:r>
      </w:ins>
    </w:p>
    <w:p w14:paraId="62393F0F" w14:textId="77777777" w:rsidR="00F707CF" w:rsidRPr="00802532" w:rsidRDefault="00F707CF" w:rsidP="00F707CF">
      <w:pPr>
        <w:pStyle w:val="PL"/>
        <w:rPr>
          <w:ins w:id="840" w:author="Jian (James) Xu_LGE" w:date="2020-02-04T10:28:00Z"/>
          <w:noProof w:val="0"/>
        </w:rPr>
      </w:pPr>
      <w:ins w:id="841" w:author="Jian (James) Xu_LGE" w:date="2020-02-04T10:28:00Z">
        <w:r w:rsidRPr="00802532">
          <w:rPr>
            <w:noProof w:val="0"/>
            <w:snapToGrid w:val="0"/>
          </w:rPr>
          <w:tab/>
        </w:r>
        <w:proofErr w:type="gramStart"/>
        <w:r w:rsidRPr="00802532">
          <w:rPr>
            <w:noProof w:val="0"/>
            <w:snapToGrid w:val="0"/>
          </w:rPr>
          <w:t>not-authorized</w:t>
        </w:r>
        <w:proofErr w:type="gramEnd"/>
        <w:r w:rsidRPr="00802532">
          <w:rPr>
            <w:noProof w:val="0"/>
            <w:snapToGrid w:val="0"/>
          </w:rPr>
          <w:t>,</w:t>
        </w:r>
      </w:ins>
    </w:p>
    <w:p w14:paraId="49351D8E" w14:textId="77777777" w:rsidR="00F707CF" w:rsidRPr="00802532" w:rsidRDefault="00F707CF" w:rsidP="00F707CF">
      <w:pPr>
        <w:pStyle w:val="PL"/>
        <w:rPr>
          <w:ins w:id="842" w:author="Jian (James) Xu_LGE" w:date="2020-02-04T10:28:00Z"/>
          <w:noProof w:val="0"/>
        </w:rPr>
      </w:pPr>
      <w:ins w:id="843" w:author="Jian (James) Xu_LGE" w:date="2020-02-04T10:28:00Z">
        <w:r w:rsidRPr="00802532">
          <w:rPr>
            <w:noProof w:val="0"/>
          </w:rPr>
          <w:tab/>
          <w:t>...</w:t>
        </w:r>
      </w:ins>
    </w:p>
    <w:p w14:paraId="15BBBB23" w14:textId="77777777" w:rsidR="00F707CF" w:rsidRPr="00224D7F" w:rsidRDefault="00F707CF" w:rsidP="00F707CF">
      <w:pPr>
        <w:pStyle w:val="PL"/>
        <w:rPr>
          <w:ins w:id="844" w:author="Jian (James) Xu_LGE" w:date="2020-02-04T10:28:00Z"/>
          <w:noProof w:val="0"/>
        </w:rPr>
      </w:pPr>
      <w:ins w:id="845" w:author="Jian (James) Xu_LGE" w:date="2020-02-04T10:28:00Z">
        <w:r w:rsidRPr="00802532">
          <w:rPr>
            <w:noProof w:val="0"/>
          </w:rPr>
          <w:t>}</w:t>
        </w:r>
      </w:ins>
    </w:p>
    <w:p w14:paraId="5E06EC6E" w14:textId="77777777" w:rsidR="00F707CF" w:rsidRDefault="00F707CF" w:rsidP="00F707CF">
      <w:pPr>
        <w:pStyle w:val="PL"/>
        <w:rPr>
          <w:ins w:id="846" w:author="Jian (James) Xu_LGE" w:date="2020-02-04T10:28:00Z"/>
          <w:noProof w:val="0"/>
          <w:snapToGrid w:val="0"/>
        </w:rPr>
      </w:pPr>
    </w:p>
    <w:p w14:paraId="4AA91313"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Jian (James) Xu_LGE" w:date="2020-02-04T10:28:00Z"/>
          <w:rFonts w:ascii="Courier New" w:hAnsi="Courier New"/>
          <w:snapToGrid w:val="0"/>
          <w:sz w:val="16"/>
          <w:lang w:eastAsia="en-GB"/>
        </w:rPr>
      </w:pPr>
      <w:proofErr w:type="gramStart"/>
      <w:ins w:id="848" w:author="Jian (James) Xu_LGE" w:date="2020-02-04T10:28: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w:t>
        </w:r>
        <w:proofErr w:type="gramEnd"/>
        <w:r w:rsidRPr="00BD4CA7">
          <w:rPr>
            <w:rFonts w:ascii="Courier New" w:hAnsi="Courier New"/>
            <w:snapToGrid w:val="0"/>
            <w:sz w:val="16"/>
            <w:lang w:eastAsia="en-GB"/>
          </w:rPr>
          <w:t>:= SEQUENCE {</w:t>
        </w:r>
      </w:ins>
    </w:p>
    <w:p w14:paraId="534D94F2"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Jian (James) Xu_LGE" w:date="2020-02-04T10:28:00Z"/>
          <w:rFonts w:ascii="Courier New" w:hAnsi="Courier New"/>
          <w:snapToGrid w:val="0"/>
          <w:sz w:val="16"/>
          <w:lang w:eastAsia="en-GB"/>
        </w:rPr>
      </w:pPr>
      <w:ins w:id="850" w:author="Jian (James) Xu_LGE" w:date="2020-02-04T10:28: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6257E7F8"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Jian (James) Xu_LGE" w:date="2020-02-04T10:28:00Z"/>
          <w:rFonts w:ascii="Courier New" w:hAnsi="Courier New"/>
          <w:snapToGrid w:val="0"/>
          <w:sz w:val="16"/>
          <w:lang w:eastAsia="en-GB"/>
        </w:rPr>
      </w:pPr>
      <w:ins w:id="852" w:author="Jian (James) Xu_LGE" w:date="2020-02-04T10:28: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iE-Extensions</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14:paraId="616B100D"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Jian (James) Xu_LGE" w:date="2020-02-04T10:28:00Z"/>
          <w:rFonts w:ascii="Courier New" w:hAnsi="Courier New"/>
          <w:snapToGrid w:val="0"/>
          <w:sz w:val="16"/>
          <w:lang w:eastAsia="en-GB"/>
        </w:rPr>
      </w:pPr>
      <w:ins w:id="854" w:author="Jian (James) Xu_LGE" w:date="2020-02-04T10:28:00Z">
        <w:r w:rsidRPr="00BD4CA7">
          <w:rPr>
            <w:rFonts w:ascii="Courier New" w:hAnsi="Courier New"/>
            <w:snapToGrid w:val="0"/>
            <w:sz w:val="16"/>
            <w:lang w:eastAsia="en-GB"/>
          </w:rPr>
          <w:tab/>
          <w:t>...</w:t>
        </w:r>
      </w:ins>
    </w:p>
    <w:p w14:paraId="63539F55"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5" w:author="Jian (James) Xu_LGE" w:date="2020-02-04T10:28:00Z"/>
          <w:rFonts w:ascii="Courier New" w:hAnsi="Courier New"/>
          <w:snapToGrid w:val="0"/>
          <w:sz w:val="16"/>
          <w:lang w:eastAsia="en-GB"/>
        </w:rPr>
      </w:pPr>
      <w:ins w:id="856" w:author="Jian (James) Xu_LGE" w:date="2020-02-04T10:28:00Z">
        <w:r w:rsidRPr="00BD4CA7">
          <w:rPr>
            <w:rFonts w:ascii="Courier New" w:hAnsi="Courier New"/>
            <w:snapToGrid w:val="0"/>
            <w:sz w:val="16"/>
            <w:lang w:eastAsia="en-GB"/>
          </w:rPr>
          <w:t>}</w:t>
        </w:r>
      </w:ins>
    </w:p>
    <w:p w14:paraId="1A146D34"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7" w:author="Jian (James) Xu_LGE" w:date="2020-02-04T10:28:00Z"/>
          <w:rFonts w:ascii="Courier New" w:hAnsi="Courier New"/>
          <w:snapToGrid w:val="0"/>
          <w:sz w:val="16"/>
          <w:lang w:eastAsia="en-GB"/>
        </w:rPr>
      </w:pPr>
    </w:p>
    <w:p w14:paraId="1CAE17E5"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Jian (James) Xu_LGE" w:date="2020-02-04T10:28:00Z"/>
          <w:rFonts w:ascii="Courier New" w:hAnsi="Courier New"/>
          <w:snapToGrid w:val="0"/>
          <w:sz w:val="16"/>
          <w:lang w:eastAsia="en-GB"/>
        </w:rPr>
      </w:pPr>
      <w:ins w:id="859" w:author="Jian (James) Xu_LGE" w:date="2020-02-04T10:28: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w:t>
        </w:r>
        <w:proofErr w:type="gramStart"/>
        <w:r w:rsidRPr="00BD4CA7">
          <w:rPr>
            <w:rFonts w:ascii="Courier New" w:hAnsi="Courier New"/>
            <w:snapToGrid w:val="0"/>
            <w:sz w:val="16"/>
            <w:lang w:eastAsia="en-GB"/>
          </w:rPr>
          <w:t>EXTENSION :</w:t>
        </w:r>
        <w:proofErr w:type="gramEnd"/>
        <w:r w:rsidRPr="00BD4CA7">
          <w:rPr>
            <w:rFonts w:ascii="Courier New" w:hAnsi="Courier New"/>
            <w:snapToGrid w:val="0"/>
            <w:sz w:val="16"/>
            <w:lang w:eastAsia="en-GB"/>
          </w:rPr>
          <w:t>:= {</w:t>
        </w:r>
      </w:ins>
    </w:p>
    <w:p w14:paraId="5DD761EA"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Jian (James) Xu_LGE" w:date="2020-02-04T10:28:00Z"/>
          <w:rFonts w:ascii="Courier New" w:hAnsi="Courier New"/>
          <w:snapToGrid w:val="0"/>
          <w:sz w:val="16"/>
          <w:lang w:eastAsia="en-GB"/>
        </w:rPr>
      </w:pPr>
      <w:ins w:id="861" w:author="Jian (James) Xu_LGE" w:date="2020-02-04T10:28:00Z">
        <w:r w:rsidRPr="00BD4CA7">
          <w:rPr>
            <w:rFonts w:ascii="Courier New" w:hAnsi="Courier New"/>
            <w:snapToGrid w:val="0"/>
            <w:sz w:val="16"/>
            <w:lang w:eastAsia="en-GB"/>
          </w:rPr>
          <w:tab/>
          <w:t>...</w:t>
        </w:r>
      </w:ins>
    </w:p>
    <w:p w14:paraId="00FEB892" w14:textId="2AD430EA" w:rsidR="00CB070E" w:rsidRPr="009973B8" w:rsidRDefault="00F707CF" w:rsidP="00F707CF">
      <w:pPr>
        <w:pStyle w:val="PL"/>
        <w:rPr>
          <w:ins w:id="862" w:author="JianXu/책임연구원/차세대표준(연)5G표준Task(james6.xu@lge.com)" w:date="2019-08-08T19:46:00Z"/>
          <w:noProof w:val="0"/>
          <w:snapToGrid w:val="0"/>
        </w:rPr>
      </w:pPr>
      <w:ins w:id="863" w:author="Jian (James) Xu_LGE" w:date="2020-02-04T10:28:00Z">
        <w:r w:rsidRPr="00BD4CA7">
          <w:rPr>
            <w:snapToGrid w:val="0"/>
            <w:lang w:eastAsia="en-GB"/>
          </w:rPr>
          <w:t>}</w:t>
        </w:r>
      </w:ins>
    </w:p>
    <w:p w14:paraId="46FB5A9B" w14:textId="77777777" w:rsidR="00CB070E" w:rsidRPr="00224D7F" w:rsidRDefault="00CB070E" w:rsidP="00CB070E">
      <w:pPr>
        <w:pStyle w:val="PL"/>
        <w:rPr>
          <w:ins w:id="864" w:author="JianXu/책임연구원/차세대표준(연)5G표준Task(james6.xu@lge.com)" w:date="2019-08-08T16:14:00Z"/>
          <w:noProof w:val="0"/>
        </w:rPr>
      </w:pPr>
    </w:p>
    <w:p w14:paraId="33CFD489" w14:textId="77777777" w:rsidR="00CB070E" w:rsidRPr="009973B8" w:rsidRDefault="00CB070E" w:rsidP="001E0F72">
      <w:pPr>
        <w:pStyle w:val="PL"/>
        <w:rPr>
          <w:ins w:id="865" w:author="JianXu/책임연구원/차세대표준(연)5G표준Task(james6.xu@lge.com)" w:date="2019-08-08T16:14:00Z"/>
          <w:noProof w:val="0"/>
          <w:snapToGrid w:val="0"/>
        </w:rPr>
      </w:pPr>
    </w:p>
    <w:p w14:paraId="4719641C" w14:textId="77777777" w:rsidR="00423131" w:rsidRDefault="00423131" w:rsidP="001505D9">
      <w:pPr>
        <w:rPr>
          <w:b/>
          <w:highlight w:val="red"/>
        </w:rPr>
      </w:pPr>
      <w:r w:rsidRPr="00CA6F66">
        <w:rPr>
          <w:b/>
          <w:highlight w:val="red"/>
        </w:rPr>
        <w:t>UNCHANGED PART OMITTED</w:t>
      </w:r>
    </w:p>
    <w:p w14:paraId="342265EE" w14:textId="77777777" w:rsidR="00423131" w:rsidRDefault="00423131" w:rsidP="001505D9">
      <w:pPr>
        <w:rPr>
          <w:b/>
          <w:highlight w:val="red"/>
        </w:rPr>
      </w:pPr>
    </w:p>
    <w:p w14:paraId="26AD3A8C" w14:textId="77777777" w:rsidR="00423131" w:rsidRDefault="00423131" w:rsidP="00423131">
      <w:pPr>
        <w:pStyle w:val="PL"/>
        <w:outlineLvl w:val="3"/>
        <w:rPr>
          <w:noProof w:val="0"/>
          <w:snapToGrid w:val="0"/>
        </w:rPr>
      </w:pPr>
      <w:r w:rsidRPr="00423131">
        <w:rPr>
          <w:noProof w:val="0"/>
          <w:snapToGrid w:val="0"/>
        </w:rPr>
        <w:t>-- P</w:t>
      </w:r>
    </w:p>
    <w:p w14:paraId="4A9984D3" w14:textId="77777777" w:rsidR="00971DF6" w:rsidRDefault="00971DF6" w:rsidP="00423131">
      <w:pPr>
        <w:pStyle w:val="PL"/>
        <w:outlineLvl w:val="3"/>
        <w:rPr>
          <w:noProof w:val="0"/>
          <w:snapToGrid w:val="0"/>
        </w:rPr>
      </w:pPr>
    </w:p>
    <w:p w14:paraId="7E89642C" w14:textId="77D4DDCC" w:rsidR="00971DF6" w:rsidRDefault="00971DF6" w:rsidP="00423131">
      <w:pPr>
        <w:pStyle w:val="PL"/>
        <w:outlineLvl w:val="3"/>
        <w:rPr>
          <w:noProof w:val="0"/>
          <w:snapToGrid w:val="0"/>
        </w:rPr>
      </w:pPr>
      <w:r w:rsidRPr="00CA6F66">
        <w:rPr>
          <w:b/>
          <w:highlight w:val="red"/>
        </w:rPr>
        <w:t>UNCHANGED PART OMITTED</w:t>
      </w:r>
    </w:p>
    <w:p w14:paraId="38A05CB7" w14:textId="77777777" w:rsidR="00C74C00" w:rsidRPr="00423131" w:rsidRDefault="00C74C00" w:rsidP="00C74C00">
      <w:pPr>
        <w:pStyle w:val="PL"/>
        <w:outlineLvl w:val="3"/>
        <w:rPr>
          <w:ins w:id="866" w:author="Jian (James) Xu_LGE" w:date="2020-03-20T23:25:00Z"/>
          <w:rFonts w:ascii="Courtier new" w:hAnsi="Courtier new" w:hint="eastAsia"/>
          <w:b/>
          <w:szCs w:val="16"/>
          <w:highlight w:val="red"/>
        </w:rPr>
      </w:pPr>
    </w:p>
    <w:p w14:paraId="7B11B47D" w14:textId="77777777" w:rsidR="00C74C00" w:rsidRPr="00685B1D" w:rsidRDefault="00C74C00" w:rsidP="00C74C00">
      <w:pPr>
        <w:pStyle w:val="PL"/>
        <w:rPr>
          <w:ins w:id="867" w:author="Jian (James) Xu_LGE" w:date="2020-03-20T23:25:00Z"/>
          <w:noProof w:val="0"/>
          <w:snapToGrid w:val="0"/>
          <w:lang w:eastAsia="zh-CN"/>
        </w:rPr>
      </w:pPr>
      <w:proofErr w:type="gramStart"/>
      <w:ins w:id="868" w:author="Jian (James) Xu_LGE" w:date="2020-03-20T23:25:00Z">
        <w:r w:rsidRPr="00685B1D">
          <w:rPr>
            <w:rFonts w:hint="eastAsia"/>
            <w:snapToGrid w:val="0"/>
            <w:lang w:eastAsia="zh-CN"/>
          </w:rPr>
          <w:t>PC5QoSParameters</w:t>
        </w:r>
        <w:r w:rsidRPr="00685B1D">
          <w:rPr>
            <w:noProof w:val="0"/>
            <w:snapToGrid w:val="0"/>
          </w:rPr>
          <w:t xml:space="preserve"> :</w:t>
        </w:r>
        <w:proofErr w:type="gramEnd"/>
        <w:r w:rsidRPr="00685B1D">
          <w:rPr>
            <w:noProof w:val="0"/>
            <w:snapToGrid w:val="0"/>
          </w:rPr>
          <w:t>:= SEQUENCE {</w:t>
        </w:r>
      </w:ins>
    </w:p>
    <w:p w14:paraId="714621B5" w14:textId="77777777" w:rsidR="00C74C00" w:rsidRPr="00685B1D" w:rsidRDefault="00C74C00" w:rsidP="00C74C00">
      <w:pPr>
        <w:pStyle w:val="PL"/>
        <w:rPr>
          <w:ins w:id="869" w:author="Jian (James) Xu_LGE" w:date="2020-03-20T23:25:00Z"/>
          <w:rFonts w:eastAsia="바탕"/>
          <w:lang w:eastAsia="ja-JP"/>
        </w:rPr>
      </w:pPr>
      <w:ins w:id="870" w:author="Jian (James) Xu_LGE" w:date="2020-03-20T23:25:00Z">
        <w:r w:rsidRPr="00685B1D">
          <w:rPr>
            <w:rFonts w:eastAsia="바탕"/>
            <w:lang w:eastAsia="ja-JP"/>
          </w:rPr>
          <w:tab/>
        </w:r>
        <w:r w:rsidRPr="00685B1D">
          <w:rPr>
            <w:rFonts w:eastAsia="바탕" w:hint="eastAsia"/>
            <w:lang w:eastAsia="ja-JP"/>
          </w:rPr>
          <w:t>pc5QoSFlowList</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hint="eastAsia"/>
            <w:lang w:eastAsia="ja-JP"/>
          </w:rPr>
          <w:tab/>
          <w:t>PC5QoSFlowList</w:t>
        </w:r>
        <w:r w:rsidRPr="00685B1D">
          <w:rPr>
            <w:rFonts w:eastAsia="바탕"/>
            <w:lang w:eastAsia="ja-JP"/>
          </w:rPr>
          <w:t>,</w:t>
        </w:r>
      </w:ins>
    </w:p>
    <w:p w14:paraId="2A88182A" w14:textId="77777777" w:rsidR="00C74C00" w:rsidRPr="003D0C3D" w:rsidRDefault="00C74C00" w:rsidP="00C74C00">
      <w:pPr>
        <w:pStyle w:val="PL"/>
        <w:rPr>
          <w:ins w:id="871" w:author="Jian (James) Xu_LGE" w:date="2020-03-20T23:25:00Z"/>
          <w:lang w:eastAsia="zh-CN"/>
        </w:rPr>
      </w:pPr>
      <w:ins w:id="872" w:author="Jian (James) Xu_LGE" w:date="2020-03-20T23:25:00Z">
        <w:r w:rsidRPr="00685B1D">
          <w:rPr>
            <w:rFonts w:eastAsia="바탕" w:hint="eastAsia"/>
            <w:lang w:eastAsia="ja-JP"/>
          </w:rPr>
          <w:tab/>
          <w:t>pc</w:t>
        </w:r>
        <w:r w:rsidRPr="00685B1D">
          <w:rPr>
            <w:rFonts w:eastAsia="바탕"/>
            <w:lang w:eastAsia="ja-JP"/>
          </w:rPr>
          <w:t>5LinkAggregatedBitRates</w:t>
        </w:r>
        <w:r w:rsidRPr="00685B1D">
          <w:rPr>
            <w:rFonts w:eastAsia="바탕" w:hint="eastAsia"/>
            <w:lang w:eastAsia="ja-JP"/>
          </w:rPr>
          <w:tab/>
        </w:r>
        <w:r w:rsidRPr="00C74C00">
          <w:rPr>
            <w:rFonts w:eastAsia="바탕"/>
            <w:lang w:eastAsia="ja-JP"/>
          </w:rPr>
          <w:t>BitRate</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4213BD07" w14:textId="77777777" w:rsidR="00C74C00" w:rsidRPr="00685B1D" w:rsidRDefault="00C74C00" w:rsidP="00C74C00">
      <w:pPr>
        <w:pStyle w:val="PL"/>
        <w:rPr>
          <w:ins w:id="873" w:author="Jian (James) Xu_LGE" w:date="2020-03-20T23:25:00Z"/>
          <w:noProof w:val="0"/>
          <w:snapToGrid w:val="0"/>
        </w:rPr>
      </w:pPr>
      <w:ins w:id="874" w:author="Jian (James) Xu_LGE" w:date="2020-03-20T23:25:00Z">
        <w:r w:rsidRPr="00685B1D">
          <w:rPr>
            <w:noProof w:val="0"/>
            <w:snapToGrid w:val="0"/>
          </w:rPr>
          <w:tab/>
        </w:r>
        <w:proofErr w:type="gramStart"/>
        <w:r w:rsidRPr="00685B1D">
          <w:rPr>
            <w:noProof w:val="0"/>
            <w:snapToGrid w:val="0"/>
          </w:rPr>
          <w:t>iE-Extensions</w:t>
        </w:r>
        <w:proofErr w:type="gramEnd"/>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ins>
    </w:p>
    <w:p w14:paraId="0A47911C" w14:textId="77777777" w:rsidR="00C74C00" w:rsidRPr="00685B1D" w:rsidRDefault="00C74C00" w:rsidP="00C74C00">
      <w:pPr>
        <w:pStyle w:val="PL"/>
        <w:rPr>
          <w:ins w:id="875" w:author="Jian (James) Xu_LGE" w:date="2020-03-20T23:25:00Z"/>
          <w:noProof w:val="0"/>
          <w:snapToGrid w:val="0"/>
        </w:rPr>
      </w:pPr>
      <w:ins w:id="876" w:author="Jian (James) Xu_LGE" w:date="2020-03-20T23:25:00Z">
        <w:r w:rsidRPr="00685B1D">
          <w:rPr>
            <w:noProof w:val="0"/>
            <w:snapToGrid w:val="0"/>
          </w:rPr>
          <w:tab/>
          <w:t>...</w:t>
        </w:r>
      </w:ins>
    </w:p>
    <w:p w14:paraId="7696914C" w14:textId="77777777" w:rsidR="00C74C00" w:rsidRPr="00685B1D" w:rsidRDefault="00C74C00" w:rsidP="00C74C00">
      <w:pPr>
        <w:pStyle w:val="PL"/>
        <w:rPr>
          <w:ins w:id="877" w:author="Jian (James) Xu_LGE" w:date="2020-03-20T23:25:00Z"/>
          <w:noProof w:val="0"/>
          <w:snapToGrid w:val="0"/>
        </w:rPr>
      </w:pPr>
      <w:ins w:id="878" w:author="Jian (James) Xu_LGE" w:date="2020-03-20T23:25:00Z">
        <w:r w:rsidRPr="00685B1D">
          <w:rPr>
            <w:noProof w:val="0"/>
            <w:snapToGrid w:val="0"/>
          </w:rPr>
          <w:t>}</w:t>
        </w:r>
      </w:ins>
    </w:p>
    <w:p w14:paraId="0950FE4F" w14:textId="77777777" w:rsidR="00C74C00" w:rsidRDefault="00C74C00" w:rsidP="00C74C00">
      <w:pPr>
        <w:pStyle w:val="PL"/>
        <w:rPr>
          <w:ins w:id="879" w:author="Jian (James) Xu_LGE" w:date="2020-03-20T23:25:00Z"/>
          <w:rFonts w:eastAsia="SimSun"/>
          <w:noProof w:val="0"/>
          <w:snapToGrid w:val="0"/>
          <w:lang w:eastAsia="zh-CN"/>
        </w:rPr>
      </w:pPr>
    </w:p>
    <w:p w14:paraId="0338CD2F" w14:textId="77777777" w:rsidR="00C74C00" w:rsidRPr="00C74C00" w:rsidRDefault="00C74C00" w:rsidP="00C74C00">
      <w:pPr>
        <w:pStyle w:val="PL"/>
        <w:rPr>
          <w:ins w:id="880" w:author="Jian (James) Xu_LGE" w:date="2020-03-20T23:25:00Z"/>
          <w:rFonts w:eastAsia="SimSun" w:cs="Mangal"/>
          <w:noProof w:val="0"/>
          <w:snapToGrid w:val="0"/>
          <w:lang w:val="en-US" w:bidi="sa-IN"/>
        </w:rPr>
      </w:pPr>
      <w:ins w:id="881" w:author="Jian (James) Xu_LGE" w:date="2020-03-20T23:25:00Z">
        <w:r w:rsidRPr="00C74C00">
          <w:rPr>
            <w:rFonts w:eastAsia="SimSun" w:cs="Mangal"/>
            <w:noProof w:val="0"/>
            <w:snapToGrid w:val="0"/>
            <w:lang w:val="en-US" w:bidi="sa-IN"/>
          </w:rPr>
          <w:t>PC5QoSParameters-ExtIEs NGAP-PROTOCOL-</w:t>
        </w:r>
        <w:proofErr w:type="gramStart"/>
        <w:r w:rsidRPr="00C74C00">
          <w:rPr>
            <w:rFonts w:eastAsia="SimSun" w:cs="Mangal"/>
            <w:noProof w:val="0"/>
            <w:snapToGrid w:val="0"/>
            <w:lang w:val="en-US" w:bidi="sa-IN"/>
          </w:rPr>
          <w:t>EXTENSION :</w:t>
        </w:r>
        <w:proofErr w:type="gramEnd"/>
        <w:r w:rsidRPr="00C74C00">
          <w:rPr>
            <w:rFonts w:eastAsia="SimSun" w:cs="Mangal"/>
            <w:noProof w:val="0"/>
            <w:snapToGrid w:val="0"/>
            <w:lang w:val="en-US" w:bidi="sa-IN"/>
          </w:rPr>
          <w:t>:= {</w:t>
        </w:r>
      </w:ins>
    </w:p>
    <w:p w14:paraId="35242532" w14:textId="77777777" w:rsidR="00C74C00" w:rsidRPr="00C74C00" w:rsidRDefault="00C74C00" w:rsidP="00C74C00">
      <w:pPr>
        <w:pStyle w:val="PL"/>
        <w:rPr>
          <w:ins w:id="882" w:author="Jian (James) Xu_LGE" w:date="2020-03-20T23:25:00Z"/>
          <w:rFonts w:eastAsia="SimSun" w:cs="Mangal"/>
          <w:noProof w:val="0"/>
          <w:snapToGrid w:val="0"/>
          <w:lang w:val="en-US" w:bidi="sa-IN"/>
        </w:rPr>
      </w:pPr>
      <w:ins w:id="883" w:author="Jian (James) Xu_LGE" w:date="2020-03-20T23:25:00Z">
        <w:r w:rsidRPr="00C74C00">
          <w:rPr>
            <w:rFonts w:eastAsia="SimSun" w:cs="Mangal"/>
            <w:noProof w:val="0"/>
            <w:snapToGrid w:val="0"/>
            <w:lang w:val="en-US" w:bidi="sa-IN"/>
          </w:rPr>
          <w:t xml:space="preserve">             ...</w:t>
        </w:r>
      </w:ins>
    </w:p>
    <w:p w14:paraId="46B3AD95" w14:textId="77777777" w:rsidR="00C74C00" w:rsidRDefault="00C74C00" w:rsidP="00C74C00">
      <w:pPr>
        <w:pStyle w:val="PL"/>
        <w:rPr>
          <w:ins w:id="884" w:author="Jian (James) Xu_LGE" w:date="2020-03-20T23:25:00Z"/>
          <w:rFonts w:eastAsia="SimSun"/>
          <w:noProof w:val="0"/>
          <w:snapToGrid w:val="0"/>
          <w:lang w:eastAsia="zh-CN"/>
        </w:rPr>
      </w:pPr>
      <w:ins w:id="885" w:author="Jian (James) Xu_LGE" w:date="2020-03-20T23:25:00Z">
        <w:r w:rsidRPr="00C74C00">
          <w:rPr>
            <w:rFonts w:eastAsia="SimSun" w:cs="Mangal"/>
            <w:noProof w:val="0"/>
            <w:snapToGrid w:val="0"/>
            <w:lang w:val="en-US" w:bidi="sa-IN"/>
          </w:rPr>
          <w:t>}</w:t>
        </w:r>
      </w:ins>
    </w:p>
    <w:p w14:paraId="7617035E" w14:textId="77777777" w:rsidR="00C74C00" w:rsidRPr="00012A8E" w:rsidRDefault="00C74C00" w:rsidP="00C74C00">
      <w:pPr>
        <w:pStyle w:val="PL"/>
        <w:rPr>
          <w:ins w:id="886" w:author="Jian (James) Xu_LGE" w:date="2020-03-20T23:25:00Z"/>
          <w:rFonts w:eastAsia="SimSun"/>
          <w:noProof w:val="0"/>
          <w:snapToGrid w:val="0"/>
          <w:lang w:eastAsia="zh-CN"/>
          <w:rPrChange w:id="887" w:author="Jian (James) Xu_LGE_Rapporteur" w:date="2020-03-12T19:13:00Z">
            <w:rPr>
              <w:ins w:id="888" w:author="Jian (James) Xu_LGE" w:date="2020-03-20T23:25:00Z"/>
              <w:noProof w:val="0"/>
              <w:snapToGrid w:val="0"/>
              <w:lang w:eastAsia="zh-CN"/>
            </w:rPr>
          </w:rPrChange>
        </w:rPr>
      </w:pPr>
    </w:p>
    <w:p w14:paraId="6BE92FF9" w14:textId="77777777" w:rsidR="00C74C00" w:rsidRPr="00685B1D" w:rsidRDefault="00C74C00" w:rsidP="00C74C00">
      <w:pPr>
        <w:pStyle w:val="PL"/>
        <w:spacing w:line="0" w:lineRule="atLeast"/>
        <w:rPr>
          <w:ins w:id="889" w:author="Jian (James) Xu_LGE" w:date="2020-03-20T23:25:00Z"/>
          <w:rFonts w:eastAsia="바탕"/>
          <w:lang w:eastAsia="ja-JP"/>
        </w:rPr>
      </w:pPr>
      <w:proofErr w:type="gramStart"/>
      <w:ins w:id="890" w:author="Jian (James) Xu_LGE" w:date="2020-03-20T23:25:00Z">
        <w:r w:rsidRPr="00685B1D">
          <w:rPr>
            <w:rFonts w:eastAsia="바탕" w:hint="eastAsia"/>
            <w:lang w:eastAsia="ja-JP"/>
          </w:rPr>
          <w:t>PC5QoSFlowList</w:t>
        </w:r>
        <w:r w:rsidRPr="00685B1D">
          <w:rPr>
            <w:noProof w:val="0"/>
            <w:snapToGrid w:val="0"/>
          </w:rPr>
          <w:t xml:space="preserve"> :</w:t>
        </w:r>
        <w:proofErr w:type="gramEnd"/>
        <w:r w:rsidRPr="00685B1D">
          <w:rPr>
            <w:noProof w:val="0"/>
            <w:snapToGrid w:val="0"/>
          </w:rPr>
          <w:t>:= SEQUENCE (SIZE(1..maxnoofP</w:t>
        </w:r>
        <w:r w:rsidRPr="00685B1D">
          <w:rPr>
            <w:rFonts w:hint="eastAsia"/>
            <w:noProof w:val="0"/>
            <w:snapToGrid w:val="0"/>
            <w:lang w:eastAsia="zh-CN"/>
          </w:rPr>
          <w:t>C5QoSFlows</w:t>
        </w:r>
        <w:r w:rsidRPr="00685B1D">
          <w:rPr>
            <w:noProof w:val="0"/>
            <w:snapToGrid w:val="0"/>
          </w:rPr>
          <w:t>)) OF</w:t>
        </w:r>
        <w:r w:rsidRPr="00685B1D">
          <w:rPr>
            <w:rFonts w:eastAsia="바탕"/>
            <w:lang w:eastAsia="ja-JP"/>
          </w:rPr>
          <w:t xml:space="preserve"> </w:t>
        </w:r>
        <w:r w:rsidRPr="00685B1D">
          <w:rPr>
            <w:rFonts w:eastAsia="바탕" w:hint="eastAsia"/>
            <w:lang w:eastAsia="ja-JP"/>
          </w:rPr>
          <w:t>PC5QoS</w:t>
        </w:r>
        <w:r>
          <w:rPr>
            <w:rFonts w:eastAsia="바탕"/>
            <w:lang w:eastAsia="ja-JP"/>
          </w:rPr>
          <w:t>F</w:t>
        </w:r>
        <w:r w:rsidRPr="00685B1D">
          <w:rPr>
            <w:rFonts w:eastAsia="바탕" w:hint="eastAsia"/>
            <w:lang w:eastAsia="ja-JP"/>
          </w:rPr>
          <w:t>low</w:t>
        </w:r>
        <w:r w:rsidRPr="00685B1D">
          <w:rPr>
            <w:rFonts w:eastAsia="바탕"/>
            <w:lang w:eastAsia="ja-JP"/>
          </w:rPr>
          <w:t>Item</w:t>
        </w:r>
      </w:ins>
    </w:p>
    <w:p w14:paraId="6BE242FD" w14:textId="77777777" w:rsidR="00C74C00" w:rsidRPr="00685B1D" w:rsidRDefault="00C74C00" w:rsidP="00C74C00">
      <w:pPr>
        <w:pStyle w:val="PL"/>
        <w:spacing w:line="0" w:lineRule="atLeast"/>
        <w:rPr>
          <w:ins w:id="891" w:author="Jian (James) Xu_LGE" w:date="2020-03-20T23:25:00Z"/>
          <w:rFonts w:eastAsia="바탕"/>
          <w:lang w:eastAsia="ja-JP"/>
        </w:rPr>
      </w:pPr>
    </w:p>
    <w:p w14:paraId="6230D487" w14:textId="77777777" w:rsidR="00C74C00" w:rsidRPr="00685B1D" w:rsidRDefault="00C74C00" w:rsidP="00C74C00">
      <w:pPr>
        <w:pStyle w:val="PL"/>
        <w:spacing w:line="0" w:lineRule="atLeast"/>
        <w:rPr>
          <w:ins w:id="892" w:author="Jian (James) Xu_LGE" w:date="2020-03-20T23:25:00Z"/>
          <w:rFonts w:eastAsia="바탕"/>
          <w:lang w:eastAsia="ja-JP"/>
        </w:rPr>
      </w:pPr>
      <w:ins w:id="893" w:author="Jian (James) Xu_LGE" w:date="2020-03-20T23:25:00Z">
        <w:r w:rsidRPr="00685B1D">
          <w:rPr>
            <w:rFonts w:eastAsia="바탕" w:hint="eastAsia"/>
            <w:lang w:eastAsia="ja-JP"/>
          </w:rPr>
          <w:t>PC5QoS</w:t>
        </w:r>
        <w:r w:rsidRPr="00C74C00">
          <w:rPr>
            <w:rFonts w:eastAsia="바탕"/>
            <w:lang w:eastAsia="ja-JP"/>
          </w:rPr>
          <w:t>F</w:t>
        </w:r>
        <w:r w:rsidRPr="00685B1D">
          <w:rPr>
            <w:rFonts w:eastAsia="바탕" w:hint="eastAsia"/>
            <w:lang w:eastAsia="ja-JP"/>
          </w:rPr>
          <w:t>low</w:t>
        </w:r>
        <w:r w:rsidRPr="00685B1D">
          <w:rPr>
            <w:rFonts w:eastAsia="바탕"/>
            <w:lang w:eastAsia="ja-JP"/>
          </w:rPr>
          <w:t>Item::= SEQUENCE {</w:t>
        </w:r>
      </w:ins>
    </w:p>
    <w:p w14:paraId="06561930" w14:textId="77777777" w:rsidR="00C74C00" w:rsidRPr="00685B1D" w:rsidRDefault="00C74C00" w:rsidP="00C74C00">
      <w:pPr>
        <w:pStyle w:val="PL"/>
        <w:spacing w:line="0" w:lineRule="atLeast"/>
        <w:rPr>
          <w:ins w:id="894" w:author="Jian (James) Xu_LGE" w:date="2020-03-20T23:25:00Z"/>
          <w:noProof w:val="0"/>
          <w:snapToGrid w:val="0"/>
          <w:lang w:eastAsia="zh-CN"/>
        </w:rPr>
      </w:pPr>
      <w:ins w:id="895" w:author="Jian (James) Xu_LGE" w:date="2020-03-20T23:25:00Z">
        <w:r w:rsidRPr="00685B1D">
          <w:rPr>
            <w:noProof w:val="0"/>
            <w:snapToGrid w:val="0"/>
          </w:rPr>
          <w:tab/>
        </w:r>
        <w:proofErr w:type="gramStart"/>
        <w:r w:rsidRPr="00685B1D">
          <w:rPr>
            <w:rFonts w:hint="eastAsia"/>
            <w:noProof w:val="0"/>
            <w:snapToGrid w:val="0"/>
            <w:lang w:eastAsia="zh-CN"/>
          </w:rPr>
          <w:t>pQI</w:t>
        </w:r>
        <w:proofErr w:type="gramEnd"/>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ins>
    </w:p>
    <w:p w14:paraId="3010E742" w14:textId="77777777" w:rsidR="00C74C00" w:rsidRPr="00685B1D" w:rsidRDefault="00C74C00" w:rsidP="00C74C00">
      <w:pPr>
        <w:pStyle w:val="PL"/>
        <w:spacing w:line="0" w:lineRule="atLeast"/>
        <w:rPr>
          <w:ins w:id="896" w:author="Jian (James) Xu_LGE" w:date="2020-03-20T23:25:00Z"/>
          <w:lang w:eastAsia="zh-CN"/>
        </w:rPr>
      </w:pPr>
      <w:ins w:id="897" w:author="Jian (James) Xu_LGE" w:date="2020-03-20T23:25:00Z">
        <w:r w:rsidRPr="00685B1D">
          <w:rPr>
            <w:rFonts w:hint="eastAsia"/>
            <w:lang w:eastAsia="zh-CN"/>
          </w:rPr>
          <w:tab/>
          <w:t>pc</w:t>
        </w:r>
        <w:r w:rsidRPr="00685B1D">
          <w:rPr>
            <w:rFonts w:eastAsia="바탕"/>
            <w:lang w:eastAsia="ja-JP"/>
          </w:rPr>
          <w:t>5FlowBitRates</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PC</w:t>
        </w:r>
        <w:r w:rsidRPr="00685B1D">
          <w:rPr>
            <w:rFonts w:eastAsia="바탕"/>
            <w:lang w:eastAsia="ja-JP"/>
          </w:rPr>
          <w:t>5FlowBitRates</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138497E3" w14:textId="77777777" w:rsidR="00C74C00" w:rsidRPr="00685B1D" w:rsidRDefault="00C74C00" w:rsidP="00C74C00">
      <w:pPr>
        <w:pStyle w:val="PL"/>
        <w:spacing w:line="0" w:lineRule="atLeast"/>
        <w:rPr>
          <w:ins w:id="898" w:author="Jian (James) Xu_LGE" w:date="2020-03-20T23:25:00Z"/>
          <w:noProof w:val="0"/>
          <w:snapToGrid w:val="0"/>
          <w:lang w:eastAsia="zh-CN"/>
        </w:rPr>
      </w:pPr>
      <w:ins w:id="899" w:author="Jian (James) Xu_LGE" w:date="2020-03-20T23:25: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hint="eastAsia"/>
            <w:lang w:eastAsia="zh-CN"/>
          </w:rPr>
          <w:tab/>
        </w:r>
        <w:r w:rsidRPr="00685B1D">
          <w:rPr>
            <w:rFonts w:hint="eastAsia"/>
            <w:lang w:eastAsia="zh-CN"/>
          </w:rPr>
          <w:tab/>
        </w:r>
        <w:r w:rsidRPr="00685B1D">
          <w:rPr>
            <w:rFonts w:eastAsia="바탕"/>
            <w:lang w:eastAsia="ja-JP"/>
          </w:rPr>
          <w:t>OPTIONAL,</w:t>
        </w:r>
      </w:ins>
    </w:p>
    <w:p w14:paraId="60C388D3" w14:textId="77777777" w:rsidR="00C74C00" w:rsidRPr="00685B1D" w:rsidRDefault="00C74C00" w:rsidP="00C74C00">
      <w:pPr>
        <w:pStyle w:val="PL"/>
        <w:rPr>
          <w:ins w:id="900" w:author="Jian (James) Xu_LGE" w:date="2020-03-20T23:25:00Z"/>
          <w:noProof w:val="0"/>
          <w:snapToGrid w:val="0"/>
        </w:rPr>
      </w:pPr>
      <w:ins w:id="901" w:author="Jian (James) Xu_LGE" w:date="2020-03-20T23:25:00Z">
        <w:r w:rsidRPr="00685B1D">
          <w:rPr>
            <w:noProof w:val="0"/>
            <w:snapToGrid w:val="0"/>
          </w:rPr>
          <w:tab/>
        </w:r>
        <w:proofErr w:type="gramStart"/>
        <w:r w:rsidRPr="00685B1D">
          <w:rPr>
            <w:noProof w:val="0"/>
            <w:snapToGrid w:val="0"/>
          </w:rPr>
          <w:t>iE-Extensions</w:t>
        </w:r>
        <w:proofErr w:type="gramEnd"/>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eastAsia="바탕" w:hint="eastAsia"/>
            <w:lang w:eastAsia="ja-JP"/>
          </w:rPr>
          <w:t>PC5QoS</w:t>
        </w:r>
        <w:r>
          <w:rPr>
            <w:rFonts w:eastAsia="바탕"/>
            <w:lang w:eastAsia="ja-JP"/>
          </w:rPr>
          <w:t>F</w:t>
        </w:r>
        <w:r w:rsidRPr="00685B1D">
          <w:rPr>
            <w:rFonts w:eastAsia="바탕" w:hint="eastAsia"/>
            <w:lang w:eastAsia="ja-JP"/>
          </w:rPr>
          <w:t>low</w:t>
        </w:r>
        <w:r w:rsidRPr="00685B1D">
          <w:rPr>
            <w:rFonts w:eastAsia="바탕"/>
            <w:lang w:eastAsia="ja-JP"/>
          </w:rPr>
          <w:t>Item</w:t>
        </w:r>
        <w:r w:rsidRPr="00685B1D">
          <w:rPr>
            <w:noProof w:val="0"/>
            <w:snapToGrid w:val="0"/>
          </w:rPr>
          <w:t>-ExtIEs} }</w:t>
        </w:r>
        <w:r w:rsidRPr="00685B1D">
          <w:rPr>
            <w:noProof w:val="0"/>
            <w:snapToGrid w:val="0"/>
          </w:rPr>
          <w:tab/>
          <w:t>OPTIONAL,</w:t>
        </w:r>
      </w:ins>
    </w:p>
    <w:p w14:paraId="4864EAAE" w14:textId="77777777" w:rsidR="00C74C00" w:rsidRPr="00685B1D" w:rsidRDefault="00C74C00" w:rsidP="00C74C00">
      <w:pPr>
        <w:pStyle w:val="PL"/>
        <w:rPr>
          <w:ins w:id="902" w:author="Jian (James) Xu_LGE" w:date="2020-03-20T23:25:00Z"/>
          <w:noProof w:val="0"/>
          <w:snapToGrid w:val="0"/>
        </w:rPr>
      </w:pPr>
      <w:ins w:id="903" w:author="Jian (James) Xu_LGE" w:date="2020-03-20T23:25:00Z">
        <w:r w:rsidRPr="00685B1D">
          <w:rPr>
            <w:noProof w:val="0"/>
            <w:snapToGrid w:val="0"/>
          </w:rPr>
          <w:tab/>
          <w:t>...</w:t>
        </w:r>
      </w:ins>
    </w:p>
    <w:p w14:paraId="628C01DB" w14:textId="77777777" w:rsidR="00C74C00" w:rsidRPr="00685B1D" w:rsidRDefault="00C74C00" w:rsidP="00C74C00">
      <w:pPr>
        <w:pStyle w:val="PL"/>
        <w:rPr>
          <w:ins w:id="904" w:author="Jian (James) Xu_LGE" w:date="2020-03-20T23:25:00Z"/>
          <w:noProof w:val="0"/>
          <w:snapToGrid w:val="0"/>
        </w:rPr>
      </w:pPr>
      <w:ins w:id="905" w:author="Jian (James) Xu_LGE" w:date="2020-03-20T23:25:00Z">
        <w:r w:rsidRPr="00685B1D">
          <w:rPr>
            <w:noProof w:val="0"/>
            <w:snapToGrid w:val="0"/>
          </w:rPr>
          <w:t>}</w:t>
        </w:r>
      </w:ins>
    </w:p>
    <w:p w14:paraId="303016EF" w14:textId="77777777" w:rsidR="00C74C00" w:rsidRDefault="00C74C00" w:rsidP="00C74C00">
      <w:pPr>
        <w:pStyle w:val="PL"/>
        <w:rPr>
          <w:ins w:id="906" w:author="Jian (James) Xu_LGE" w:date="2020-03-20T23:25:00Z"/>
          <w:rFonts w:eastAsia="SimSun"/>
          <w:lang w:eastAsia="zh-CN"/>
        </w:rPr>
      </w:pPr>
    </w:p>
    <w:p w14:paraId="3FECA9A3" w14:textId="77777777" w:rsidR="00C74C00" w:rsidRPr="00C74C00" w:rsidRDefault="00C74C00" w:rsidP="00C74C00">
      <w:pPr>
        <w:pStyle w:val="PL"/>
        <w:rPr>
          <w:ins w:id="907" w:author="Jian (James) Xu_LGE" w:date="2020-03-20T23:25:00Z"/>
          <w:rFonts w:eastAsia="SimSun"/>
          <w:lang w:eastAsia="zh-CN"/>
        </w:rPr>
      </w:pPr>
      <w:ins w:id="908" w:author="Jian (James) Xu_LGE" w:date="2020-03-20T23:25:00Z">
        <w:r w:rsidRPr="00C74C00">
          <w:rPr>
            <w:rFonts w:eastAsia="SimSun"/>
            <w:lang w:eastAsia="zh-CN"/>
          </w:rPr>
          <w:t>PC5QoSFlowItem-ExtIEs NGAP-PROTOCOL-EXTENSION ::= {</w:t>
        </w:r>
      </w:ins>
    </w:p>
    <w:p w14:paraId="7534B1BF" w14:textId="77777777" w:rsidR="00C74C00" w:rsidRPr="00C74C00" w:rsidRDefault="00C74C00" w:rsidP="00C74C00">
      <w:pPr>
        <w:pStyle w:val="PL"/>
        <w:rPr>
          <w:ins w:id="909" w:author="Jian (James) Xu_LGE" w:date="2020-03-20T23:25:00Z"/>
          <w:rFonts w:eastAsia="SimSun"/>
          <w:lang w:eastAsia="zh-CN"/>
        </w:rPr>
      </w:pPr>
      <w:ins w:id="910" w:author="Jian (James) Xu_LGE" w:date="2020-03-20T23:25:00Z">
        <w:r w:rsidRPr="00C74C00">
          <w:rPr>
            <w:rFonts w:eastAsia="SimSun"/>
            <w:lang w:eastAsia="zh-CN"/>
          </w:rPr>
          <w:t xml:space="preserve">             ...</w:t>
        </w:r>
      </w:ins>
    </w:p>
    <w:p w14:paraId="0193DCEF" w14:textId="77777777" w:rsidR="00C74C00" w:rsidRDefault="00C74C00" w:rsidP="00C74C00">
      <w:pPr>
        <w:pStyle w:val="PL"/>
        <w:rPr>
          <w:ins w:id="911" w:author="Jian (James) Xu_LGE" w:date="2020-03-20T23:25:00Z"/>
          <w:rFonts w:eastAsia="SimSun"/>
          <w:lang w:eastAsia="zh-CN"/>
        </w:rPr>
      </w:pPr>
      <w:ins w:id="912" w:author="Jian (James) Xu_LGE" w:date="2020-03-20T23:25:00Z">
        <w:r w:rsidRPr="00C74C00">
          <w:rPr>
            <w:rFonts w:eastAsia="SimSun"/>
            <w:lang w:eastAsia="zh-CN"/>
          </w:rPr>
          <w:t>}</w:t>
        </w:r>
      </w:ins>
    </w:p>
    <w:p w14:paraId="208F69B5" w14:textId="77777777" w:rsidR="00C74C00" w:rsidRPr="00012A8E" w:rsidRDefault="00C74C00" w:rsidP="00C74C00">
      <w:pPr>
        <w:pStyle w:val="PL"/>
        <w:rPr>
          <w:ins w:id="913" w:author="Jian (James) Xu_LGE" w:date="2020-03-20T23:25:00Z"/>
          <w:rFonts w:eastAsia="SimSun"/>
          <w:lang w:eastAsia="zh-CN"/>
          <w:rPrChange w:id="914" w:author="Jian (James) Xu_LGE_Rapporteur" w:date="2020-03-12T19:17:00Z">
            <w:rPr>
              <w:ins w:id="915" w:author="Jian (James) Xu_LGE" w:date="2020-03-20T23:25:00Z"/>
              <w:lang w:eastAsia="zh-CN"/>
            </w:rPr>
          </w:rPrChange>
        </w:rPr>
      </w:pPr>
    </w:p>
    <w:p w14:paraId="38D71707" w14:textId="77777777" w:rsidR="00C74C00" w:rsidRPr="00685B1D" w:rsidRDefault="00C74C00" w:rsidP="00C74C00">
      <w:pPr>
        <w:pStyle w:val="PL"/>
        <w:spacing w:line="0" w:lineRule="atLeast"/>
        <w:rPr>
          <w:ins w:id="916" w:author="Jian (James) Xu_LGE" w:date="2020-03-20T23:25:00Z"/>
          <w:rFonts w:eastAsia="바탕"/>
          <w:lang w:eastAsia="ja-JP"/>
        </w:rPr>
      </w:pPr>
      <w:ins w:id="917" w:author="Jian (James) Xu_LGE" w:date="2020-03-20T23:25:00Z">
        <w:r w:rsidRPr="00685B1D">
          <w:rPr>
            <w:rFonts w:hint="eastAsia"/>
            <w:lang w:eastAsia="zh-CN"/>
          </w:rPr>
          <w:t>PC</w:t>
        </w:r>
        <w:r w:rsidRPr="00685B1D">
          <w:rPr>
            <w:rFonts w:eastAsia="바탕"/>
            <w:lang w:eastAsia="ja-JP"/>
          </w:rPr>
          <w:t>5FlowBitRates</w:t>
        </w:r>
        <w:r w:rsidRPr="00685B1D">
          <w:rPr>
            <w:rFonts w:hint="eastAsia"/>
            <w:lang w:eastAsia="zh-CN"/>
          </w:rPr>
          <w:t xml:space="preserve"> </w:t>
        </w:r>
        <w:r w:rsidRPr="00685B1D">
          <w:rPr>
            <w:rFonts w:eastAsia="바탕"/>
            <w:lang w:eastAsia="ja-JP"/>
          </w:rPr>
          <w:t>::= SEQUENCE {</w:t>
        </w:r>
      </w:ins>
    </w:p>
    <w:p w14:paraId="2E9B3775" w14:textId="77777777" w:rsidR="00C74C00" w:rsidRPr="00685B1D" w:rsidRDefault="00C74C00" w:rsidP="00C74C00">
      <w:pPr>
        <w:pStyle w:val="PL"/>
        <w:spacing w:line="0" w:lineRule="atLeast"/>
        <w:rPr>
          <w:ins w:id="918" w:author="Jian (James) Xu_LGE" w:date="2020-03-20T23:25:00Z"/>
          <w:noProof w:val="0"/>
          <w:snapToGrid w:val="0"/>
          <w:lang w:eastAsia="zh-CN"/>
        </w:rPr>
      </w:pPr>
      <w:ins w:id="919" w:author="Jian (James) Xu_LGE" w:date="2020-03-20T23:25:00Z">
        <w:r w:rsidRPr="00685B1D">
          <w:rPr>
            <w:rFonts w:hint="eastAsia"/>
            <w:noProof w:val="0"/>
            <w:snapToGrid w:val="0"/>
            <w:lang w:eastAsia="zh-CN"/>
          </w:rPr>
          <w:tab/>
        </w:r>
        <w:proofErr w:type="gramStart"/>
        <w:r w:rsidRPr="00685B1D">
          <w:rPr>
            <w:noProof w:val="0"/>
            <w:snapToGrid w:val="0"/>
          </w:rPr>
          <w:t>guaranteedFlowBitRate</w:t>
        </w:r>
        <w:proofErr w:type="gramEnd"/>
        <w:r w:rsidRPr="00685B1D">
          <w:rPr>
            <w:noProof w:val="0"/>
            <w:snapToGrid w:val="0"/>
          </w:rPr>
          <w:tab/>
        </w:r>
        <w:r w:rsidRPr="00685B1D">
          <w:rPr>
            <w:noProof w:val="0"/>
            <w:snapToGrid w:val="0"/>
          </w:rPr>
          <w:tab/>
          <w:t>BitRate,</w:t>
        </w:r>
      </w:ins>
    </w:p>
    <w:p w14:paraId="13AB3F73" w14:textId="77777777" w:rsidR="00C74C00" w:rsidRPr="008601DF" w:rsidRDefault="00C74C00" w:rsidP="00C74C00">
      <w:pPr>
        <w:pStyle w:val="PL"/>
        <w:spacing w:line="0" w:lineRule="atLeast"/>
        <w:rPr>
          <w:ins w:id="920" w:author="Jian (James) Xu_LGE" w:date="2020-03-20T23:25:00Z"/>
          <w:noProof w:val="0"/>
          <w:snapToGrid w:val="0"/>
          <w:lang w:eastAsia="zh-CN"/>
        </w:rPr>
      </w:pPr>
      <w:ins w:id="921" w:author="Jian (James) Xu_LGE" w:date="2020-03-20T23:25:00Z">
        <w:r w:rsidRPr="008601DF">
          <w:rPr>
            <w:rFonts w:hint="eastAsia"/>
            <w:lang w:eastAsia="zh-CN"/>
          </w:rPr>
          <w:tab/>
        </w:r>
        <w:proofErr w:type="gramStart"/>
        <w:r w:rsidRPr="008601DF">
          <w:rPr>
            <w:rFonts w:hint="eastAsia"/>
            <w:lang w:eastAsia="zh-CN"/>
          </w:rPr>
          <w:t>m</w:t>
        </w:r>
        <w:r w:rsidRPr="008601DF">
          <w:t>aximum</w:t>
        </w:r>
        <w:r w:rsidRPr="008601DF">
          <w:rPr>
            <w:noProof w:val="0"/>
            <w:snapToGrid w:val="0"/>
          </w:rPr>
          <w:t>FlowBitRate</w:t>
        </w:r>
        <w:proofErr w:type="gramEnd"/>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ins>
    </w:p>
    <w:p w14:paraId="2BADDE3E" w14:textId="77777777" w:rsidR="00C74C00" w:rsidRPr="00685B1D" w:rsidRDefault="00C74C00" w:rsidP="00C74C00">
      <w:pPr>
        <w:pStyle w:val="PL"/>
        <w:rPr>
          <w:ins w:id="922" w:author="Jian (James) Xu_LGE" w:date="2020-03-20T23:25:00Z"/>
          <w:noProof w:val="0"/>
          <w:snapToGrid w:val="0"/>
        </w:rPr>
      </w:pPr>
      <w:ins w:id="923" w:author="Jian (James) Xu_LGE" w:date="2020-03-20T23:25:00Z">
        <w:r w:rsidRPr="00685B1D">
          <w:rPr>
            <w:noProof w:val="0"/>
            <w:snapToGrid w:val="0"/>
          </w:rPr>
          <w:tab/>
        </w:r>
        <w:proofErr w:type="gramStart"/>
        <w:r w:rsidRPr="00685B1D">
          <w:rPr>
            <w:noProof w:val="0"/>
            <w:snapToGrid w:val="0"/>
          </w:rPr>
          <w:t>iE-Extensions</w:t>
        </w:r>
        <w:proofErr w:type="gramEnd"/>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바탕"/>
            <w:lang w:eastAsia="ja-JP"/>
          </w:rPr>
          <w:t>5FlowBitRates</w:t>
        </w:r>
        <w:r w:rsidRPr="00685B1D">
          <w:rPr>
            <w:noProof w:val="0"/>
            <w:snapToGrid w:val="0"/>
          </w:rPr>
          <w:t>-ExtIEs} }</w:t>
        </w:r>
        <w:r w:rsidRPr="00685B1D">
          <w:rPr>
            <w:noProof w:val="0"/>
            <w:snapToGrid w:val="0"/>
          </w:rPr>
          <w:tab/>
          <w:t>OPTIONAL,</w:t>
        </w:r>
      </w:ins>
    </w:p>
    <w:p w14:paraId="4833C498" w14:textId="77777777" w:rsidR="00C74C00" w:rsidRPr="00685B1D" w:rsidRDefault="00C74C00" w:rsidP="00C74C00">
      <w:pPr>
        <w:pStyle w:val="PL"/>
        <w:rPr>
          <w:ins w:id="924" w:author="Jian (James) Xu_LGE" w:date="2020-03-20T23:25:00Z"/>
          <w:noProof w:val="0"/>
          <w:snapToGrid w:val="0"/>
        </w:rPr>
      </w:pPr>
      <w:ins w:id="925" w:author="Jian (James) Xu_LGE" w:date="2020-03-20T23:25:00Z">
        <w:r w:rsidRPr="00685B1D">
          <w:rPr>
            <w:noProof w:val="0"/>
            <w:snapToGrid w:val="0"/>
          </w:rPr>
          <w:tab/>
          <w:t>...</w:t>
        </w:r>
      </w:ins>
    </w:p>
    <w:p w14:paraId="0509CD6B" w14:textId="77777777" w:rsidR="00C74C00" w:rsidRPr="009973B8" w:rsidRDefault="00C74C00" w:rsidP="00C74C00">
      <w:pPr>
        <w:pStyle w:val="PL"/>
        <w:rPr>
          <w:ins w:id="926" w:author="Jian (James) Xu_LGE" w:date="2020-03-20T23:25:00Z"/>
          <w:noProof w:val="0"/>
          <w:snapToGrid w:val="0"/>
          <w:lang w:eastAsia="zh-CN"/>
        </w:rPr>
      </w:pPr>
      <w:ins w:id="927" w:author="Jian (James) Xu_LGE" w:date="2020-03-20T23:25:00Z">
        <w:r w:rsidRPr="00685B1D">
          <w:rPr>
            <w:noProof w:val="0"/>
            <w:snapToGrid w:val="0"/>
          </w:rPr>
          <w:t>}</w:t>
        </w:r>
      </w:ins>
    </w:p>
    <w:p w14:paraId="641A3F4F" w14:textId="77777777" w:rsidR="00C74C00" w:rsidRPr="00012A8E" w:rsidRDefault="00C74C00">
      <w:pPr>
        <w:pStyle w:val="PL"/>
        <w:rPr>
          <w:ins w:id="928" w:author="Jian (James) Xu_LGE" w:date="2020-03-20T23:25:00Z"/>
          <w:snapToGrid w:val="0"/>
          <w:rPrChange w:id="929" w:author="Jian (James) Xu_LGE_Rapporteur" w:date="2020-03-12T19:19:00Z">
            <w:rPr>
              <w:ins w:id="930" w:author="Jian (James) Xu_LGE" w:date="2020-03-20T23:25:00Z"/>
              <w:b/>
              <w:highlight w:val="red"/>
            </w:rPr>
          </w:rPrChange>
        </w:rPr>
        <w:pPrChange w:id="931" w:author="Jian (James) Xu_LGE_Rapporteur" w:date="2020-03-12T19:19:00Z">
          <w:pPr/>
        </w:pPrChange>
      </w:pPr>
    </w:p>
    <w:p w14:paraId="5DFBB7CD" w14:textId="77777777" w:rsidR="00C74C00" w:rsidRPr="00C74C00" w:rsidRDefault="00C74C00" w:rsidP="00C74C00">
      <w:pPr>
        <w:pStyle w:val="PL"/>
        <w:rPr>
          <w:ins w:id="932" w:author="Jian (James) Xu_LGE" w:date="2020-03-20T23:25:00Z"/>
          <w:noProof w:val="0"/>
          <w:snapToGrid w:val="0"/>
        </w:rPr>
      </w:pPr>
      <w:ins w:id="933" w:author="Jian (James) Xu_LGE" w:date="2020-03-20T23:25:00Z">
        <w:r w:rsidRPr="00C74C00">
          <w:rPr>
            <w:noProof w:val="0"/>
            <w:snapToGrid w:val="0"/>
          </w:rPr>
          <w:t>PC5FlowBitRates-ExtIEs NGAP-PROTOCOL-</w:t>
        </w:r>
        <w:proofErr w:type="gramStart"/>
        <w:r w:rsidRPr="00C74C00">
          <w:rPr>
            <w:noProof w:val="0"/>
            <w:snapToGrid w:val="0"/>
          </w:rPr>
          <w:t>EXTENSION :</w:t>
        </w:r>
        <w:proofErr w:type="gramEnd"/>
        <w:r w:rsidRPr="00C74C00">
          <w:rPr>
            <w:noProof w:val="0"/>
            <w:snapToGrid w:val="0"/>
          </w:rPr>
          <w:t>:= {</w:t>
        </w:r>
      </w:ins>
    </w:p>
    <w:p w14:paraId="1CC72837" w14:textId="77777777" w:rsidR="00C74C00" w:rsidRPr="00C74C00" w:rsidRDefault="00C74C00" w:rsidP="00C74C00">
      <w:pPr>
        <w:pStyle w:val="PL"/>
        <w:rPr>
          <w:ins w:id="934" w:author="Jian (James) Xu_LGE" w:date="2020-03-20T23:25:00Z"/>
          <w:noProof w:val="0"/>
          <w:snapToGrid w:val="0"/>
        </w:rPr>
      </w:pPr>
      <w:ins w:id="935" w:author="Jian (James) Xu_LGE" w:date="2020-03-20T23:25:00Z">
        <w:r w:rsidRPr="00C74C00">
          <w:rPr>
            <w:noProof w:val="0"/>
            <w:snapToGrid w:val="0"/>
          </w:rPr>
          <w:t xml:space="preserve">             ...</w:t>
        </w:r>
      </w:ins>
    </w:p>
    <w:p w14:paraId="1F5E794F" w14:textId="77777777" w:rsidR="00C74C00" w:rsidRPr="00012A8E" w:rsidRDefault="00C74C00">
      <w:pPr>
        <w:pStyle w:val="PL"/>
        <w:rPr>
          <w:ins w:id="936" w:author="Jian (James) Xu_LGE" w:date="2020-03-20T23:25:00Z"/>
          <w:snapToGrid w:val="0"/>
          <w:rPrChange w:id="937" w:author="Jian (James) Xu_LGE_Rapporteur" w:date="2020-03-12T19:19:00Z">
            <w:rPr>
              <w:ins w:id="938" w:author="Jian (James) Xu_LGE" w:date="2020-03-20T23:25:00Z"/>
              <w:b/>
              <w:highlight w:val="red"/>
            </w:rPr>
          </w:rPrChange>
        </w:rPr>
        <w:pPrChange w:id="939" w:author="Jian (James) Xu_LGE_Rapporteur" w:date="2020-03-12T19:19:00Z">
          <w:pPr/>
        </w:pPrChange>
      </w:pPr>
      <w:ins w:id="940" w:author="Jian (James) Xu_LGE" w:date="2020-03-20T23:25:00Z">
        <w:r w:rsidRPr="00C74C00">
          <w:rPr>
            <w:noProof w:val="0"/>
            <w:snapToGrid w:val="0"/>
            <w:rPrChange w:id="941" w:author="Jian (James) Xu_LGE_Rapporteur" w:date="2020-03-12T19:22:00Z">
              <w:rPr>
                <w:snapToGrid w:val="0"/>
              </w:rPr>
            </w:rPrChange>
          </w:rPr>
          <w:t>}</w:t>
        </w:r>
      </w:ins>
    </w:p>
    <w:p w14:paraId="06608F70" w14:textId="77777777" w:rsidR="00C74C00" w:rsidRDefault="00C74C00" w:rsidP="00C74C00">
      <w:pPr>
        <w:rPr>
          <w:ins w:id="942" w:author="Jian (James) Xu_LGE" w:date="2020-03-20T23:25:00Z"/>
          <w:b/>
          <w:highlight w:val="red"/>
        </w:rPr>
      </w:pPr>
    </w:p>
    <w:p w14:paraId="27075E15" w14:textId="77777777" w:rsidR="00012A8E" w:rsidRDefault="00012A8E" w:rsidP="001505D9">
      <w:pPr>
        <w:rPr>
          <w:b/>
          <w:highlight w:val="red"/>
        </w:rPr>
      </w:pPr>
    </w:p>
    <w:p w14:paraId="7BE772FC" w14:textId="77777777" w:rsidR="00423131" w:rsidRDefault="00423131" w:rsidP="00423131">
      <w:pPr>
        <w:rPr>
          <w:b/>
          <w:highlight w:val="red"/>
        </w:rPr>
      </w:pPr>
      <w:r w:rsidRPr="00CA6F66">
        <w:rPr>
          <w:b/>
          <w:highlight w:val="red"/>
        </w:rPr>
        <w:t>UNCHANGED PART OMITTED</w:t>
      </w:r>
    </w:p>
    <w:p w14:paraId="79332C2C" w14:textId="77777777" w:rsidR="00423131" w:rsidRDefault="00423131" w:rsidP="00423131">
      <w:pPr>
        <w:rPr>
          <w:b/>
          <w:highlight w:val="red"/>
        </w:rPr>
      </w:pPr>
    </w:p>
    <w:p w14:paraId="3B32934A" w14:textId="77777777" w:rsidR="00423131" w:rsidRDefault="00423131" w:rsidP="00423131">
      <w:pPr>
        <w:rPr>
          <w:rFonts w:ascii="Courier New" w:hAnsi="Courier New"/>
          <w:snapToGrid w:val="0"/>
          <w:sz w:val="16"/>
        </w:rPr>
      </w:pPr>
      <w:r w:rsidRPr="00423131">
        <w:rPr>
          <w:rFonts w:ascii="Courier New" w:hAnsi="Courier New"/>
          <w:snapToGrid w:val="0"/>
          <w:sz w:val="16"/>
        </w:rPr>
        <w:t xml:space="preserve">-- </w:t>
      </w:r>
      <w:r>
        <w:rPr>
          <w:rFonts w:ascii="Courier New" w:hAnsi="Courier New"/>
          <w:snapToGrid w:val="0"/>
          <w:sz w:val="16"/>
        </w:rPr>
        <w:t>R</w:t>
      </w:r>
    </w:p>
    <w:p w14:paraId="2C3528E8" w14:textId="77777777" w:rsid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
    <w:p w14:paraId="6FAE845E"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roofErr w:type="gramStart"/>
      <w:r w:rsidRPr="00971DF6">
        <w:rPr>
          <w:rFonts w:ascii="Courier New" w:eastAsia="맑은 고딕" w:hAnsi="Courier New"/>
          <w:snapToGrid w:val="0"/>
          <w:sz w:val="16"/>
          <w:lang w:eastAsia="en-GB"/>
        </w:rPr>
        <w:t>RANNodeName :</w:t>
      </w:r>
      <w:proofErr w:type="gramEnd"/>
      <w:r w:rsidRPr="00971DF6">
        <w:rPr>
          <w:rFonts w:ascii="Courier New" w:eastAsia="맑은 고딕" w:hAnsi="Courier New"/>
          <w:snapToGrid w:val="0"/>
          <w:sz w:val="16"/>
          <w:lang w:eastAsia="en-GB"/>
        </w:rPr>
        <w:t>:= PrintableString (SIZE(1..150, ...))</w:t>
      </w:r>
    </w:p>
    <w:p w14:paraId="1518F35A"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
    <w:p w14:paraId="793C7811"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roofErr w:type="gramStart"/>
      <w:r w:rsidRPr="00971DF6">
        <w:rPr>
          <w:rFonts w:ascii="Courier New" w:eastAsia="맑은 고딕" w:hAnsi="Courier New"/>
          <w:snapToGrid w:val="0"/>
          <w:sz w:val="16"/>
          <w:lang w:eastAsia="en-GB"/>
        </w:rPr>
        <w:t>RANPagingPriority :</w:t>
      </w:r>
      <w:proofErr w:type="gramEnd"/>
      <w:r w:rsidRPr="00971DF6">
        <w:rPr>
          <w:rFonts w:ascii="Courier New" w:eastAsia="맑은 고딕" w:hAnsi="Courier New"/>
          <w:snapToGrid w:val="0"/>
          <w:sz w:val="16"/>
          <w:lang w:eastAsia="en-GB"/>
        </w:rPr>
        <w:t>:= INTEGER (1..256)</w:t>
      </w:r>
    </w:p>
    <w:p w14:paraId="1FD7231B"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
    <w:p w14:paraId="1B6A9143"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RANStatusTransfer-</w:t>
      </w:r>
      <w:proofErr w:type="gramStart"/>
      <w:r w:rsidRPr="00971DF6">
        <w:rPr>
          <w:rFonts w:ascii="Courier New" w:eastAsia="맑은 고딕" w:hAnsi="Courier New"/>
          <w:snapToGrid w:val="0"/>
          <w:sz w:val="16"/>
          <w:lang w:eastAsia="en-GB"/>
        </w:rPr>
        <w:t>TransparentContainer :</w:t>
      </w:r>
      <w:proofErr w:type="gramEnd"/>
      <w:r w:rsidRPr="00971DF6">
        <w:rPr>
          <w:rFonts w:ascii="Courier New" w:eastAsia="맑은 고딕" w:hAnsi="Courier New"/>
          <w:snapToGrid w:val="0"/>
          <w:sz w:val="16"/>
          <w:lang w:eastAsia="en-GB"/>
        </w:rPr>
        <w:t>:= SEQUENCE {</w:t>
      </w:r>
    </w:p>
    <w:p w14:paraId="625371A2"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ab/>
      </w:r>
      <w:bookmarkStart w:id="943" w:name="_Hlk513994477"/>
      <w:r w:rsidRPr="00971DF6">
        <w:rPr>
          <w:rFonts w:ascii="Courier New" w:eastAsia="맑은 고딕" w:hAnsi="Courier New"/>
          <w:noProof/>
          <w:snapToGrid w:val="0"/>
          <w:sz w:val="16"/>
          <w:lang w:eastAsia="en-GB"/>
        </w:rPr>
        <w:t>dRBsSubjectToStatusTransferList</w:t>
      </w:r>
      <w:bookmarkEnd w:id="943"/>
      <w:r w:rsidRPr="00971DF6">
        <w:rPr>
          <w:rFonts w:ascii="Courier New" w:eastAsia="맑은 고딕" w:hAnsi="Courier New"/>
          <w:snapToGrid w:val="0"/>
          <w:sz w:val="16"/>
          <w:lang w:eastAsia="en-GB"/>
        </w:rPr>
        <w:tab/>
      </w:r>
      <w:r w:rsidRPr="00971DF6">
        <w:rPr>
          <w:rFonts w:ascii="Courier New" w:eastAsia="맑은 고딕" w:hAnsi="Courier New"/>
          <w:snapToGrid w:val="0"/>
          <w:sz w:val="16"/>
          <w:lang w:eastAsia="en-GB"/>
        </w:rPr>
        <w:tab/>
      </w:r>
      <w:r w:rsidRPr="00971DF6">
        <w:rPr>
          <w:rFonts w:ascii="Courier New" w:eastAsia="맑은 고딕" w:hAnsi="Courier New"/>
          <w:noProof/>
          <w:snapToGrid w:val="0"/>
          <w:sz w:val="16"/>
          <w:lang w:eastAsia="en-GB"/>
        </w:rPr>
        <w:t>DRBsSubjectToStatusTransferList</w:t>
      </w:r>
      <w:r w:rsidRPr="00971DF6">
        <w:rPr>
          <w:rFonts w:ascii="Courier New" w:eastAsia="맑은 고딕" w:hAnsi="Courier New"/>
          <w:snapToGrid w:val="0"/>
          <w:sz w:val="16"/>
          <w:lang w:eastAsia="en-GB"/>
        </w:rPr>
        <w:t>,</w:t>
      </w:r>
    </w:p>
    <w:p w14:paraId="363B39D4"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ab/>
      </w:r>
      <w:proofErr w:type="gramStart"/>
      <w:r w:rsidRPr="00971DF6">
        <w:rPr>
          <w:rFonts w:ascii="Courier New" w:eastAsia="맑은 고딕" w:hAnsi="Courier New"/>
          <w:snapToGrid w:val="0"/>
          <w:sz w:val="16"/>
          <w:lang w:eastAsia="en-GB"/>
        </w:rPr>
        <w:t>iE-Extensions</w:t>
      </w:r>
      <w:proofErr w:type="gramEnd"/>
      <w:r w:rsidRPr="00971DF6">
        <w:rPr>
          <w:rFonts w:ascii="Courier New" w:eastAsia="맑은 고딕" w:hAnsi="Courier New"/>
          <w:snapToGrid w:val="0"/>
          <w:sz w:val="16"/>
          <w:lang w:eastAsia="en-GB"/>
        </w:rPr>
        <w:tab/>
      </w:r>
      <w:r w:rsidRPr="00971DF6">
        <w:rPr>
          <w:rFonts w:ascii="Courier New" w:eastAsia="맑은 고딕" w:hAnsi="Courier New"/>
          <w:snapToGrid w:val="0"/>
          <w:sz w:val="16"/>
          <w:lang w:eastAsia="en-GB"/>
        </w:rPr>
        <w:tab/>
        <w:t>ProtocolExtensionContainer { {RANStatusTransfer-TransparentContainer-ExtIEs} }</w:t>
      </w:r>
      <w:r w:rsidRPr="00971DF6">
        <w:rPr>
          <w:rFonts w:ascii="Courier New" w:eastAsia="맑은 고딕" w:hAnsi="Courier New"/>
          <w:snapToGrid w:val="0"/>
          <w:sz w:val="16"/>
          <w:lang w:eastAsia="en-GB"/>
        </w:rPr>
        <w:tab/>
        <w:t>OPTIONAL,</w:t>
      </w:r>
    </w:p>
    <w:p w14:paraId="19265C06"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ab/>
        <w:t>...</w:t>
      </w:r>
    </w:p>
    <w:p w14:paraId="6FA51C22"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w:t>
      </w:r>
    </w:p>
    <w:p w14:paraId="66787B5E" w14:textId="77777777" w:rsidR="00971DF6" w:rsidRPr="00971DF6" w:rsidDel="00423131" w:rsidRDefault="00971DF6" w:rsidP="00423131">
      <w:pPr>
        <w:rPr>
          <w:del w:id="944" w:author="R3-197771" w:date="2019-11-28T10:00:00Z"/>
          <w:rFonts w:ascii="Courier New" w:eastAsia="맑은 고딕" w:hAnsi="Courier New"/>
          <w:snapToGrid w:val="0"/>
          <w:sz w:val="16"/>
          <w:lang w:eastAsia="en-GB"/>
        </w:rPr>
      </w:pPr>
    </w:p>
    <w:p w14:paraId="3C4DD804" w14:textId="1164E381" w:rsidR="00971DF6" w:rsidRDefault="00971DF6" w:rsidP="006B0E23">
      <w:pPr>
        <w:rPr>
          <w:rFonts w:ascii="Courier New" w:eastAsia="맑은 고딕" w:hAnsi="Courier New"/>
          <w:snapToGrid w:val="0"/>
          <w:sz w:val="16"/>
          <w:lang w:eastAsia="en-GB"/>
        </w:rPr>
      </w:pPr>
      <w:r w:rsidRPr="00971DF6">
        <w:rPr>
          <w:rFonts w:ascii="Courier New" w:eastAsia="맑은 고딕" w:hAnsi="Courier New"/>
          <w:snapToGrid w:val="0"/>
          <w:sz w:val="16"/>
          <w:highlight w:val="red"/>
          <w:lang w:eastAsia="en-GB"/>
        </w:rPr>
        <w:t>UNCHANGED PART OMITTED</w:t>
      </w:r>
    </w:p>
    <w:p w14:paraId="60572E2E" w14:textId="77777777" w:rsidR="00971DF6" w:rsidRPr="00971DF6" w:rsidRDefault="00971DF6" w:rsidP="006B0E23">
      <w:pPr>
        <w:rPr>
          <w:rFonts w:ascii="Courier New" w:eastAsia="맑은 고딕" w:hAnsi="Courier New"/>
          <w:snapToGrid w:val="0"/>
          <w:sz w:val="16"/>
          <w:lang w:eastAsia="en-GB"/>
        </w:rPr>
      </w:pPr>
    </w:p>
    <w:p w14:paraId="3879477B" w14:textId="6828A765" w:rsidR="006B0E23" w:rsidRDefault="006B0E23" w:rsidP="006B0E23">
      <w:pPr>
        <w:rPr>
          <w:ins w:id="945" w:author="Jian (James) Xu_LGE" w:date="2020-02-04T16:52:00Z"/>
          <w:b/>
          <w:highlight w:val="red"/>
        </w:rPr>
      </w:pPr>
      <w:proofErr w:type="gramStart"/>
      <w:ins w:id="946" w:author="Jian (James) Xu_LGE" w:date="2020-02-04T16:52:00Z">
        <w:r w:rsidRPr="00971DF6">
          <w:rPr>
            <w:rFonts w:ascii="Courier New" w:eastAsia="맑은 고딕" w:hAnsi="Courier New" w:hint="eastAsia"/>
            <w:snapToGrid w:val="0"/>
            <w:sz w:val="16"/>
            <w:lang w:eastAsia="en-GB"/>
          </w:rPr>
          <w:t>Range :</w:t>
        </w:r>
        <w:proofErr w:type="gramEnd"/>
        <w:r w:rsidRPr="00971DF6">
          <w:rPr>
            <w:rFonts w:ascii="Courier New" w:eastAsia="맑은 고딕" w:hAnsi="Courier New" w:hint="eastAsia"/>
            <w:snapToGrid w:val="0"/>
            <w:sz w:val="16"/>
            <w:lang w:eastAsia="en-GB"/>
          </w:rPr>
          <w:t>:=</w:t>
        </w:r>
        <w:r w:rsidRPr="003C7C4E">
          <w:rPr>
            <w:rFonts w:hint="eastAsia"/>
            <w:lang w:eastAsia="zh-CN"/>
          </w:rPr>
          <w:t xml:space="preserve"> </w:t>
        </w:r>
      </w:ins>
      <w:ins w:id="947" w:author="R3-200303" w:date="2020-03-09T16:47:00Z">
        <w:r w:rsidR="00D7571D" w:rsidRPr="009C2BE1">
          <w:rPr>
            <w:rFonts w:ascii="Courier New" w:eastAsia="Times New Roman" w:hAnsi="Courier New"/>
            <w:snapToGrid w:val="0"/>
            <w:sz w:val="16"/>
            <w:lang w:eastAsia="en-GB"/>
          </w:rPr>
          <w:t>ENUMERATED</w:t>
        </w:r>
        <w:r w:rsidR="00D7571D" w:rsidRPr="00F146D2">
          <w:rPr>
            <w:rFonts w:ascii="Courier New" w:eastAsia="Times New Roman" w:hAnsi="Courier New"/>
            <w:snapToGrid w:val="0"/>
            <w:sz w:val="16"/>
            <w:lang w:eastAsia="en-GB"/>
          </w:rPr>
          <w:t xml:space="preserve"> {m50</w:t>
        </w:r>
        <w:r w:rsidR="00D7571D" w:rsidRPr="00F146D2">
          <w:rPr>
            <w:rFonts w:ascii="Courier New" w:eastAsia="Times New Roman" w:hAnsi="Courier New" w:hint="eastAsia"/>
            <w:snapToGrid w:val="0"/>
            <w:sz w:val="16"/>
            <w:lang w:eastAsia="en-GB"/>
          </w:rPr>
          <w:t>,</w:t>
        </w:r>
        <w:r w:rsidR="00D7571D" w:rsidRPr="00F146D2">
          <w:rPr>
            <w:rFonts w:ascii="Courier New" w:eastAsia="Times New Roman" w:hAnsi="Courier New"/>
            <w:snapToGrid w:val="0"/>
            <w:sz w:val="16"/>
            <w:lang w:eastAsia="en-GB"/>
          </w:rPr>
          <w:t xml:space="preserve"> m80</w:t>
        </w:r>
        <w:r w:rsidR="00D7571D" w:rsidRPr="00F146D2">
          <w:rPr>
            <w:rFonts w:ascii="Courier New" w:eastAsia="Times New Roman" w:hAnsi="Courier New" w:hint="eastAsia"/>
            <w:snapToGrid w:val="0"/>
            <w:sz w:val="16"/>
            <w:lang w:eastAsia="en-GB"/>
          </w:rPr>
          <w:t>,</w:t>
        </w:r>
        <w:r w:rsidR="00D7571D" w:rsidRPr="00F146D2">
          <w:rPr>
            <w:rFonts w:ascii="Courier New" w:eastAsia="Times New Roman" w:hAnsi="Courier New"/>
            <w:snapToGrid w:val="0"/>
            <w:sz w:val="16"/>
            <w:lang w:eastAsia="en-GB"/>
          </w:rPr>
          <w:t xml:space="preserve"> m180, m200, m350,</w:t>
        </w:r>
        <w:r w:rsidR="00D7571D" w:rsidRPr="00F146D2">
          <w:rPr>
            <w:rFonts w:ascii="Courier New" w:eastAsia="Times New Roman" w:hAnsi="Courier New" w:hint="eastAsia"/>
            <w:snapToGrid w:val="0"/>
            <w:sz w:val="16"/>
            <w:lang w:eastAsia="en-GB"/>
          </w:rPr>
          <w:t xml:space="preserve"> </w:t>
        </w:r>
        <w:r w:rsidR="00D7571D" w:rsidRPr="00F146D2">
          <w:rPr>
            <w:rFonts w:ascii="Courier New" w:eastAsia="Times New Roman" w:hAnsi="Courier New"/>
            <w:snapToGrid w:val="0"/>
            <w:sz w:val="16"/>
            <w:lang w:eastAsia="en-GB"/>
          </w:rPr>
          <w:t>m400, m500, m700, m1000,</w:t>
        </w:r>
        <w:r w:rsidR="00D7571D" w:rsidRPr="00F146D2">
          <w:rPr>
            <w:rFonts w:ascii="Courier New" w:eastAsia="Times New Roman" w:hAnsi="Courier New" w:hint="eastAsia"/>
            <w:snapToGrid w:val="0"/>
            <w:sz w:val="16"/>
            <w:lang w:eastAsia="en-GB"/>
          </w:rPr>
          <w:t xml:space="preserve"> </w:t>
        </w:r>
        <w:r w:rsidR="00D7571D" w:rsidRPr="00F146D2">
          <w:rPr>
            <w:rFonts w:ascii="Courier New" w:eastAsia="Times New Roman" w:hAnsi="Courier New"/>
            <w:snapToGrid w:val="0"/>
            <w:sz w:val="16"/>
            <w:lang w:eastAsia="en-GB"/>
          </w:rPr>
          <w:t>...}</w:t>
        </w:r>
      </w:ins>
    </w:p>
    <w:p w14:paraId="7C783FBE" w14:textId="77777777" w:rsidR="00423131" w:rsidRDefault="00423131" w:rsidP="001505D9">
      <w:pPr>
        <w:rPr>
          <w:b/>
          <w:highlight w:val="red"/>
        </w:rPr>
      </w:pPr>
    </w:p>
    <w:p w14:paraId="2C3247FF" w14:textId="77777777" w:rsidR="001505D9" w:rsidRDefault="001505D9" w:rsidP="001505D9">
      <w:pPr>
        <w:rPr>
          <w:b/>
        </w:rPr>
      </w:pPr>
      <w:r w:rsidRPr="00CA6F66">
        <w:rPr>
          <w:b/>
          <w:highlight w:val="red"/>
        </w:rPr>
        <w:t>UNCHANGED PART OMITTED</w:t>
      </w:r>
    </w:p>
    <w:p w14:paraId="2000D1BD" w14:textId="77777777" w:rsidR="001505D9" w:rsidRDefault="001505D9" w:rsidP="001505D9">
      <w:pPr>
        <w:rPr>
          <w:b/>
        </w:rPr>
      </w:pPr>
      <w:r>
        <w:rPr>
          <w:b/>
          <w:highlight w:val="yellow"/>
        </w:rPr>
        <w:t>NEXT</w:t>
      </w:r>
      <w:r w:rsidRPr="004802F1">
        <w:rPr>
          <w:b/>
          <w:highlight w:val="yellow"/>
        </w:rPr>
        <w:t xml:space="preserve"> CHANGE</w:t>
      </w:r>
    </w:p>
    <w:p w14:paraId="5A7AF9CE" w14:textId="77777777" w:rsidR="001E0F72" w:rsidRDefault="001E0F72" w:rsidP="005C627C">
      <w:pPr>
        <w:pStyle w:val="EW"/>
        <w:ind w:left="0" w:firstLine="0"/>
        <w:rPr>
          <w:lang w:eastAsia="ko-KR"/>
        </w:rPr>
      </w:pPr>
    </w:p>
    <w:p w14:paraId="3ACE2BE1" w14:textId="77777777" w:rsidR="001505D9" w:rsidRPr="00FA22D3" w:rsidRDefault="001505D9" w:rsidP="001505D9">
      <w:pPr>
        <w:pStyle w:val="3"/>
      </w:pPr>
      <w:bookmarkStart w:id="948" w:name="_Toc14166043"/>
      <w:r w:rsidRPr="00FA22D3">
        <w:t>9.4.7</w:t>
      </w:r>
      <w:r w:rsidRPr="00FA22D3">
        <w:tab/>
        <w:t>Constant Definitions</w:t>
      </w:r>
      <w:bookmarkEnd w:id="948"/>
    </w:p>
    <w:p w14:paraId="12761AA0" w14:textId="77777777" w:rsidR="001505D9" w:rsidRPr="00FA22D3" w:rsidRDefault="001505D9" w:rsidP="001505D9">
      <w:pPr>
        <w:pStyle w:val="PL"/>
        <w:rPr>
          <w:noProof w:val="0"/>
          <w:snapToGrid w:val="0"/>
        </w:rPr>
      </w:pPr>
      <w:r w:rsidRPr="00FA22D3">
        <w:rPr>
          <w:noProof w:val="0"/>
          <w:snapToGrid w:val="0"/>
        </w:rPr>
        <w:t>-- ASN1START</w:t>
      </w:r>
    </w:p>
    <w:p w14:paraId="57E83554" w14:textId="77777777" w:rsidR="001505D9" w:rsidRPr="00FA22D3" w:rsidRDefault="001505D9" w:rsidP="001505D9">
      <w:pPr>
        <w:pStyle w:val="PL"/>
        <w:rPr>
          <w:noProof w:val="0"/>
          <w:snapToGrid w:val="0"/>
        </w:rPr>
      </w:pPr>
      <w:r w:rsidRPr="00FA22D3">
        <w:rPr>
          <w:noProof w:val="0"/>
          <w:snapToGrid w:val="0"/>
        </w:rPr>
        <w:t>-- **************************************************************</w:t>
      </w:r>
    </w:p>
    <w:p w14:paraId="0252C31E" w14:textId="77777777" w:rsidR="001505D9" w:rsidRPr="00FA22D3" w:rsidRDefault="001505D9" w:rsidP="001505D9">
      <w:pPr>
        <w:pStyle w:val="PL"/>
        <w:rPr>
          <w:noProof w:val="0"/>
          <w:snapToGrid w:val="0"/>
        </w:rPr>
      </w:pPr>
      <w:r w:rsidRPr="00FA22D3">
        <w:rPr>
          <w:noProof w:val="0"/>
          <w:snapToGrid w:val="0"/>
        </w:rPr>
        <w:t>--</w:t>
      </w:r>
    </w:p>
    <w:p w14:paraId="3C140315" w14:textId="77777777" w:rsidR="001505D9" w:rsidRPr="00FA22D3" w:rsidRDefault="001505D9" w:rsidP="001505D9">
      <w:pPr>
        <w:pStyle w:val="PL"/>
        <w:rPr>
          <w:noProof w:val="0"/>
          <w:snapToGrid w:val="0"/>
        </w:rPr>
      </w:pPr>
      <w:r w:rsidRPr="00FA22D3">
        <w:rPr>
          <w:noProof w:val="0"/>
          <w:snapToGrid w:val="0"/>
        </w:rPr>
        <w:t>-- Constant definitions</w:t>
      </w:r>
    </w:p>
    <w:p w14:paraId="66C70469" w14:textId="77777777" w:rsidR="001505D9" w:rsidRPr="00FA22D3" w:rsidRDefault="001505D9" w:rsidP="001505D9">
      <w:pPr>
        <w:pStyle w:val="PL"/>
        <w:rPr>
          <w:noProof w:val="0"/>
          <w:snapToGrid w:val="0"/>
        </w:rPr>
      </w:pPr>
      <w:r w:rsidRPr="00FA22D3">
        <w:rPr>
          <w:noProof w:val="0"/>
          <w:snapToGrid w:val="0"/>
        </w:rPr>
        <w:t>--</w:t>
      </w:r>
    </w:p>
    <w:p w14:paraId="7C01216F" w14:textId="77777777" w:rsidR="001505D9" w:rsidRPr="00FA22D3" w:rsidRDefault="001505D9" w:rsidP="001505D9">
      <w:pPr>
        <w:pStyle w:val="PL"/>
        <w:rPr>
          <w:noProof w:val="0"/>
          <w:snapToGrid w:val="0"/>
        </w:rPr>
      </w:pPr>
      <w:r w:rsidRPr="00FA22D3">
        <w:rPr>
          <w:noProof w:val="0"/>
          <w:snapToGrid w:val="0"/>
        </w:rPr>
        <w:t>-- **************************************************************</w:t>
      </w:r>
    </w:p>
    <w:p w14:paraId="526C91BD" w14:textId="77777777" w:rsidR="001505D9" w:rsidRPr="00FA22D3" w:rsidRDefault="001505D9" w:rsidP="001505D9">
      <w:pPr>
        <w:pStyle w:val="PL"/>
        <w:rPr>
          <w:noProof w:val="0"/>
          <w:snapToGrid w:val="0"/>
        </w:rPr>
      </w:pPr>
    </w:p>
    <w:p w14:paraId="2A1FE796" w14:textId="77777777" w:rsidR="001505D9" w:rsidRPr="00FA22D3" w:rsidRDefault="001505D9" w:rsidP="001505D9">
      <w:pPr>
        <w:pStyle w:val="PL"/>
        <w:rPr>
          <w:noProof w:val="0"/>
          <w:snapToGrid w:val="0"/>
        </w:rPr>
      </w:pPr>
      <w:r w:rsidRPr="00FA22D3">
        <w:rPr>
          <w:noProof w:val="0"/>
          <w:snapToGrid w:val="0"/>
        </w:rPr>
        <w:t xml:space="preserve">NGAP-Constants { </w:t>
      </w:r>
    </w:p>
    <w:p w14:paraId="25043CDC" w14:textId="77777777" w:rsidR="001505D9" w:rsidRPr="00FA22D3" w:rsidRDefault="001505D9" w:rsidP="001505D9">
      <w:pPr>
        <w:pStyle w:val="PL"/>
        <w:rPr>
          <w:noProof w:val="0"/>
          <w:snapToGrid w:val="0"/>
        </w:rPr>
      </w:pPr>
      <w:proofErr w:type="gramStart"/>
      <w:r w:rsidRPr="00FA22D3">
        <w:rPr>
          <w:noProof w:val="0"/>
          <w:snapToGrid w:val="0"/>
        </w:rPr>
        <w:lastRenderedPageBreak/>
        <w:t>itu-t</w:t>
      </w:r>
      <w:proofErr w:type="gramEnd"/>
      <w:r w:rsidRPr="00FA22D3">
        <w:rPr>
          <w:noProof w:val="0"/>
          <w:snapToGrid w:val="0"/>
        </w:rPr>
        <w:t xml:space="preserve"> (0) identified-organization (4) etsi (0) mobileDomain (0) </w:t>
      </w:r>
    </w:p>
    <w:p w14:paraId="2E9F95D2" w14:textId="77777777" w:rsidR="001505D9" w:rsidRPr="00FA22D3" w:rsidRDefault="001505D9" w:rsidP="001505D9">
      <w:pPr>
        <w:pStyle w:val="PL"/>
        <w:rPr>
          <w:noProof w:val="0"/>
          <w:snapToGrid w:val="0"/>
        </w:rPr>
      </w:pPr>
      <w:proofErr w:type="gramStart"/>
      <w:r w:rsidRPr="00FA22D3">
        <w:rPr>
          <w:noProof w:val="0"/>
          <w:snapToGrid w:val="0"/>
        </w:rPr>
        <w:t>ngran-Access</w:t>
      </w:r>
      <w:proofErr w:type="gramEnd"/>
      <w:r w:rsidRPr="00FA22D3">
        <w:rPr>
          <w:noProof w:val="0"/>
          <w:snapToGrid w:val="0"/>
        </w:rPr>
        <w:t xml:space="preserve"> (22) modules (3) ngap (1) version1 (1) ngap-Constants (4) } </w:t>
      </w:r>
    </w:p>
    <w:p w14:paraId="3B436139" w14:textId="77777777" w:rsidR="001505D9" w:rsidRPr="00FA22D3" w:rsidRDefault="001505D9" w:rsidP="001505D9">
      <w:pPr>
        <w:pStyle w:val="PL"/>
        <w:rPr>
          <w:noProof w:val="0"/>
          <w:snapToGrid w:val="0"/>
        </w:rPr>
      </w:pPr>
    </w:p>
    <w:p w14:paraId="22F58992" w14:textId="77777777" w:rsidR="001505D9" w:rsidRPr="00FA22D3" w:rsidRDefault="001505D9" w:rsidP="001505D9">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40AB72EA" w14:textId="77777777" w:rsidR="001505D9" w:rsidRPr="00FA22D3" w:rsidRDefault="001505D9" w:rsidP="001505D9">
      <w:pPr>
        <w:pStyle w:val="PL"/>
        <w:rPr>
          <w:noProof w:val="0"/>
          <w:snapToGrid w:val="0"/>
        </w:rPr>
      </w:pPr>
    </w:p>
    <w:p w14:paraId="0C6462C9" w14:textId="77777777" w:rsidR="001505D9" w:rsidRPr="00FA22D3" w:rsidRDefault="001505D9" w:rsidP="001505D9">
      <w:pPr>
        <w:pStyle w:val="PL"/>
        <w:rPr>
          <w:noProof w:val="0"/>
          <w:snapToGrid w:val="0"/>
        </w:rPr>
      </w:pPr>
      <w:r w:rsidRPr="00FA22D3">
        <w:rPr>
          <w:noProof w:val="0"/>
          <w:snapToGrid w:val="0"/>
        </w:rPr>
        <w:t>BEGIN</w:t>
      </w:r>
    </w:p>
    <w:p w14:paraId="022E8274" w14:textId="77777777" w:rsidR="001505D9" w:rsidRDefault="001505D9" w:rsidP="001505D9">
      <w:pPr>
        <w:rPr>
          <w:b/>
          <w:highlight w:val="red"/>
        </w:rPr>
      </w:pPr>
    </w:p>
    <w:p w14:paraId="4D4F4FEA" w14:textId="77777777" w:rsidR="001505D9" w:rsidRDefault="001505D9" w:rsidP="001505D9">
      <w:pPr>
        <w:rPr>
          <w:b/>
        </w:rPr>
      </w:pPr>
      <w:r w:rsidRPr="00CA6F66">
        <w:rPr>
          <w:b/>
          <w:highlight w:val="red"/>
        </w:rPr>
        <w:t>UNCHANGED PART OMITTED</w:t>
      </w:r>
    </w:p>
    <w:p w14:paraId="59613969" w14:textId="77777777" w:rsidR="00F707CF" w:rsidRPr="001D2E49" w:rsidRDefault="00F707CF" w:rsidP="00F707CF">
      <w:pPr>
        <w:pStyle w:val="PL"/>
        <w:rPr>
          <w:noProof w:val="0"/>
          <w:snapToGrid w:val="0"/>
        </w:rPr>
      </w:pPr>
    </w:p>
    <w:p w14:paraId="01E4546E" w14:textId="77777777" w:rsidR="00F707CF" w:rsidRPr="001D2E49" w:rsidRDefault="00F707CF" w:rsidP="00F707CF">
      <w:pPr>
        <w:pStyle w:val="PL"/>
        <w:rPr>
          <w:noProof w:val="0"/>
          <w:snapToGrid w:val="0"/>
        </w:rPr>
      </w:pPr>
      <w:r w:rsidRPr="001D2E49">
        <w:rPr>
          <w:noProof w:val="0"/>
          <w:snapToGrid w:val="0"/>
        </w:rPr>
        <w:t>-- **************************************************************</w:t>
      </w:r>
    </w:p>
    <w:p w14:paraId="2F87A6ED" w14:textId="77777777" w:rsidR="00F707CF" w:rsidRPr="001D2E49" w:rsidRDefault="00F707CF" w:rsidP="00F707CF">
      <w:pPr>
        <w:pStyle w:val="PL"/>
        <w:rPr>
          <w:noProof w:val="0"/>
          <w:snapToGrid w:val="0"/>
        </w:rPr>
      </w:pPr>
      <w:r w:rsidRPr="001D2E49">
        <w:rPr>
          <w:noProof w:val="0"/>
          <w:snapToGrid w:val="0"/>
        </w:rPr>
        <w:t>--</w:t>
      </w:r>
    </w:p>
    <w:p w14:paraId="021B96F7" w14:textId="77777777" w:rsidR="00F707CF" w:rsidRPr="001D2E49" w:rsidRDefault="00F707CF" w:rsidP="00F707CF">
      <w:pPr>
        <w:pStyle w:val="PL"/>
        <w:outlineLvl w:val="3"/>
        <w:rPr>
          <w:noProof w:val="0"/>
          <w:snapToGrid w:val="0"/>
        </w:rPr>
      </w:pPr>
      <w:r w:rsidRPr="001D2E49">
        <w:rPr>
          <w:noProof w:val="0"/>
          <w:snapToGrid w:val="0"/>
        </w:rPr>
        <w:t>-- Lists</w:t>
      </w:r>
    </w:p>
    <w:p w14:paraId="777B2312" w14:textId="77777777" w:rsidR="00F707CF" w:rsidRPr="001D2E49" w:rsidRDefault="00F707CF" w:rsidP="00F707CF">
      <w:pPr>
        <w:pStyle w:val="PL"/>
        <w:rPr>
          <w:noProof w:val="0"/>
          <w:snapToGrid w:val="0"/>
        </w:rPr>
      </w:pPr>
      <w:r w:rsidRPr="001D2E49">
        <w:rPr>
          <w:noProof w:val="0"/>
          <w:snapToGrid w:val="0"/>
        </w:rPr>
        <w:t>--</w:t>
      </w:r>
    </w:p>
    <w:p w14:paraId="49FD633A" w14:textId="77777777" w:rsidR="00F707CF" w:rsidRPr="001D2E49" w:rsidRDefault="00F707CF" w:rsidP="00F707CF">
      <w:pPr>
        <w:pStyle w:val="PL"/>
        <w:rPr>
          <w:noProof w:val="0"/>
          <w:snapToGrid w:val="0"/>
        </w:rPr>
      </w:pPr>
      <w:r w:rsidRPr="001D2E49">
        <w:rPr>
          <w:noProof w:val="0"/>
          <w:snapToGrid w:val="0"/>
        </w:rPr>
        <w:t>-- **************************************************************</w:t>
      </w:r>
    </w:p>
    <w:p w14:paraId="18D47207" w14:textId="77777777" w:rsidR="00F707CF" w:rsidRPr="001D2E49" w:rsidRDefault="00F707CF" w:rsidP="00F707CF">
      <w:pPr>
        <w:pStyle w:val="PL"/>
        <w:rPr>
          <w:noProof w:val="0"/>
          <w:snapToGrid w:val="0"/>
        </w:rPr>
      </w:pPr>
    </w:p>
    <w:p w14:paraId="292734BC" w14:textId="77777777" w:rsidR="00F707CF" w:rsidRPr="001D2E49" w:rsidRDefault="00F707CF" w:rsidP="00F707CF">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16</w:t>
      </w:r>
    </w:p>
    <w:p w14:paraId="601EE0FE" w14:textId="77777777" w:rsidR="00F707CF" w:rsidRPr="001D2E49" w:rsidRDefault="00F707CF" w:rsidP="00F707CF">
      <w:pPr>
        <w:pStyle w:val="PL"/>
        <w:rPr>
          <w:noProof w:val="0"/>
        </w:rPr>
      </w:pPr>
      <w:r w:rsidRPr="001D2E49">
        <w:rPr>
          <w:noProof w:val="0"/>
        </w:rPr>
        <w:tab/>
      </w:r>
      <w:proofErr w:type="gramStart"/>
      <w:r w:rsidRPr="001D2E49">
        <w:rPr>
          <w:noProof w:val="0"/>
        </w:rPr>
        <w:t>maxnoofAllowedS-NSSAIs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1BAA622B" w14:textId="77777777" w:rsidR="00F707CF" w:rsidRPr="001D2E49" w:rsidRDefault="00F707CF" w:rsidP="00F707CF">
      <w:pPr>
        <w:pStyle w:val="PL"/>
        <w:rPr>
          <w:noProof w:val="0"/>
        </w:rPr>
      </w:pPr>
      <w:r w:rsidRPr="001D2E49">
        <w:rPr>
          <w:noProof w:val="0"/>
        </w:rPr>
        <w:tab/>
      </w:r>
      <w:proofErr w:type="gramStart"/>
      <w:r w:rsidRPr="001D2E49">
        <w:rPr>
          <w:noProof w:val="0"/>
        </w:rPr>
        <w:t>maxnoofBPLMNs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7284C2B1"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maxnoofCellIDforWarning</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A2DED8B"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maxnoofCellinAoI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7EFEE767" w14:textId="77777777" w:rsidR="00F707CF" w:rsidRPr="001D2E49" w:rsidRDefault="00F707CF" w:rsidP="00F707CF">
      <w:pPr>
        <w:pStyle w:val="PL"/>
        <w:rPr>
          <w:noProof w:val="0"/>
        </w:rPr>
      </w:pPr>
      <w:r w:rsidRPr="001D2E49">
        <w:rPr>
          <w:noProof w:val="0"/>
        </w:rPr>
        <w:tab/>
      </w:r>
      <w:proofErr w:type="gramStart"/>
      <w:r w:rsidRPr="001D2E49">
        <w:rPr>
          <w:noProof w:val="0"/>
        </w:rPr>
        <w:t>maxnoofCellinEAI</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4004891"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maxnoofCellinTAI</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9EC96C0" w14:textId="77777777" w:rsidR="00F707CF" w:rsidRPr="001D2E49" w:rsidRDefault="00F707CF" w:rsidP="00F707CF">
      <w:pPr>
        <w:pStyle w:val="PL"/>
        <w:rPr>
          <w:noProof w:val="0"/>
        </w:rPr>
      </w:pPr>
      <w:r w:rsidRPr="001D2E49">
        <w:rPr>
          <w:noProof w:val="0"/>
        </w:rPr>
        <w:tab/>
      </w:r>
      <w:proofErr w:type="gramStart"/>
      <w:r w:rsidRPr="001D2E49">
        <w:rPr>
          <w:noProof w:val="0"/>
        </w:rPr>
        <w:t>maxnoofCellsingNB</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46026CE"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maxnoofCellsinngeNB</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7BD8B9E"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maxnoofCellsinUEHistoryInfo</w:t>
      </w:r>
      <w:proofErr w:type="gramEnd"/>
      <w:r w:rsidRPr="001D2E49">
        <w:rPr>
          <w:noProof w:val="0"/>
          <w:snapToGrid w:val="0"/>
        </w:rPr>
        <w:tab/>
      </w:r>
      <w:r w:rsidRPr="001D2E49">
        <w:rPr>
          <w:noProof w:val="0"/>
          <w:snapToGrid w:val="0"/>
        </w:rPr>
        <w:tab/>
      </w:r>
      <w:r w:rsidRPr="001D2E49">
        <w:rPr>
          <w:noProof w:val="0"/>
          <w:snapToGrid w:val="0"/>
        </w:rPr>
        <w:tab/>
        <w:t>INTEGER ::= 16</w:t>
      </w:r>
    </w:p>
    <w:p w14:paraId="6DA223FB"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maxnoofCellsUEMovingTrajectory</w:t>
      </w:r>
      <w:proofErr w:type="gramEnd"/>
      <w:r w:rsidRPr="001D2E49">
        <w:rPr>
          <w:noProof w:val="0"/>
          <w:snapToGrid w:val="0"/>
        </w:rPr>
        <w:tab/>
      </w:r>
      <w:r w:rsidRPr="001D2E49">
        <w:rPr>
          <w:noProof w:val="0"/>
          <w:snapToGrid w:val="0"/>
        </w:rPr>
        <w:tab/>
        <w:t>INTEGER ::= 16</w:t>
      </w:r>
    </w:p>
    <w:p w14:paraId="004B507E"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maxnoofDRBs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45BB26F" w14:textId="77777777" w:rsidR="00F707CF" w:rsidRPr="001D2E49" w:rsidRDefault="00F707CF" w:rsidP="00F707CF">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65535</w:t>
      </w:r>
    </w:p>
    <w:p w14:paraId="2CD9432A"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maxnoofEAIforRestart</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5F26745"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maxnoofEPLMNs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5F7080B4" w14:textId="77777777" w:rsidR="00F707CF" w:rsidRPr="001D2E49" w:rsidRDefault="00F707CF" w:rsidP="00F707CF">
      <w:pPr>
        <w:pStyle w:val="PL"/>
        <w:rPr>
          <w:noProof w:val="0"/>
        </w:rPr>
      </w:pPr>
      <w:r w:rsidRPr="001D2E49">
        <w:rPr>
          <w:noProof w:val="0"/>
          <w:snapToGrid w:val="0"/>
        </w:rPr>
        <w:tab/>
      </w:r>
      <w:proofErr w:type="gramStart"/>
      <w:r w:rsidRPr="001D2E49">
        <w:rPr>
          <w:noProof w:val="0"/>
        </w:rPr>
        <w:t>maxnoofEPLMNsPlusOne</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A0673E5" w14:textId="77777777" w:rsidR="00F707CF" w:rsidRPr="001D2E49" w:rsidRDefault="00F707CF" w:rsidP="00F707CF">
      <w:pPr>
        <w:pStyle w:val="PL"/>
        <w:rPr>
          <w:noProof w:val="0"/>
        </w:rPr>
      </w:pPr>
      <w:r w:rsidRPr="001D2E49">
        <w:rPr>
          <w:noProof w:val="0"/>
        </w:rPr>
        <w:tab/>
      </w:r>
      <w:proofErr w:type="gramStart"/>
      <w:r w:rsidRPr="001D2E49">
        <w:rPr>
          <w:noProof w:val="0"/>
        </w:rPr>
        <w:t>maxnoofE-RABs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49917B8"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maxnoofErrors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02FCDAD" w14:textId="77777777" w:rsidR="00F707CF" w:rsidRPr="001D2E49" w:rsidRDefault="00F707CF" w:rsidP="00F707CF">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4096</w:t>
      </w:r>
    </w:p>
    <w:p w14:paraId="24F24BE7" w14:textId="77777777" w:rsidR="00F707CF" w:rsidRPr="001D2E49" w:rsidRDefault="00F707CF" w:rsidP="00F707CF">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proofErr w:type="gramStart"/>
      <w:r w:rsidRPr="001D2E49">
        <w:rPr>
          <w:noProof w:val="0"/>
          <w:snapToGrid w:val="0"/>
        </w:rPr>
        <w:t>INTEGER :</w:t>
      </w:r>
      <w:proofErr w:type="gramEnd"/>
      <w:r w:rsidRPr="001D2E49">
        <w:rPr>
          <w:noProof w:val="0"/>
          <w:snapToGrid w:val="0"/>
        </w:rPr>
        <w:t>:= 4</w:t>
      </w:r>
    </w:p>
    <w:p w14:paraId="7E569F87"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maxnoofMultiConnectivityMinusOne</w:t>
      </w:r>
      <w:proofErr w:type="gramEnd"/>
      <w:r w:rsidRPr="001D2E49">
        <w:rPr>
          <w:noProof w:val="0"/>
          <w:snapToGrid w:val="0"/>
        </w:rPr>
        <w:tab/>
        <w:t>INTEGER ::= 3</w:t>
      </w:r>
    </w:p>
    <w:p w14:paraId="5C32EA3D" w14:textId="77777777" w:rsidR="00F707CF" w:rsidRPr="001D2E49" w:rsidRDefault="00F707CF" w:rsidP="00F707CF">
      <w:pPr>
        <w:pStyle w:val="PL"/>
        <w:rPr>
          <w:noProof w:val="0"/>
        </w:rPr>
      </w:pPr>
      <w:r w:rsidRPr="001D2E49">
        <w:rPr>
          <w:noProof w:val="0"/>
        </w:rPr>
        <w:tab/>
      </w:r>
      <w:proofErr w:type="gramStart"/>
      <w:r w:rsidRPr="001D2E49">
        <w:rPr>
          <w:noProof w:val="0"/>
          <w:snapToGrid w:val="0"/>
        </w:rPr>
        <w:t>maxnoofNGConnectionsToReset</w:t>
      </w:r>
      <w:proofErr w:type="gramEnd"/>
      <w:r w:rsidRPr="001D2E49">
        <w:rPr>
          <w:noProof w:val="0"/>
          <w:snapToGrid w:val="0"/>
        </w:rPr>
        <w:tab/>
      </w:r>
      <w:r w:rsidRPr="001D2E49">
        <w:rPr>
          <w:noProof w:val="0"/>
          <w:snapToGrid w:val="0"/>
        </w:rPr>
        <w:tab/>
      </w:r>
      <w:r w:rsidRPr="001D2E49">
        <w:rPr>
          <w:noProof w:val="0"/>
          <w:snapToGrid w:val="0"/>
        </w:rPr>
        <w:tab/>
        <w:t>INTEGER ::= 65536</w:t>
      </w:r>
    </w:p>
    <w:p w14:paraId="28510B17"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maxnoofPDUSessions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8233E88"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maxnoofPLMNs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0B22C4B2"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maxnoofQosFlows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FE0999C"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maxnoofRANNodeinAoI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671D14E"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maxnoofRecommendedCells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777A329"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maxnoofRecommendedRANNodes</w:t>
      </w:r>
      <w:proofErr w:type="gramEnd"/>
      <w:r w:rsidRPr="001D2E49">
        <w:rPr>
          <w:noProof w:val="0"/>
          <w:snapToGrid w:val="0"/>
        </w:rPr>
        <w:tab/>
      </w:r>
      <w:r w:rsidRPr="001D2E49">
        <w:rPr>
          <w:noProof w:val="0"/>
          <w:snapToGrid w:val="0"/>
        </w:rPr>
        <w:tab/>
      </w:r>
      <w:r w:rsidRPr="001D2E49">
        <w:rPr>
          <w:noProof w:val="0"/>
          <w:snapToGrid w:val="0"/>
        </w:rPr>
        <w:tab/>
        <w:t>INTEGER ::= 16</w:t>
      </w:r>
    </w:p>
    <w:p w14:paraId="13BB1F42" w14:textId="77777777" w:rsidR="00F707CF" w:rsidRPr="001D2E49" w:rsidRDefault="00F707CF" w:rsidP="00F707CF">
      <w:pPr>
        <w:pStyle w:val="PL"/>
        <w:rPr>
          <w:noProof w:val="0"/>
        </w:rPr>
      </w:pPr>
      <w:r w:rsidRPr="001D2E49">
        <w:rPr>
          <w:noProof w:val="0"/>
        </w:rPr>
        <w:tab/>
      </w:r>
      <w:r w:rsidRPr="001D2E49">
        <w:rPr>
          <w:rFonts w:eastAsia="맑은 고딕" w:cs="Arial"/>
          <w:lang w:eastAsia="ja-JP"/>
        </w:rPr>
        <w:t>maxnoofAoI</w:t>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proofErr w:type="gramStart"/>
      <w:r w:rsidRPr="001D2E49">
        <w:rPr>
          <w:noProof w:val="0"/>
          <w:snapToGrid w:val="0"/>
        </w:rPr>
        <w:t>INTEGER :</w:t>
      </w:r>
      <w:proofErr w:type="gramEnd"/>
      <w:r w:rsidRPr="001D2E49">
        <w:rPr>
          <w:noProof w:val="0"/>
          <w:snapToGrid w:val="0"/>
        </w:rPr>
        <w:t>:= 64</w:t>
      </w:r>
    </w:p>
    <w:p w14:paraId="0CAAE5C5" w14:textId="77777777" w:rsidR="00F707CF" w:rsidRPr="001D2E49" w:rsidRDefault="00F707CF" w:rsidP="00F707CF">
      <w:pPr>
        <w:pStyle w:val="PL"/>
        <w:rPr>
          <w:rFonts w:eastAsia="바탕"/>
          <w:noProof w:val="0"/>
          <w:snapToGrid w:val="0"/>
          <w:lang w:eastAsia="zh-CN"/>
        </w:rPr>
      </w:pPr>
      <w:r w:rsidRPr="001D2E49">
        <w:rPr>
          <w:noProof w:val="0"/>
        </w:rPr>
        <w:tab/>
      </w:r>
      <w:proofErr w:type="gramStart"/>
      <w:r w:rsidRPr="001D2E49">
        <w:rPr>
          <w:rFonts w:eastAsia="바탕"/>
          <w:noProof w:val="0"/>
          <w:snapToGrid w:val="0"/>
          <w:lang w:eastAsia="zh-CN"/>
        </w:rPr>
        <w:t>maxnoofServedGUAMIs</w:t>
      </w:r>
      <w:proofErr w:type="gramEnd"/>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noProof w:val="0"/>
          <w:snapToGrid w:val="0"/>
        </w:rPr>
        <w:t>INTEGER ::= 256</w:t>
      </w:r>
    </w:p>
    <w:p w14:paraId="133D724A" w14:textId="77777777" w:rsidR="00F707CF" w:rsidRPr="001D2E49" w:rsidRDefault="00F707CF" w:rsidP="00F707CF">
      <w:pPr>
        <w:pStyle w:val="PL"/>
        <w:rPr>
          <w:noProof w:val="0"/>
        </w:rPr>
      </w:pPr>
      <w:r w:rsidRPr="001D2E49">
        <w:rPr>
          <w:rFonts w:eastAsia="바탕"/>
          <w:noProof w:val="0"/>
          <w:snapToGrid w:val="0"/>
          <w:lang w:eastAsia="zh-CN"/>
        </w:rPr>
        <w:tab/>
      </w:r>
      <w:proofErr w:type="gramStart"/>
      <w:r w:rsidRPr="001D2E49">
        <w:rPr>
          <w:rFonts w:eastAsia="바탕"/>
          <w:noProof w:val="0"/>
          <w:snapToGrid w:val="0"/>
          <w:lang w:eastAsia="zh-CN"/>
        </w:rPr>
        <w:t>maxnoofSliceItems</w:t>
      </w:r>
      <w:proofErr w:type="gramEnd"/>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noProof w:val="0"/>
          <w:snapToGrid w:val="0"/>
        </w:rPr>
        <w:t>INTEGER ::= 1024</w:t>
      </w:r>
    </w:p>
    <w:p w14:paraId="37562B71" w14:textId="77777777" w:rsidR="00F707CF" w:rsidRPr="001D2E49" w:rsidRDefault="00F707CF" w:rsidP="00F707CF">
      <w:pPr>
        <w:pStyle w:val="PL"/>
        <w:rPr>
          <w:noProof w:val="0"/>
        </w:rPr>
      </w:pPr>
      <w:r w:rsidRPr="001D2E49">
        <w:rPr>
          <w:noProof w:val="0"/>
        </w:rPr>
        <w:tab/>
      </w:r>
      <w:proofErr w:type="gramStart"/>
      <w:r w:rsidRPr="001D2E49">
        <w:rPr>
          <w:noProof w:val="0"/>
        </w:rPr>
        <w:t>maxnoofTACs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FCD6E7B" w14:textId="77777777" w:rsidR="00F707CF" w:rsidRPr="001D2E49" w:rsidRDefault="00F707CF" w:rsidP="00F707CF">
      <w:pPr>
        <w:pStyle w:val="PL"/>
        <w:rPr>
          <w:noProof w:val="0"/>
        </w:rPr>
      </w:pPr>
      <w:r w:rsidRPr="001D2E49">
        <w:rPr>
          <w:noProof w:val="0"/>
        </w:rPr>
        <w:tab/>
      </w:r>
      <w:proofErr w:type="gramStart"/>
      <w:r w:rsidRPr="001D2E49">
        <w:rPr>
          <w:noProof w:val="0"/>
        </w:rPr>
        <w:t>maxnoofTAIforInactive</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7145C20" w14:textId="77777777" w:rsidR="00F707CF" w:rsidRPr="001D2E49" w:rsidRDefault="00F707CF" w:rsidP="00F707CF">
      <w:pPr>
        <w:pStyle w:val="PL"/>
        <w:rPr>
          <w:noProof w:val="0"/>
        </w:rPr>
      </w:pPr>
      <w:r w:rsidRPr="001D2E49">
        <w:rPr>
          <w:noProof w:val="0"/>
        </w:rPr>
        <w:tab/>
      </w:r>
      <w:proofErr w:type="gramStart"/>
      <w:r w:rsidRPr="001D2E49">
        <w:rPr>
          <w:noProof w:val="0"/>
        </w:rPr>
        <w:t>maxnoofTAIforPaging</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31ED96B" w14:textId="77777777" w:rsidR="00F707CF" w:rsidRPr="001D2E49" w:rsidRDefault="00F707CF" w:rsidP="00F707CF">
      <w:pPr>
        <w:pStyle w:val="PL"/>
        <w:rPr>
          <w:noProof w:val="0"/>
        </w:rPr>
      </w:pPr>
      <w:r w:rsidRPr="001D2E49">
        <w:rPr>
          <w:noProof w:val="0"/>
        </w:rPr>
        <w:tab/>
      </w:r>
      <w:proofErr w:type="gramStart"/>
      <w:r w:rsidRPr="001D2E49">
        <w:rPr>
          <w:noProof w:val="0"/>
        </w:rPr>
        <w:t>maxnoofTAIforRestart</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4187B4A3"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maxnoofTAIforWarning</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E29B818"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maxnoofTAIinAoI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71883341"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maxnoofTimePeriods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112329D8" w14:textId="77777777" w:rsidR="00F707CF" w:rsidRPr="001D2E49" w:rsidRDefault="00F707CF" w:rsidP="00F707CF">
      <w:pPr>
        <w:pStyle w:val="PL"/>
        <w:rPr>
          <w:noProof w:val="0"/>
        </w:rPr>
      </w:pPr>
      <w:r w:rsidRPr="001D2E49">
        <w:rPr>
          <w:noProof w:val="0"/>
        </w:rPr>
        <w:tab/>
      </w:r>
      <w:proofErr w:type="gramStart"/>
      <w:r w:rsidRPr="001D2E49">
        <w:rPr>
          <w:noProof w:val="0"/>
          <w:snapToGrid w:val="0"/>
        </w:rPr>
        <w:t>maxnoofTNLAssociations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0D09063C" w14:textId="77777777" w:rsidR="00F707CF" w:rsidRPr="001D2E49" w:rsidRDefault="00F707CF" w:rsidP="00F707CF">
      <w:pPr>
        <w:pStyle w:val="PL"/>
        <w:rPr>
          <w:noProof w:val="0"/>
        </w:rPr>
      </w:pPr>
      <w:r w:rsidRPr="001D2E49">
        <w:rPr>
          <w:noProof w:val="0"/>
        </w:rPr>
        <w:tab/>
      </w:r>
      <w:proofErr w:type="gramStart"/>
      <w:r w:rsidRPr="001D2E49">
        <w:rPr>
          <w:noProof w:val="0"/>
        </w:rPr>
        <w:t>maxnoofXnExtTLAs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E40D934" w14:textId="77777777" w:rsidR="00F707CF" w:rsidRPr="001D2E49" w:rsidRDefault="00F707CF" w:rsidP="00F707CF">
      <w:pPr>
        <w:pStyle w:val="PL"/>
        <w:rPr>
          <w:noProof w:val="0"/>
        </w:rPr>
      </w:pPr>
      <w:r w:rsidRPr="001D2E49">
        <w:rPr>
          <w:noProof w:val="0"/>
        </w:rPr>
        <w:tab/>
      </w:r>
      <w:proofErr w:type="gramStart"/>
      <w:r w:rsidRPr="001D2E49">
        <w:rPr>
          <w:noProof w:val="0"/>
        </w:rPr>
        <w:t>maxnoofXnGTP-TLAs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8D97C95" w14:textId="77777777" w:rsidR="00F707CF" w:rsidRDefault="00F707CF" w:rsidP="00F707CF">
      <w:pPr>
        <w:pStyle w:val="PL"/>
        <w:rPr>
          <w:ins w:id="949" w:author="Jian (James) Xu_LGE" w:date="2020-02-04T10:36:00Z"/>
          <w:noProof w:val="0"/>
          <w:snapToGrid w:val="0"/>
        </w:rPr>
      </w:pPr>
      <w:r w:rsidRPr="001D2E49">
        <w:rPr>
          <w:noProof w:val="0"/>
        </w:rPr>
        <w:tab/>
      </w:r>
      <w:proofErr w:type="gramStart"/>
      <w:r w:rsidRPr="001D2E49">
        <w:rPr>
          <w:noProof w:val="0"/>
        </w:rPr>
        <w:t>maxnoofXnTLAs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3B5EE9A5" w14:textId="4BAADF58" w:rsidR="00F707CF" w:rsidRPr="001D2E49" w:rsidRDefault="00C74C00">
      <w:pPr>
        <w:pStyle w:val="PL"/>
        <w:ind w:firstLineChars="250" w:firstLine="400"/>
        <w:rPr>
          <w:noProof w:val="0"/>
        </w:rPr>
        <w:pPrChange w:id="950" w:author="Jian (James) Xu_LGE" w:date="2020-02-04T10:36:00Z">
          <w:pPr>
            <w:pStyle w:val="PL"/>
          </w:pPr>
        </w:pPrChange>
      </w:pPr>
      <w:ins w:id="951" w:author="Jian (James) Xu_LGE" w:date="2020-03-20T23:27:00Z">
        <w:r w:rsidRPr="00AC5EFA">
          <w:rPr>
            <w:bCs/>
            <w:szCs w:val="18"/>
            <w:lang w:eastAsia="ja-JP"/>
          </w:rPr>
          <w:t>maxnoof</w:t>
        </w:r>
        <w:r w:rsidRPr="00AC5EFA">
          <w:rPr>
            <w:rFonts w:hint="eastAsia"/>
            <w:bCs/>
            <w:szCs w:val="18"/>
            <w:lang w:eastAsia="zh-CN"/>
          </w:rPr>
          <w:t>PC5QoSFlow</w:t>
        </w:r>
        <w:r w:rsidRPr="00AC5EFA">
          <w:rPr>
            <w:bCs/>
            <w:szCs w:val="18"/>
            <w:lang w:eastAsia="ja-JP"/>
          </w:rPr>
          <w:t>s</w:t>
        </w:r>
        <w:r w:rsidRPr="00787FA4">
          <w:rPr>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proofErr w:type="gramStart"/>
      <w:ins w:id="952" w:author="Jian (James) Xu_LGE" w:date="2020-03-20T23:29:00Z">
        <w:r w:rsidRPr="001D2E49">
          <w:rPr>
            <w:noProof w:val="0"/>
            <w:snapToGrid w:val="0"/>
          </w:rPr>
          <w:t>INTEGER :</w:t>
        </w:r>
        <w:proofErr w:type="gramEnd"/>
        <w:r w:rsidRPr="001D2E49">
          <w:rPr>
            <w:noProof w:val="0"/>
            <w:snapToGrid w:val="0"/>
          </w:rPr>
          <w:t>:= 2</w:t>
        </w:r>
        <w:r>
          <w:rPr>
            <w:noProof w:val="0"/>
            <w:snapToGrid w:val="0"/>
          </w:rPr>
          <w:t>048</w:t>
        </w:r>
      </w:ins>
    </w:p>
    <w:p w14:paraId="1A8D07B2" w14:textId="77777777" w:rsidR="00F707CF" w:rsidRPr="001D2E49" w:rsidRDefault="00F707CF" w:rsidP="00F707CF">
      <w:pPr>
        <w:pStyle w:val="PL"/>
        <w:rPr>
          <w:noProof w:val="0"/>
          <w:snapToGrid w:val="0"/>
        </w:rPr>
      </w:pPr>
    </w:p>
    <w:p w14:paraId="19126D28" w14:textId="77777777" w:rsidR="003E2146" w:rsidRPr="003E2146" w:rsidRDefault="003E2146" w:rsidP="003E2146">
      <w:pPr>
        <w:pStyle w:val="PL"/>
        <w:rPr>
          <w:rFonts w:eastAsia="SimSun"/>
          <w:noProof w:val="0"/>
          <w:snapToGrid w:val="0"/>
          <w:lang w:eastAsia="zh-CN"/>
        </w:rPr>
      </w:pPr>
    </w:p>
    <w:p w14:paraId="72F2551F" w14:textId="77777777" w:rsidR="003B171C" w:rsidRPr="00FA22D3" w:rsidRDefault="003B171C" w:rsidP="003B171C">
      <w:pPr>
        <w:pStyle w:val="PL"/>
        <w:rPr>
          <w:noProof w:val="0"/>
          <w:snapToGrid w:val="0"/>
        </w:rPr>
      </w:pPr>
    </w:p>
    <w:p w14:paraId="65492ED6" w14:textId="77777777" w:rsidR="003B171C" w:rsidRDefault="003B171C" w:rsidP="003B171C">
      <w:pPr>
        <w:pStyle w:val="PL"/>
        <w:rPr>
          <w:noProof w:val="0"/>
          <w:snapToGrid w:val="0"/>
        </w:rPr>
      </w:pPr>
    </w:p>
    <w:p w14:paraId="4D63A6E3" w14:textId="77777777" w:rsidR="0038269D" w:rsidRPr="001D2E49" w:rsidRDefault="0038269D" w:rsidP="0038269D">
      <w:pPr>
        <w:pStyle w:val="PL"/>
        <w:rPr>
          <w:noProof w:val="0"/>
          <w:snapToGrid w:val="0"/>
        </w:rPr>
      </w:pPr>
      <w:r w:rsidRPr="001D2E49">
        <w:rPr>
          <w:noProof w:val="0"/>
          <w:snapToGrid w:val="0"/>
        </w:rPr>
        <w:t>-- **************************************************************</w:t>
      </w:r>
    </w:p>
    <w:p w14:paraId="03062018" w14:textId="77777777" w:rsidR="0038269D" w:rsidRPr="001D2E49" w:rsidRDefault="0038269D" w:rsidP="0038269D">
      <w:pPr>
        <w:pStyle w:val="PL"/>
        <w:rPr>
          <w:noProof w:val="0"/>
          <w:snapToGrid w:val="0"/>
        </w:rPr>
      </w:pPr>
      <w:r w:rsidRPr="001D2E49">
        <w:rPr>
          <w:noProof w:val="0"/>
          <w:snapToGrid w:val="0"/>
        </w:rPr>
        <w:t>--</w:t>
      </w:r>
    </w:p>
    <w:p w14:paraId="1D09F317" w14:textId="77777777" w:rsidR="0038269D" w:rsidRPr="001D2E49" w:rsidRDefault="0038269D" w:rsidP="0038269D">
      <w:pPr>
        <w:pStyle w:val="PL"/>
        <w:outlineLvl w:val="3"/>
        <w:rPr>
          <w:noProof w:val="0"/>
          <w:snapToGrid w:val="0"/>
        </w:rPr>
      </w:pPr>
      <w:r w:rsidRPr="001D2E49">
        <w:rPr>
          <w:noProof w:val="0"/>
          <w:snapToGrid w:val="0"/>
        </w:rPr>
        <w:t>-- IEs</w:t>
      </w:r>
    </w:p>
    <w:p w14:paraId="21BF7FF1" w14:textId="77777777" w:rsidR="0038269D" w:rsidRPr="001D2E49" w:rsidRDefault="0038269D" w:rsidP="0038269D">
      <w:pPr>
        <w:pStyle w:val="PL"/>
        <w:rPr>
          <w:noProof w:val="0"/>
          <w:snapToGrid w:val="0"/>
        </w:rPr>
      </w:pPr>
      <w:r w:rsidRPr="001D2E49">
        <w:rPr>
          <w:noProof w:val="0"/>
          <w:snapToGrid w:val="0"/>
        </w:rPr>
        <w:t>--</w:t>
      </w:r>
    </w:p>
    <w:p w14:paraId="4A9C0F13" w14:textId="77777777" w:rsidR="0038269D" w:rsidRPr="001D2E49" w:rsidRDefault="0038269D" w:rsidP="0038269D">
      <w:pPr>
        <w:pStyle w:val="PL"/>
        <w:rPr>
          <w:noProof w:val="0"/>
          <w:snapToGrid w:val="0"/>
        </w:rPr>
      </w:pPr>
      <w:r w:rsidRPr="001D2E49">
        <w:rPr>
          <w:noProof w:val="0"/>
          <w:snapToGrid w:val="0"/>
        </w:rPr>
        <w:t>-- **************************************************************</w:t>
      </w:r>
    </w:p>
    <w:p w14:paraId="5FFB3387" w14:textId="77777777" w:rsidR="0038269D" w:rsidRPr="001D2E49" w:rsidRDefault="0038269D" w:rsidP="0038269D">
      <w:pPr>
        <w:pStyle w:val="PL"/>
        <w:rPr>
          <w:noProof w:val="0"/>
          <w:snapToGrid w:val="0"/>
        </w:rPr>
      </w:pPr>
    </w:p>
    <w:p w14:paraId="42F4A3E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id-AllowedNSSAI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3E4090F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id-AMFName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4E050D9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id-AMFOverloadResponse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2E85CB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id-AMFSetID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173984B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id-AMF-TNLAssociationFailedToSetupList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14A4343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id-AMF-TNLAssociationSetupList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7A7431D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id-AMF-TNLAssociationToAddList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56A8FBB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id-AMF-TNLAssociationToRemoveList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BCD8A00" w14:textId="77777777" w:rsidR="0038269D" w:rsidRPr="001D2E49" w:rsidRDefault="0038269D" w:rsidP="0038269D">
      <w:pPr>
        <w:pStyle w:val="PL"/>
        <w:rPr>
          <w:noProof w:val="0"/>
          <w:snapToGrid w:val="0"/>
        </w:rPr>
      </w:pPr>
      <w:r w:rsidRPr="001D2E49">
        <w:rPr>
          <w:noProof w:val="0"/>
          <w:snapToGrid w:val="0"/>
        </w:rPr>
        <w:lastRenderedPageBreak/>
        <w:tab/>
      </w:r>
      <w:proofErr w:type="gramStart"/>
      <w:r w:rsidRPr="001D2E49">
        <w:rPr>
          <w:noProof w:val="0"/>
          <w:snapToGrid w:val="0"/>
        </w:rPr>
        <w:t>id-AMF-TNLAssociationToUpdateList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0733F8C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id-AMFTrafficLoadReductionIndication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FDB5E1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DB50E2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id-AssistanceDataForPaging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35ED467D" w14:textId="77777777" w:rsidR="0038269D" w:rsidRPr="001D2E49" w:rsidRDefault="0038269D" w:rsidP="0038269D">
      <w:pPr>
        <w:pStyle w:val="PL"/>
        <w:rPr>
          <w:noProof w:val="0"/>
          <w:snapToGrid w:val="0"/>
          <w:lang w:eastAsia="zh-CN"/>
        </w:rPr>
      </w:pPr>
      <w:r w:rsidRPr="001D2E49">
        <w:rPr>
          <w:noProof w:val="0"/>
          <w:snapToGrid w:val="0"/>
        </w:rPr>
        <w:tab/>
      </w:r>
      <w:proofErr w:type="gramStart"/>
      <w:r w:rsidRPr="001D2E49">
        <w:rPr>
          <w:noProof w:val="0"/>
          <w:snapToGrid w:val="0"/>
        </w:rPr>
        <w:t>id-BroadcastCancelledAreaList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6AB5EC1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id-BroadcastCompletedAreaList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02F47E2"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CancelAllWarningMessages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10E589E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50E87D32"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CellIDListForRestart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0217C0E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id-ConcurrentWarningMessageInd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6451352A" w14:textId="77777777" w:rsidR="0038269D" w:rsidRPr="001D2E49" w:rsidRDefault="0038269D" w:rsidP="0038269D">
      <w:pPr>
        <w:pStyle w:val="PL"/>
        <w:rPr>
          <w:noProof w:val="0"/>
          <w:snapToGrid w:val="0"/>
        </w:rPr>
      </w:pPr>
      <w:r w:rsidRPr="001D2E49">
        <w:rPr>
          <w:bCs/>
          <w:noProof w:val="0"/>
          <w:lang w:eastAsia="zh-CN"/>
        </w:rPr>
        <w:tab/>
      </w:r>
      <w:proofErr w:type="gramStart"/>
      <w:r w:rsidRPr="001D2E49">
        <w:rPr>
          <w:noProof w:val="0"/>
          <w:snapToGrid w:val="0"/>
        </w:rPr>
        <w:t>id-CoreNetworkAssistanceInformation</w:t>
      </w:r>
      <w:r w:rsidRPr="001D2E49">
        <w:rPr>
          <w:snapToGrid w:val="0"/>
        </w:rPr>
        <w:t>ForInactive</w:t>
      </w:r>
      <w:proofErr w:type="gramEnd"/>
      <w:r w:rsidRPr="001D2E49">
        <w:rPr>
          <w:noProof w:val="0"/>
          <w:snapToGrid w:val="0"/>
        </w:rPr>
        <w:tab/>
      </w:r>
      <w:r w:rsidRPr="001D2E49">
        <w:rPr>
          <w:noProof w:val="0"/>
          <w:snapToGrid w:val="0"/>
        </w:rPr>
        <w:tab/>
      </w:r>
      <w:r w:rsidRPr="001D2E49">
        <w:rPr>
          <w:noProof w:val="0"/>
          <w:snapToGrid w:val="0"/>
        </w:rPr>
        <w:tab/>
        <w:t>ProtocolIE-ID ::= 18</w:t>
      </w:r>
    </w:p>
    <w:p w14:paraId="1A7169C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id-CriticalityDiagnostics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0BF38F6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id-DataCodingScheme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19D1E872"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id-DefaultPagingDRX</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24CF187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id-DirectForwardingPathAvailability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37EA1F70"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EmergencyAreaIDListForRestart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2BC4EAD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id-EmergencyFallbackIndicator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3C72548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id-EUTRA-CGI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0921CD1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id-FiveG-S-TMSI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0C66DA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id-GlobalRANNodeID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0768BE1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5852257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id-HandoverType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2752D2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id-IMSVoiceSupportIndicator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45173C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id-IndexToRFSP</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03D46262"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id-InfoOnRecommendedCellsAndRANNodesForPaging</w:t>
      </w:r>
      <w:proofErr w:type="gramEnd"/>
      <w:r w:rsidRPr="001D2E49">
        <w:rPr>
          <w:noProof w:val="0"/>
          <w:snapToGrid w:val="0"/>
        </w:rPr>
        <w:tab/>
      </w:r>
      <w:r w:rsidRPr="001D2E49">
        <w:rPr>
          <w:noProof w:val="0"/>
          <w:snapToGrid w:val="0"/>
        </w:rPr>
        <w:tab/>
      </w:r>
      <w:r w:rsidRPr="001D2E49">
        <w:rPr>
          <w:noProof w:val="0"/>
          <w:snapToGrid w:val="0"/>
        </w:rPr>
        <w:tab/>
        <w:t>ProtocolIE-ID ::= 32</w:t>
      </w:r>
    </w:p>
    <w:p w14:paraId="05CEF41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id-LocationReportingRequestType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6F76C97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id-MaskedIMEISV</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3B1B62B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id-MessageIdentifier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24A634B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id-MobilityRestrictionList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1741E39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id-NASC</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55C5FDA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id-NAS-PDU</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27A03CD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id-NASSecurityParametersFromNGRAN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94BE4A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id-NewAMF-UE-NGAP-ID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7F8F592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id-NewSecurityContextInd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95CAE8C"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id-NGAP-Message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33A1084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id-NGRAN-CGI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43C84AD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id-NGRANTraceID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5EBDDE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id-NR-CGI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4AD429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noProof w:val="0"/>
          <w:snapToGrid w:val="0"/>
          <w:lang w:eastAsia="zh-CN"/>
        </w:rPr>
        <w:t>NRPPa</w:t>
      </w:r>
      <w:r w:rsidRPr="001D2E49">
        <w:rPr>
          <w:noProof w:val="0"/>
          <w:snapToGrid w:val="0"/>
        </w:rPr>
        <w:t>-PDU</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35E1240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id-NumberOfBroadcastsRequested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192FF3C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id-OldAMF</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5FA85EA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id-OverloadStartNSSAIList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5944177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id-PagingDRX</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24441DA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id-PagingOrigin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64331E3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id-PagingPriority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81BB9F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id-PDUSessionResourceAdmittedList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7ABA0E38"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FailedToModifyListModRes</w:t>
      </w:r>
      <w:proofErr w:type="gramEnd"/>
      <w:r w:rsidRPr="001D2E49">
        <w:rPr>
          <w:noProof w:val="0"/>
          <w:snapToGrid w:val="0"/>
        </w:rPr>
        <w:tab/>
      </w:r>
      <w:r w:rsidRPr="001D2E49">
        <w:rPr>
          <w:noProof w:val="0"/>
          <w:snapToGrid w:val="0"/>
        </w:rPr>
        <w:tab/>
      </w:r>
      <w:r w:rsidRPr="001D2E49">
        <w:rPr>
          <w:noProof w:val="0"/>
          <w:snapToGrid w:val="0"/>
        </w:rPr>
        <w:tab/>
        <w:t>ProtocolIE-ID ::= 54</w:t>
      </w:r>
    </w:p>
    <w:p w14:paraId="4EC0843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FailedToSetupListCxtRes</w:t>
      </w:r>
      <w:proofErr w:type="gramEnd"/>
      <w:r w:rsidRPr="001D2E49">
        <w:rPr>
          <w:noProof w:val="0"/>
        </w:rPr>
        <w:tab/>
      </w:r>
      <w:r w:rsidRPr="001D2E49">
        <w:rPr>
          <w:noProof w:val="0"/>
        </w:rPr>
        <w:tab/>
      </w:r>
      <w:r w:rsidRPr="001D2E49">
        <w:rPr>
          <w:noProof w:val="0"/>
        </w:rPr>
        <w:tab/>
      </w:r>
      <w:r w:rsidRPr="001D2E49">
        <w:rPr>
          <w:noProof w:val="0"/>
          <w:snapToGrid w:val="0"/>
        </w:rPr>
        <w:t>ProtocolIE-ID ::= 55</w:t>
      </w:r>
    </w:p>
    <w:p w14:paraId="4A9CEDD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FailedToSetupListHOAck</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015D7CB2"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FailedToSetupListPSReq</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7A856A7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FailedToSetupListSURes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6B533598"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id-PDUSessionResourceHandover</w:t>
      </w:r>
      <w:r w:rsidRPr="001D2E49">
        <w:rPr>
          <w:noProof w:val="0"/>
        </w:rPr>
        <w: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23BFB1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CxtRelCpl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021C400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HORqd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10D02515"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ModifyListModCfm</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1C2B4B62"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43F7B449"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0CC2B84"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3AE1603"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NotifyList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88F2743"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ReleasedListNot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6E21BB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ReleasedListPSAck</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1B4D33CA"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ReleasedListPSFail</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BC881BA"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ReleasedListRelRes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5625C95C"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w:t>
      </w:r>
      <w:r w:rsidRPr="001D2E49">
        <w:rPr>
          <w:noProof w:val="0"/>
          <w:snapToGrid w:val="0"/>
        </w:rPr>
        <w:t>CxtReq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02AAB3F4"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SetupListCxtRes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69C64FD6"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ListHOReq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77F1A76C"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ListSUReq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0CB0D38C"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SetupListSURes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6B05854"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id-PDUSessionResourceToBeSwitchedDLList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663990BD"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id-PDUSessionResourceSwitchedList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4972972C"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ToReleaseListHOCmd</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4C1E5E22"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ToReleaseListRelCmd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440E0E73"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id-PLMNSupportList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6A4D3248"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PWSFailedCellIDList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E8EF29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id-RANNodeName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CFC423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id-RANPagingPriority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48467B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id-RANStatusTransfer-TransparentContainer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68C5C8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61C6A0F3" w14:textId="77777777" w:rsidR="0038269D" w:rsidRPr="001D2E49" w:rsidRDefault="0038269D" w:rsidP="0038269D">
      <w:pPr>
        <w:pStyle w:val="PL"/>
        <w:rPr>
          <w:noProof w:val="0"/>
          <w:snapToGrid w:val="0"/>
        </w:rPr>
      </w:pPr>
      <w:r w:rsidRPr="001D2E49">
        <w:rPr>
          <w:noProof w:val="0"/>
          <w:snapToGrid w:val="0"/>
        </w:rPr>
        <w:lastRenderedPageBreak/>
        <w:tab/>
      </w:r>
      <w:proofErr w:type="gramStart"/>
      <w:r w:rsidRPr="001D2E49">
        <w:rPr>
          <w:noProof w:val="0"/>
          <w:snapToGrid w:val="0"/>
        </w:rPr>
        <w:t>id-RelativeAMFCapacity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1C19786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id-RepetitionPeriod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182DA187" w14:textId="77777777" w:rsidR="0038269D" w:rsidRPr="001D2E49" w:rsidRDefault="0038269D" w:rsidP="0038269D">
      <w:pPr>
        <w:pStyle w:val="PL"/>
        <w:rPr>
          <w:noProof w:val="0"/>
          <w:snapToGrid w:val="0"/>
        </w:rPr>
      </w:pPr>
      <w:r w:rsidRPr="001D2E49">
        <w:rPr>
          <w:iCs/>
          <w:noProof w:val="0"/>
        </w:rPr>
        <w:tab/>
      </w:r>
      <w:proofErr w:type="gramStart"/>
      <w:r w:rsidRPr="001D2E49">
        <w:rPr>
          <w:noProof w:val="0"/>
          <w:snapToGrid w:val="0"/>
        </w:rPr>
        <w:t>id-ResetType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299A66C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bCs/>
          <w:noProof w:val="0"/>
          <w:lang w:eastAsia="zh-CN"/>
        </w:rPr>
        <w:t>Routing</w:t>
      </w:r>
      <w:r w:rsidRPr="001D2E49">
        <w:rPr>
          <w:bCs/>
          <w:noProof w:val="0"/>
        </w:rPr>
        <w: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23668723" w14:textId="77777777" w:rsidR="0038269D" w:rsidRPr="001D2E49" w:rsidRDefault="0038269D" w:rsidP="0038269D">
      <w:pPr>
        <w:pStyle w:val="PL"/>
        <w:rPr>
          <w:bCs/>
          <w:noProof w:val="0"/>
          <w:lang w:eastAsia="zh-CN"/>
        </w:rPr>
      </w:pPr>
      <w:r w:rsidRPr="001D2E49">
        <w:rPr>
          <w:noProof w:val="0"/>
          <w:snapToGrid w:val="0"/>
        </w:rPr>
        <w:tab/>
      </w:r>
      <w:proofErr w:type="gramStart"/>
      <w:r w:rsidRPr="001D2E49">
        <w:rPr>
          <w:noProof w:val="0"/>
          <w:snapToGrid w:val="0"/>
        </w:rPr>
        <w:t>id-RRCEstablishmentCause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F5B1A3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id-RRCInactiveTransitionReportRequest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5508806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id-RRCState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4233990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id-SecurityContext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5082B40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id-SecurityKey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41414E8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id-SerialNumber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16D7C2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id-ServedGUAMIList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0410DC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id-SliceSupportList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ABB7AA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id-SONConfigurationTransferDL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455DC77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id-SONConfigurationTransferUL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39B9F5C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id-SourceAMF-UE-NGAP-ID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2E177D9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id-SourceToTarget-TransparentContainer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56399B3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id-SupportedTAList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7B05526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id-TAIListForPaging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636C15D"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TAIListForRestart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4DA4CA2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id-TargetID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5EC0AF1"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id-TargetToSource-TransparentContainer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B6C920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id-TimeToWait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5F2BAFAC" w14:textId="77777777" w:rsidR="0038269D" w:rsidRPr="001D2E49" w:rsidRDefault="0038269D" w:rsidP="0038269D">
      <w:pPr>
        <w:pStyle w:val="PL"/>
        <w:rPr>
          <w:noProof w:val="0"/>
          <w:snapToGrid w:val="0"/>
        </w:rPr>
      </w:pPr>
      <w:r w:rsidRPr="001D2E49">
        <w:rPr>
          <w:noProof w:val="0"/>
        </w:rPr>
        <w:tab/>
      </w:r>
      <w:proofErr w:type="gramStart"/>
      <w:r w:rsidRPr="001D2E49">
        <w:rPr>
          <w:noProof w:val="0"/>
          <w:snapToGrid w:val="0"/>
        </w:rPr>
        <w:t>id-TraceActivation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9FF471B" w14:textId="77777777" w:rsidR="0038269D" w:rsidRPr="001D2E49" w:rsidRDefault="0038269D" w:rsidP="0038269D">
      <w:pPr>
        <w:pStyle w:val="PL"/>
        <w:rPr>
          <w:noProof w:val="0"/>
          <w:lang w:eastAsia="zh-CN"/>
        </w:rPr>
      </w:pPr>
      <w:r w:rsidRPr="001D2E49">
        <w:rPr>
          <w:noProof w:val="0"/>
          <w:lang w:eastAsia="zh-CN"/>
        </w:rPr>
        <w:tab/>
      </w:r>
      <w:proofErr w:type="gramStart"/>
      <w:r w:rsidRPr="001D2E49">
        <w:rPr>
          <w:noProof w:val="0"/>
          <w:lang w:eastAsia="zh-CN"/>
        </w:rPr>
        <w:t>id-TraceCollectionEntityIPAddress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4157A6AF" w14:textId="77777777" w:rsidR="0038269D" w:rsidRPr="001D2E49" w:rsidRDefault="0038269D" w:rsidP="0038269D">
      <w:pPr>
        <w:pStyle w:val="PL"/>
        <w:spacing w:line="0" w:lineRule="atLeast"/>
        <w:rPr>
          <w:noProof w:val="0"/>
          <w:snapToGrid w:val="0"/>
        </w:rPr>
      </w:pPr>
      <w:r w:rsidRPr="001D2E49">
        <w:rPr>
          <w:noProof w:val="0"/>
          <w:snapToGrid w:val="0"/>
        </w:rPr>
        <w:tab/>
      </w:r>
      <w:proofErr w:type="gramStart"/>
      <w:r w:rsidRPr="001D2E49">
        <w:rPr>
          <w:noProof w:val="0"/>
          <w:snapToGrid w:val="0"/>
        </w:rPr>
        <w:t>id-UEAggregateMaximumBitRate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5AA2532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iCs/>
          <w:noProof w:val="0"/>
        </w:rPr>
        <w:t>UE-associatedLogicalNG-connectionList</w:t>
      </w:r>
      <w:proofErr w:type="gramEnd"/>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205DC9C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id-UEContextRequest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4911B3E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id-UE-NGAP-IDs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472E6C2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id-UEPagingIdentity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5AF7A420" w14:textId="77777777" w:rsidR="0038269D" w:rsidRPr="001D2E49" w:rsidRDefault="0038269D" w:rsidP="0038269D">
      <w:pPr>
        <w:pStyle w:val="PL"/>
      </w:pPr>
      <w:r w:rsidRPr="001D2E49">
        <w:rPr>
          <w:noProof w:val="0"/>
          <w:snapToGrid w:val="0"/>
        </w:rPr>
        <w:tab/>
      </w:r>
      <w:proofErr w:type="gramStart"/>
      <w:r w:rsidRPr="001D2E49">
        <w:rPr>
          <w:noProof w:val="0"/>
          <w:snapToGrid w:val="0"/>
        </w:rPr>
        <w:t>id-UEPresenceInAreaOfInterestList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96053E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id-UERadioCapability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2F800E4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id-UERadioCapabilityForPaging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5EAF89B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id-UESecurityCapabilities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0F42EA8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id-UnavailableGUAMIList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152B131C"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id-UserLocationInformation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3088CE2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0B594B6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id-WarningMessageContents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7BAE0F0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id-WarningSecurityInfo</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F832EE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46AAFF9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id-AdditionalUL-NGU-UP-TNLInformation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291C8CD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id-DataForwardingNotPossible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4752E78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5289B37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id-NetworkInstance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07B77CC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rFonts w:hint="eastAsia"/>
          <w:noProof w:val="0"/>
          <w:snapToGrid w:val="0"/>
          <w:lang w:eastAsia="zh-CN"/>
        </w:rPr>
        <w:t>P</w:t>
      </w:r>
      <w:r w:rsidRPr="001D2E49">
        <w:rPr>
          <w:noProof w:val="0"/>
          <w:snapToGrid w:val="0"/>
        </w:rPr>
        <w:t>DUSessionAggregateMaximumBitRate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253ACB3E"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FailedToModifyListModCfm</w:t>
      </w:r>
      <w:proofErr w:type="gramEnd"/>
      <w:r w:rsidRPr="001D2E49">
        <w:rPr>
          <w:noProof w:val="0"/>
          <w:snapToGrid w:val="0"/>
        </w:rPr>
        <w:tab/>
      </w:r>
      <w:r w:rsidRPr="001D2E49">
        <w:rPr>
          <w:noProof w:val="0"/>
          <w:snapToGrid w:val="0"/>
        </w:rPr>
        <w:tab/>
      </w:r>
      <w:r w:rsidRPr="001D2E49">
        <w:rPr>
          <w:noProof w:val="0"/>
          <w:snapToGrid w:val="0"/>
        </w:rPr>
        <w:tab/>
        <w:t>ProtocolIE-ID ::= 131</w:t>
      </w:r>
    </w:p>
    <w:p w14:paraId="5B93C10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FailedToSetupListCxtFail</w:t>
      </w:r>
      <w:proofErr w:type="gramEnd"/>
      <w:r w:rsidRPr="001D2E49">
        <w:rPr>
          <w:noProof w:val="0"/>
        </w:rPr>
        <w:tab/>
      </w:r>
      <w:r w:rsidRPr="001D2E49">
        <w:rPr>
          <w:noProof w:val="0"/>
        </w:rPr>
        <w:tab/>
      </w:r>
      <w:r w:rsidRPr="001D2E49">
        <w:rPr>
          <w:noProof w:val="0"/>
        </w:rPr>
        <w:tab/>
      </w:r>
      <w:r w:rsidRPr="001D2E49">
        <w:rPr>
          <w:noProof w:val="0"/>
          <w:snapToGrid w:val="0"/>
        </w:rPr>
        <w:t>ProtocolIE-ID ::= 132</w:t>
      </w:r>
    </w:p>
    <w:p w14:paraId="4E61B3B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153747F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04D0D78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id-QosFlowAddOrModifyRequestList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5AEA099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id-QosFlowSetupRequestList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5F800AF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id-QosFlowToReleaseList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4E31059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9B0284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06051A8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id-UL-NGU-UP-TNLModifyList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0CD6BF5A" w14:textId="77777777" w:rsidR="0038269D" w:rsidRPr="001D2E49" w:rsidRDefault="0038269D" w:rsidP="0038269D">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2577962C" w14:textId="77777777" w:rsidR="0038269D" w:rsidRPr="001D2E49" w:rsidRDefault="0038269D" w:rsidP="0038269D">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7C8CB7B" w14:textId="77777777" w:rsidR="0038269D" w:rsidRPr="001D2E49" w:rsidRDefault="0038269D" w:rsidP="0038269D">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6D33220B" w14:textId="77777777" w:rsidR="0038269D" w:rsidRPr="001D2E49" w:rsidRDefault="0038269D" w:rsidP="0038269D">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DAE03A5" w14:textId="77777777" w:rsidR="0038269D" w:rsidRPr="001D2E49" w:rsidRDefault="0038269D" w:rsidP="0038269D">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7CEB052" w14:textId="77777777" w:rsidR="0038269D" w:rsidRPr="001D2E49" w:rsidRDefault="0038269D" w:rsidP="0038269D">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F4F42C2" w14:textId="77777777" w:rsidR="0038269D" w:rsidRPr="001D2E49" w:rsidRDefault="0038269D" w:rsidP="0038269D">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EC0E7D1" w14:textId="77777777" w:rsidR="0038269D" w:rsidRPr="001D2E49" w:rsidRDefault="0038269D" w:rsidP="0038269D">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398A0083" w14:textId="77777777" w:rsidR="0038269D" w:rsidRPr="001D2E49" w:rsidRDefault="0038269D" w:rsidP="0038269D">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E427548" w14:textId="77777777" w:rsidR="0038269D" w:rsidRPr="001D2E49" w:rsidRDefault="0038269D" w:rsidP="0038269D">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69A473D" w14:textId="77777777" w:rsidR="0038269D" w:rsidRPr="001D2E49" w:rsidRDefault="0038269D" w:rsidP="0038269D">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7ABC134" w14:textId="77777777" w:rsidR="0038269D" w:rsidRPr="001D2E49" w:rsidRDefault="0038269D" w:rsidP="0038269D">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31FE420" w14:textId="77777777" w:rsidR="0038269D" w:rsidRPr="001D2E49" w:rsidRDefault="0038269D" w:rsidP="0038269D">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497F5965" w14:textId="77777777" w:rsidR="0038269D" w:rsidRPr="001D2E49" w:rsidRDefault="0038269D" w:rsidP="0038269D">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5955341" w14:textId="77777777" w:rsidR="0038269D" w:rsidRPr="001D2E49" w:rsidRDefault="0038269D" w:rsidP="0038269D">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CA7BD1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id-SecurityResult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0A0E7C2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id-ENDC-SONConfigurationTransferDL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68BD47E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id-ENDC-SONConfigurationTransferUL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407CF03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id-OldAssociatedQosFlowList-ULendmarkerexpected</w:t>
      </w:r>
      <w:proofErr w:type="gramEnd"/>
      <w:r w:rsidRPr="001D2E49">
        <w:rPr>
          <w:noProof w:val="0"/>
          <w:snapToGrid w:val="0"/>
        </w:rPr>
        <w:tab/>
      </w:r>
      <w:r w:rsidRPr="001D2E49">
        <w:rPr>
          <w:noProof w:val="0"/>
          <w:snapToGrid w:val="0"/>
        </w:rPr>
        <w:tab/>
      </w:r>
      <w:r w:rsidRPr="001D2E49">
        <w:rPr>
          <w:noProof w:val="0"/>
          <w:snapToGrid w:val="0"/>
        </w:rPr>
        <w:tab/>
        <w:t>ProtocolIE-ID ::= 159</w:t>
      </w:r>
    </w:p>
    <w:p w14:paraId="141852C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id-CNTypeRestrictionsForEquivalent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042BC21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id-CNTypeRestrictionsForServing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1DC15EC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id-NewGUAMI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E5E704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id-ULForwarding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2807430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id-ULForwardingUP-TNLInformation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39A2D2C2" w14:textId="77777777" w:rsidR="0038269D" w:rsidRPr="001D2E49" w:rsidRDefault="0038269D" w:rsidP="0038269D">
      <w:pPr>
        <w:pStyle w:val="PL"/>
        <w:rPr>
          <w:noProof w:val="0"/>
          <w:snapToGrid w:val="0"/>
        </w:rPr>
      </w:pPr>
      <w:r w:rsidRPr="001D2E49">
        <w:rPr>
          <w:noProof w:val="0"/>
          <w:snapToGrid w:val="0"/>
        </w:rPr>
        <w:lastRenderedPageBreak/>
        <w:tab/>
      </w:r>
      <w:proofErr w:type="gramStart"/>
      <w:r w:rsidRPr="001D2E49">
        <w:rPr>
          <w:noProof w:val="0"/>
          <w:snapToGrid w:val="0"/>
        </w:rPr>
        <w:t>id-CNAssistedRANTuning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367C424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id-CommonNetworkInstance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58087E6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id-NGRAN-TNLAssociationToRemoveList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8E62DF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id-TNLAssociationTransportLayerAddressNGRAN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117EB3A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id-EndpointIPAddressAndPort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44BDD8D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id-LocationReportingAdditionalInfo</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42358B0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id-SourceToTarget-AMFInformationReroute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1B233EDF" w14:textId="77777777" w:rsidR="0038269D" w:rsidRPr="001D2E49" w:rsidRDefault="0038269D" w:rsidP="0038269D">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322FB4C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6B35E50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id-DataForwardingResponseERABList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0D9FBE4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id-RIMInformationTransfer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44541631" w14:textId="77777777" w:rsidR="0038269D" w:rsidRDefault="0038269D" w:rsidP="006B0E23">
      <w:pPr>
        <w:pStyle w:val="PL"/>
        <w:tabs>
          <w:tab w:val="clear" w:pos="3840"/>
          <w:tab w:val="clear" w:pos="4224"/>
          <w:tab w:val="clear" w:pos="4608"/>
          <w:tab w:val="clear" w:pos="4992"/>
          <w:tab w:val="clear" w:pos="5376"/>
          <w:tab w:val="clear" w:pos="5760"/>
          <w:tab w:val="left" w:pos="5768"/>
          <w:tab w:val="left" w:pos="5816"/>
        </w:tabs>
        <w:rPr>
          <w:noProof w:val="0"/>
          <w:snapToGrid w:val="0"/>
        </w:rPr>
      </w:pPr>
      <w:r w:rsidRPr="001D2E49">
        <w:rPr>
          <w:noProof w:val="0"/>
          <w:snapToGrid w:val="0"/>
        </w:rPr>
        <w:tab/>
      </w:r>
      <w:proofErr w:type="gramStart"/>
      <w:r w:rsidRPr="001D2E49">
        <w:rPr>
          <w:noProof w:val="0"/>
          <w:snapToGrid w:val="0"/>
        </w:rPr>
        <w:t>id-GUAMIType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0814272B" w14:textId="77777777" w:rsidR="00971DF6" w:rsidRPr="00193078" w:rsidRDefault="00971DF6" w:rsidP="00971DF6">
      <w:pPr>
        <w:pStyle w:val="PL"/>
        <w:ind w:firstLineChars="250" w:firstLine="400"/>
        <w:rPr>
          <w:noProof w:val="0"/>
          <w:snapToGrid w:val="0"/>
        </w:rPr>
      </w:pPr>
      <w:proofErr w:type="gramStart"/>
      <w:r w:rsidRPr="00193078">
        <w:rPr>
          <w:noProof w:val="0"/>
          <w:snapToGrid w:val="0"/>
        </w:rPr>
        <w:t>id-SRVCCOperationPossible</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082F5B6A" w14:textId="77777777" w:rsidR="00971DF6" w:rsidRDefault="00971DF6" w:rsidP="00971DF6">
      <w:pPr>
        <w:pStyle w:val="PL"/>
        <w:rPr>
          <w:noProof w:val="0"/>
          <w:snapToGrid w:val="0"/>
        </w:rPr>
      </w:pPr>
      <w:r w:rsidRPr="00193078">
        <w:rPr>
          <w:noProof w:val="0"/>
          <w:snapToGrid w:val="0"/>
        </w:rPr>
        <w:tab/>
      </w:r>
      <w:proofErr w:type="gramStart"/>
      <w:r w:rsidRPr="00193078">
        <w:rPr>
          <w:noProof w:val="0"/>
          <w:snapToGrid w:val="0"/>
        </w:rPr>
        <w:t>id-TargetRNC-ID</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1BD2AD3A" w14:textId="77777777" w:rsidR="00971DF6" w:rsidRPr="00B66DA4" w:rsidRDefault="00971DF6" w:rsidP="00971DF6">
      <w:pPr>
        <w:pStyle w:val="PL"/>
        <w:rPr>
          <w:noProof w:val="0"/>
          <w:snapToGrid w:val="0"/>
        </w:rPr>
      </w:pPr>
      <w:r w:rsidRPr="00B66DA4">
        <w:rPr>
          <w:noProof w:val="0"/>
          <w:snapToGrid w:val="0"/>
        </w:rPr>
        <w:tab/>
      </w:r>
      <w:proofErr w:type="gramStart"/>
      <w:r w:rsidRPr="00B66DA4">
        <w:rPr>
          <w:noProof w:val="0"/>
          <w:snapToGrid w:val="0"/>
        </w:rPr>
        <w:t>id-RAT-Information</w:t>
      </w:r>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7C4C5AFD" w14:textId="2E4DCEE5" w:rsidR="00971DF6" w:rsidRDefault="00971DF6" w:rsidP="00971DF6">
      <w:pPr>
        <w:pStyle w:val="PL"/>
        <w:rPr>
          <w:noProof w:val="0"/>
          <w:snapToGrid w:val="0"/>
        </w:rPr>
      </w:pPr>
      <w:r w:rsidRPr="00B66DA4">
        <w:rPr>
          <w:noProof w:val="0"/>
          <w:snapToGrid w:val="0"/>
        </w:rPr>
        <w:tab/>
      </w:r>
      <w:proofErr w:type="gramStart"/>
      <w:r w:rsidRPr="00B66DA4">
        <w:rPr>
          <w:noProof w:val="0"/>
          <w:snapToGrid w:val="0"/>
        </w:rPr>
        <w:t>id-ExtendedRATRestrictionInformation</w:t>
      </w:r>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184BA2B5" w14:textId="77777777" w:rsidR="00971DF6" w:rsidRDefault="00971DF6" w:rsidP="00971DF6">
      <w:pPr>
        <w:pStyle w:val="PL"/>
        <w:rPr>
          <w:noProof w:val="0"/>
          <w:snapToGrid w:val="0"/>
        </w:rPr>
      </w:pPr>
      <w:r>
        <w:rPr>
          <w:noProof w:val="0"/>
          <w:snapToGrid w:val="0"/>
        </w:rPr>
        <w:tab/>
      </w:r>
      <w:proofErr w:type="gramStart"/>
      <w:r>
        <w:rPr>
          <w:noProof w:val="0"/>
          <w:snapToGrid w:val="0"/>
        </w:rPr>
        <w:t>id-QosMonitoringRequest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36AF94C3" w14:textId="294C000B" w:rsidR="00971DF6" w:rsidRDefault="00971DF6" w:rsidP="00971DF6">
      <w:pPr>
        <w:pStyle w:val="PL"/>
        <w:tabs>
          <w:tab w:val="clear" w:pos="3840"/>
          <w:tab w:val="clear" w:pos="4224"/>
          <w:tab w:val="clear" w:pos="4608"/>
          <w:tab w:val="clear" w:pos="4992"/>
          <w:tab w:val="clear" w:pos="5376"/>
          <w:tab w:val="clear" w:pos="5760"/>
          <w:tab w:val="left" w:pos="5768"/>
          <w:tab w:val="left" w:pos="5816"/>
        </w:tabs>
        <w:rPr>
          <w:ins w:id="953" w:author="Jian (James) Xu_LGE" w:date="2020-02-04T10:41:00Z"/>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6401FA2D" w14:textId="77777777" w:rsidR="0038269D" w:rsidRDefault="0038269D" w:rsidP="006B0E23">
      <w:pPr>
        <w:pStyle w:val="PL"/>
        <w:tabs>
          <w:tab w:val="clear" w:pos="5376"/>
          <w:tab w:val="left" w:pos="5792"/>
        </w:tabs>
        <w:ind w:firstLineChars="250" w:firstLine="400"/>
        <w:rPr>
          <w:ins w:id="954" w:author="Jian (James) Xu_LGE" w:date="2020-02-04T10:41:00Z"/>
          <w:noProof w:val="0"/>
          <w:snapToGrid w:val="0"/>
        </w:rPr>
      </w:pPr>
      <w:proofErr w:type="gramStart"/>
      <w:ins w:id="955" w:author="Jian (James) Xu_LGE" w:date="2020-02-04T10:41:00Z">
        <w:r w:rsidRPr="00DC6153">
          <w:rPr>
            <w:noProof w:val="0"/>
            <w:snapToGrid w:val="0"/>
          </w:rPr>
          <w:t>id-</w:t>
        </w:r>
        <w:r>
          <w:rPr>
            <w:noProof w:val="0"/>
            <w:snapToGrid w:val="0"/>
          </w:rPr>
          <w:t>LTEV2XServicesAuthorized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3AE76CF6" w14:textId="77777777" w:rsidR="0038269D" w:rsidRPr="00077308" w:rsidRDefault="0038269D" w:rsidP="006B0E23">
      <w:pPr>
        <w:pStyle w:val="PL"/>
        <w:tabs>
          <w:tab w:val="clear" w:pos="5376"/>
          <w:tab w:val="left" w:pos="5792"/>
        </w:tabs>
        <w:ind w:firstLineChars="250" w:firstLine="400"/>
        <w:rPr>
          <w:ins w:id="956" w:author="Jian (James) Xu_LGE" w:date="2020-02-04T10:41:00Z"/>
          <w:noProof w:val="0"/>
          <w:snapToGrid w:val="0"/>
        </w:rPr>
      </w:pPr>
      <w:proofErr w:type="gramStart"/>
      <w:ins w:id="957" w:author="Jian (James) Xu_LGE" w:date="2020-02-04T10:41:00Z">
        <w:r w:rsidRPr="00DC6153">
          <w:rPr>
            <w:noProof w:val="0"/>
            <w:snapToGrid w:val="0"/>
          </w:rPr>
          <w:t>id-</w:t>
        </w:r>
        <w:r>
          <w:rPr>
            <w:noProof w:val="0"/>
            <w:snapToGrid w:val="0"/>
          </w:rPr>
          <w:t>NRV2XServicesAuthorized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5B4BE053" w14:textId="77777777" w:rsidR="0038269D" w:rsidRDefault="0038269D" w:rsidP="006B0E23">
      <w:pPr>
        <w:pStyle w:val="PL"/>
        <w:ind w:firstLineChars="250" w:firstLine="400"/>
        <w:rPr>
          <w:ins w:id="958" w:author="Jian (James) Xu_LGE" w:date="2020-02-04T10:41:00Z"/>
          <w:noProof w:val="0"/>
          <w:snapToGrid w:val="0"/>
        </w:rPr>
      </w:pPr>
      <w:proofErr w:type="gramStart"/>
      <w:ins w:id="959" w:author="Jian (James) Xu_LGE" w:date="2020-02-04T10:41:00Z">
        <w:r w:rsidRPr="00DC6153">
          <w:rPr>
            <w:noProof w:val="0"/>
            <w:snapToGrid w:val="0"/>
          </w:rPr>
          <w:t>id-</w:t>
        </w:r>
        <w:r>
          <w:rPr>
            <w:noProof w:val="0"/>
            <w:snapToGrid w:val="0"/>
          </w:rPr>
          <w:t>LTE</w:t>
        </w:r>
        <w:r>
          <w:rPr>
            <w:rFonts w:hint="eastAsia"/>
            <w:snapToGrid w:val="0"/>
            <w:lang w:eastAsia="zh-CN"/>
          </w:rPr>
          <w:t>UESidelinkAggregate</w:t>
        </w:r>
        <w:r w:rsidRPr="008C2B71">
          <w:rPr>
            <w:snapToGrid w:val="0"/>
            <w:lang w:eastAsia="en-GB"/>
          </w:rPr>
          <w:t>MaximumBitrate</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08E9AA85" w14:textId="77777777" w:rsidR="0038269D" w:rsidRDefault="0038269D" w:rsidP="006B0E23">
      <w:pPr>
        <w:pStyle w:val="PL"/>
        <w:tabs>
          <w:tab w:val="clear" w:pos="5376"/>
          <w:tab w:val="left" w:pos="5792"/>
        </w:tabs>
        <w:ind w:firstLineChars="250" w:firstLine="400"/>
        <w:rPr>
          <w:ins w:id="960" w:author="Jian (James) Xu_LGE" w:date="2020-02-04T10:41:00Z"/>
          <w:noProof w:val="0"/>
          <w:snapToGrid w:val="0"/>
        </w:rPr>
      </w:pPr>
      <w:proofErr w:type="gramStart"/>
      <w:ins w:id="961" w:author="Jian (James) Xu_LGE" w:date="2020-02-04T10:41:00Z">
        <w:r w:rsidRPr="00DC6153">
          <w:rPr>
            <w:noProof w:val="0"/>
            <w:snapToGrid w:val="0"/>
          </w:rPr>
          <w:t>id-</w:t>
        </w:r>
        <w:r>
          <w:rPr>
            <w:noProof w:val="0"/>
            <w:snapToGrid w:val="0"/>
          </w:rPr>
          <w:t>NR</w:t>
        </w:r>
        <w:r>
          <w:rPr>
            <w:rFonts w:hint="eastAsia"/>
            <w:snapToGrid w:val="0"/>
            <w:lang w:eastAsia="zh-CN"/>
          </w:rPr>
          <w:t>UESidelinkAggregate</w:t>
        </w:r>
        <w:r w:rsidRPr="008C2B71">
          <w:rPr>
            <w:snapToGrid w:val="0"/>
            <w:lang w:eastAsia="en-GB"/>
          </w:rPr>
          <w:t>MaximumBitrate</w:t>
        </w:r>
        <w:proofErr w:type="gramEnd"/>
        <w:r>
          <w:rPr>
            <w:noProof w:val="0"/>
            <w:snapToGrid w:val="0"/>
          </w:rPr>
          <w:tab/>
        </w:r>
        <w:r>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4B039899" w14:textId="212FEF13" w:rsidR="0038269D" w:rsidRPr="001D2E49" w:rsidRDefault="0038269D">
      <w:pPr>
        <w:pStyle w:val="PL"/>
        <w:tabs>
          <w:tab w:val="clear" w:pos="3840"/>
          <w:tab w:val="clear" w:pos="4224"/>
          <w:tab w:val="clear" w:pos="4608"/>
          <w:tab w:val="clear" w:pos="4992"/>
          <w:tab w:val="clear" w:pos="5376"/>
          <w:tab w:val="left" w:pos="5716"/>
          <w:tab w:val="left" w:pos="5788"/>
          <w:tab w:val="left" w:pos="5828"/>
        </w:tabs>
        <w:ind w:firstLineChars="250" w:firstLine="400"/>
        <w:rPr>
          <w:noProof w:val="0"/>
          <w:snapToGrid w:val="0"/>
        </w:rPr>
        <w:pPrChange w:id="962" w:author="Jian (James) Xu_LGE" w:date="2020-03-20T23:29:00Z">
          <w:pPr>
            <w:pStyle w:val="PL"/>
          </w:pPr>
        </w:pPrChange>
      </w:pPr>
      <w:proofErr w:type="gramStart"/>
      <w:ins w:id="963" w:author="Jian (James) Xu_LGE" w:date="2020-02-04T10:41:00Z">
        <w:r>
          <w:rPr>
            <w:rFonts w:hint="eastAsia"/>
            <w:noProof w:val="0"/>
            <w:snapToGrid w:val="0"/>
            <w:lang w:eastAsia="zh-CN"/>
          </w:rPr>
          <w:t>id-PC5QoSParameters</w:t>
        </w:r>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C6153">
          <w:rPr>
            <w:noProof w:val="0"/>
            <w:snapToGrid w:val="0"/>
          </w:rPr>
          <w:t xml:space="preserve">ProtocolIE-ID ::= </w:t>
        </w:r>
        <w:r>
          <w:rPr>
            <w:noProof w:val="0"/>
            <w:snapToGrid w:val="0"/>
          </w:rPr>
          <w:t>XXX</w:t>
        </w:r>
      </w:ins>
    </w:p>
    <w:p w14:paraId="68E4328F" w14:textId="77777777" w:rsidR="0038269D" w:rsidRPr="001D2E49" w:rsidRDefault="0038269D" w:rsidP="0038269D">
      <w:pPr>
        <w:pStyle w:val="PL"/>
        <w:rPr>
          <w:noProof w:val="0"/>
          <w:snapToGrid w:val="0"/>
        </w:rPr>
      </w:pPr>
    </w:p>
    <w:p w14:paraId="15749336" w14:textId="77777777" w:rsidR="0038269D" w:rsidRPr="001D2E49" w:rsidRDefault="0038269D" w:rsidP="0038269D">
      <w:pPr>
        <w:pStyle w:val="PL"/>
        <w:rPr>
          <w:noProof w:val="0"/>
          <w:snapToGrid w:val="0"/>
        </w:rPr>
      </w:pPr>
      <w:r w:rsidRPr="001D2E49">
        <w:rPr>
          <w:noProof w:val="0"/>
          <w:snapToGrid w:val="0"/>
        </w:rPr>
        <w:t>END</w:t>
      </w:r>
    </w:p>
    <w:p w14:paraId="24CFA3B9" w14:textId="77777777" w:rsidR="0038269D" w:rsidRDefault="0038269D" w:rsidP="003B171C">
      <w:pPr>
        <w:pStyle w:val="PL"/>
        <w:rPr>
          <w:noProof w:val="0"/>
          <w:snapToGrid w:val="0"/>
        </w:rPr>
      </w:pPr>
    </w:p>
    <w:p w14:paraId="4CC8C613" w14:textId="77777777" w:rsidR="0038269D" w:rsidRPr="006B0E23" w:rsidRDefault="0038269D" w:rsidP="003B171C">
      <w:pPr>
        <w:pStyle w:val="PL"/>
        <w:rPr>
          <w:noProof w:val="0"/>
          <w:snapToGrid w:val="0"/>
        </w:rPr>
      </w:pPr>
    </w:p>
    <w:p w14:paraId="4396C6F8" w14:textId="77777777" w:rsidR="004E4DDB" w:rsidRPr="005D6667" w:rsidRDefault="004E4DDB" w:rsidP="004E4DDB">
      <w:pPr>
        <w:rPr>
          <w:b/>
        </w:rPr>
      </w:pPr>
      <w:r>
        <w:rPr>
          <w:b/>
          <w:highlight w:val="yellow"/>
        </w:rPr>
        <w:t>END OF</w:t>
      </w:r>
      <w:r w:rsidRPr="004802F1">
        <w:rPr>
          <w:b/>
          <w:highlight w:val="yellow"/>
        </w:rPr>
        <w:t xml:space="preserve"> CHANG</w:t>
      </w:r>
      <w:r>
        <w:rPr>
          <w:b/>
          <w:highlight w:val="yellow"/>
        </w:rPr>
        <w:t>ES</w:t>
      </w:r>
    </w:p>
    <w:p w14:paraId="0A5C0245" w14:textId="77777777" w:rsidR="001505D9" w:rsidRPr="001505D9" w:rsidRDefault="001505D9" w:rsidP="005C627C">
      <w:pPr>
        <w:pStyle w:val="EW"/>
        <w:ind w:left="0" w:firstLine="0"/>
        <w:rPr>
          <w:lang w:eastAsia="ko-KR"/>
        </w:rPr>
      </w:pPr>
    </w:p>
    <w:sectPr w:rsidR="001505D9" w:rsidRPr="001505D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54207" w14:textId="77777777" w:rsidR="002F7BA8" w:rsidRDefault="002F7BA8">
      <w:r>
        <w:separator/>
      </w:r>
    </w:p>
  </w:endnote>
  <w:endnote w:type="continuationSeparator" w:id="0">
    <w:p w14:paraId="77AE0598" w14:textId="77777777" w:rsidR="002F7BA8" w:rsidRDefault="002F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tier new">
    <w:altName w:val="Times New Roman"/>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23CDA" w14:textId="77777777" w:rsidR="002F7BA8" w:rsidRDefault="002F7BA8">
      <w:r>
        <w:separator/>
      </w:r>
    </w:p>
  </w:footnote>
  <w:footnote w:type="continuationSeparator" w:id="0">
    <w:p w14:paraId="0E9A7ADD" w14:textId="77777777" w:rsidR="002F7BA8" w:rsidRDefault="002F7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C9F81" w14:textId="77777777" w:rsidR="009918A9" w:rsidRDefault="009918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2A710" w14:textId="77777777" w:rsidR="009918A9" w:rsidRDefault="009918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178FC" w14:textId="77777777" w:rsidR="009918A9" w:rsidRDefault="009918A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DD1A1" w14:textId="77777777" w:rsidR="009918A9" w:rsidRDefault="009918A9">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B48D" w14:textId="77777777" w:rsidR="009918A9" w:rsidRDefault="009918A9">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98C01" w14:textId="77777777" w:rsidR="009918A9" w:rsidRDefault="009918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33094"/>
    <w:multiLevelType w:val="hybridMultilevel"/>
    <w:tmpl w:val="AE6873F2"/>
    <w:lvl w:ilvl="0" w:tplc="1B1A247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66B6259"/>
    <w:multiLevelType w:val="hybridMultilevel"/>
    <w:tmpl w:val="3CCCEEC2"/>
    <w:lvl w:ilvl="0" w:tplc="2990DF2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DengXian" w:eastAsia="Times" w:hAnsi="DengXian" w:cs="DengXi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197771">
    <w15:presenceInfo w15:providerId="None" w15:userId="R3-197771"/>
  </w15:person>
  <w15:person w15:author="Jian (James) Xu_LGE">
    <w15:presenceInfo w15:providerId="None" w15:userId="Jian (James) Xu_LGE"/>
  </w15:person>
  <w15:person w15:author="JianXu/책임연구원/차세대표준(연)5G표준Task(james6.xu@lge.com)">
    <w15:presenceInfo w15:providerId="AD" w15:userId="S-1-5-21-2543426832-1914326140-3112152631-764067"/>
  </w15:person>
  <w15:person w15:author="Jian (James) Xu_LGE_Rapporteur">
    <w15:presenceInfo w15:providerId="None" w15:userId="Jian (James) Xu_LGE_Rapporteur"/>
  </w15:person>
  <w15:person w15:author="R3-200303">
    <w15:presenceInfo w15:providerId="None" w15:userId="R3-20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FC"/>
    <w:rsid w:val="000045D0"/>
    <w:rsid w:val="00007B3D"/>
    <w:rsid w:val="00012A8E"/>
    <w:rsid w:val="000153BC"/>
    <w:rsid w:val="00020476"/>
    <w:rsid w:val="00022E4A"/>
    <w:rsid w:val="000614A9"/>
    <w:rsid w:val="00097FA1"/>
    <w:rsid w:val="000A40FD"/>
    <w:rsid w:val="000A6394"/>
    <w:rsid w:val="000B6483"/>
    <w:rsid w:val="000B7FED"/>
    <w:rsid w:val="000C038A"/>
    <w:rsid w:val="000C28F2"/>
    <w:rsid w:val="000C2C2F"/>
    <w:rsid w:val="000C6598"/>
    <w:rsid w:val="000E0CF9"/>
    <w:rsid w:val="00145D43"/>
    <w:rsid w:val="00146F88"/>
    <w:rsid w:val="001505D9"/>
    <w:rsid w:val="00155FB4"/>
    <w:rsid w:val="00192C46"/>
    <w:rsid w:val="00194681"/>
    <w:rsid w:val="001955DA"/>
    <w:rsid w:val="001A08B3"/>
    <w:rsid w:val="001A6DAA"/>
    <w:rsid w:val="001A7B60"/>
    <w:rsid w:val="001B230F"/>
    <w:rsid w:val="001B52F0"/>
    <w:rsid w:val="001B7A65"/>
    <w:rsid w:val="001C7B3A"/>
    <w:rsid w:val="001C7E85"/>
    <w:rsid w:val="001E0F72"/>
    <w:rsid w:val="001E41F3"/>
    <w:rsid w:val="001E6DF4"/>
    <w:rsid w:val="00210563"/>
    <w:rsid w:val="00215CE8"/>
    <w:rsid w:val="002555B5"/>
    <w:rsid w:val="0026004D"/>
    <w:rsid w:val="002640DD"/>
    <w:rsid w:val="00266503"/>
    <w:rsid w:val="00275D12"/>
    <w:rsid w:val="00284FEB"/>
    <w:rsid w:val="002860C4"/>
    <w:rsid w:val="002909CB"/>
    <w:rsid w:val="002931A7"/>
    <w:rsid w:val="002A0A98"/>
    <w:rsid w:val="002B5741"/>
    <w:rsid w:val="002D51A0"/>
    <w:rsid w:val="002E052B"/>
    <w:rsid w:val="002E0AFF"/>
    <w:rsid w:val="002F5055"/>
    <w:rsid w:val="002F7BA8"/>
    <w:rsid w:val="00305409"/>
    <w:rsid w:val="00314972"/>
    <w:rsid w:val="00314EE7"/>
    <w:rsid w:val="00327DB8"/>
    <w:rsid w:val="0033087B"/>
    <w:rsid w:val="00337C47"/>
    <w:rsid w:val="003609EF"/>
    <w:rsid w:val="0036231A"/>
    <w:rsid w:val="00373D24"/>
    <w:rsid w:val="00374DD4"/>
    <w:rsid w:val="00382440"/>
    <w:rsid w:val="0038269D"/>
    <w:rsid w:val="00394BF5"/>
    <w:rsid w:val="003A203A"/>
    <w:rsid w:val="003A45FA"/>
    <w:rsid w:val="003B15F9"/>
    <w:rsid w:val="003B171C"/>
    <w:rsid w:val="003B3A18"/>
    <w:rsid w:val="003B3AB9"/>
    <w:rsid w:val="003B7FAC"/>
    <w:rsid w:val="003E1A36"/>
    <w:rsid w:val="003E2146"/>
    <w:rsid w:val="003E4802"/>
    <w:rsid w:val="00403425"/>
    <w:rsid w:val="00403792"/>
    <w:rsid w:val="00410371"/>
    <w:rsid w:val="00420FF8"/>
    <w:rsid w:val="004211B5"/>
    <w:rsid w:val="00423131"/>
    <w:rsid w:val="00423E18"/>
    <w:rsid w:val="004242F1"/>
    <w:rsid w:val="00442951"/>
    <w:rsid w:val="0046021B"/>
    <w:rsid w:val="004678EE"/>
    <w:rsid w:val="004851E0"/>
    <w:rsid w:val="00485ED8"/>
    <w:rsid w:val="00491025"/>
    <w:rsid w:val="004B3C86"/>
    <w:rsid w:val="004B6DD0"/>
    <w:rsid w:val="004B75B7"/>
    <w:rsid w:val="004C525D"/>
    <w:rsid w:val="004E4DDB"/>
    <w:rsid w:val="004E5790"/>
    <w:rsid w:val="0051580D"/>
    <w:rsid w:val="00516AB4"/>
    <w:rsid w:val="005307D4"/>
    <w:rsid w:val="00530C54"/>
    <w:rsid w:val="00547111"/>
    <w:rsid w:val="00552468"/>
    <w:rsid w:val="00560461"/>
    <w:rsid w:val="0057360A"/>
    <w:rsid w:val="00585912"/>
    <w:rsid w:val="00592D74"/>
    <w:rsid w:val="005C627C"/>
    <w:rsid w:val="005D6327"/>
    <w:rsid w:val="005E03BC"/>
    <w:rsid w:val="005E2C44"/>
    <w:rsid w:val="005E77F2"/>
    <w:rsid w:val="005E7BD3"/>
    <w:rsid w:val="005F0FB1"/>
    <w:rsid w:val="00600C54"/>
    <w:rsid w:val="0061672C"/>
    <w:rsid w:val="00621188"/>
    <w:rsid w:val="006257ED"/>
    <w:rsid w:val="00626BF5"/>
    <w:rsid w:val="0065221E"/>
    <w:rsid w:val="006741C3"/>
    <w:rsid w:val="00685D43"/>
    <w:rsid w:val="00686218"/>
    <w:rsid w:val="00690553"/>
    <w:rsid w:val="00695808"/>
    <w:rsid w:val="006A30A7"/>
    <w:rsid w:val="006A3724"/>
    <w:rsid w:val="006B0E23"/>
    <w:rsid w:val="006B46FB"/>
    <w:rsid w:val="006D562E"/>
    <w:rsid w:val="006E21FB"/>
    <w:rsid w:val="006F3D04"/>
    <w:rsid w:val="00755270"/>
    <w:rsid w:val="00772DF5"/>
    <w:rsid w:val="00781BA1"/>
    <w:rsid w:val="00792342"/>
    <w:rsid w:val="007977A8"/>
    <w:rsid w:val="007A629D"/>
    <w:rsid w:val="007B1152"/>
    <w:rsid w:val="007B512A"/>
    <w:rsid w:val="007C2097"/>
    <w:rsid w:val="007C2577"/>
    <w:rsid w:val="007D6A07"/>
    <w:rsid w:val="007E1CB4"/>
    <w:rsid w:val="007E2822"/>
    <w:rsid w:val="007F7259"/>
    <w:rsid w:val="008040A8"/>
    <w:rsid w:val="00804FFE"/>
    <w:rsid w:val="008279FA"/>
    <w:rsid w:val="00861C0C"/>
    <w:rsid w:val="008626E7"/>
    <w:rsid w:val="00870EE7"/>
    <w:rsid w:val="008741D3"/>
    <w:rsid w:val="0088157B"/>
    <w:rsid w:val="0088377D"/>
    <w:rsid w:val="008863B9"/>
    <w:rsid w:val="008A19F4"/>
    <w:rsid w:val="008A33BC"/>
    <w:rsid w:val="008A45A6"/>
    <w:rsid w:val="008C5CBD"/>
    <w:rsid w:val="008D64D5"/>
    <w:rsid w:val="008F686C"/>
    <w:rsid w:val="00900944"/>
    <w:rsid w:val="009148DE"/>
    <w:rsid w:val="0093612E"/>
    <w:rsid w:val="0093736C"/>
    <w:rsid w:val="00941E30"/>
    <w:rsid w:val="00944A3D"/>
    <w:rsid w:val="00955FB0"/>
    <w:rsid w:val="009710DC"/>
    <w:rsid w:val="00971DF6"/>
    <w:rsid w:val="00972586"/>
    <w:rsid w:val="009777D9"/>
    <w:rsid w:val="009918A9"/>
    <w:rsid w:val="00991B88"/>
    <w:rsid w:val="00993609"/>
    <w:rsid w:val="009A5753"/>
    <w:rsid w:val="009A579D"/>
    <w:rsid w:val="009D17E0"/>
    <w:rsid w:val="009E3297"/>
    <w:rsid w:val="009F734F"/>
    <w:rsid w:val="009F793C"/>
    <w:rsid w:val="00A246B6"/>
    <w:rsid w:val="00A2622E"/>
    <w:rsid w:val="00A45227"/>
    <w:rsid w:val="00A47E70"/>
    <w:rsid w:val="00A47F57"/>
    <w:rsid w:val="00A50CF0"/>
    <w:rsid w:val="00A55247"/>
    <w:rsid w:val="00A760A8"/>
    <w:rsid w:val="00A7671C"/>
    <w:rsid w:val="00A80B95"/>
    <w:rsid w:val="00AA13D9"/>
    <w:rsid w:val="00AA2CBC"/>
    <w:rsid w:val="00AB2360"/>
    <w:rsid w:val="00AC5820"/>
    <w:rsid w:val="00AC6E2F"/>
    <w:rsid w:val="00AD1CD8"/>
    <w:rsid w:val="00AF660B"/>
    <w:rsid w:val="00B045C6"/>
    <w:rsid w:val="00B204B4"/>
    <w:rsid w:val="00B258BB"/>
    <w:rsid w:val="00B3020D"/>
    <w:rsid w:val="00B41073"/>
    <w:rsid w:val="00B46185"/>
    <w:rsid w:val="00B47555"/>
    <w:rsid w:val="00B67B97"/>
    <w:rsid w:val="00B7239C"/>
    <w:rsid w:val="00B968C8"/>
    <w:rsid w:val="00BA3EC5"/>
    <w:rsid w:val="00BA51D9"/>
    <w:rsid w:val="00BB2EFA"/>
    <w:rsid w:val="00BB582D"/>
    <w:rsid w:val="00BB5DFC"/>
    <w:rsid w:val="00BD279D"/>
    <w:rsid w:val="00BD6BB8"/>
    <w:rsid w:val="00BE49EA"/>
    <w:rsid w:val="00BF0CE0"/>
    <w:rsid w:val="00C030F0"/>
    <w:rsid w:val="00C1140D"/>
    <w:rsid w:val="00C16913"/>
    <w:rsid w:val="00C24C0E"/>
    <w:rsid w:val="00C32F12"/>
    <w:rsid w:val="00C40975"/>
    <w:rsid w:val="00C53635"/>
    <w:rsid w:val="00C54D66"/>
    <w:rsid w:val="00C66BA2"/>
    <w:rsid w:val="00C74C00"/>
    <w:rsid w:val="00C80E4A"/>
    <w:rsid w:val="00C84B8E"/>
    <w:rsid w:val="00C84C3A"/>
    <w:rsid w:val="00C903D1"/>
    <w:rsid w:val="00C90AF1"/>
    <w:rsid w:val="00C95985"/>
    <w:rsid w:val="00CA0696"/>
    <w:rsid w:val="00CB070E"/>
    <w:rsid w:val="00CC5026"/>
    <w:rsid w:val="00CC68D0"/>
    <w:rsid w:val="00CF386E"/>
    <w:rsid w:val="00D03F9A"/>
    <w:rsid w:val="00D06D51"/>
    <w:rsid w:val="00D164AA"/>
    <w:rsid w:val="00D24991"/>
    <w:rsid w:val="00D40B75"/>
    <w:rsid w:val="00D46806"/>
    <w:rsid w:val="00D50255"/>
    <w:rsid w:val="00D66520"/>
    <w:rsid w:val="00D71BAA"/>
    <w:rsid w:val="00D7571D"/>
    <w:rsid w:val="00D97FDA"/>
    <w:rsid w:val="00DD012B"/>
    <w:rsid w:val="00DE2173"/>
    <w:rsid w:val="00DE34CF"/>
    <w:rsid w:val="00DF27EE"/>
    <w:rsid w:val="00DF4F6E"/>
    <w:rsid w:val="00E02BE6"/>
    <w:rsid w:val="00E078A9"/>
    <w:rsid w:val="00E1010B"/>
    <w:rsid w:val="00E13F3D"/>
    <w:rsid w:val="00E1471A"/>
    <w:rsid w:val="00E34898"/>
    <w:rsid w:val="00E51F27"/>
    <w:rsid w:val="00E966C5"/>
    <w:rsid w:val="00EA2C44"/>
    <w:rsid w:val="00EB09B7"/>
    <w:rsid w:val="00EC4331"/>
    <w:rsid w:val="00EE2E22"/>
    <w:rsid w:val="00EE71C4"/>
    <w:rsid w:val="00EE7D7C"/>
    <w:rsid w:val="00F015FF"/>
    <w:rsid w:val="00F02600"/>
    <w:rsid w:val="00F03A95"/>
    <w:rsid w:val="00F055CC"/>
    <w:rsid w:val="00F165FC"/>
    <w:rsid w:val="00F2034E"/>
    <w:rsid w:val="00F25D98"/>
    <w:rsid w:val="00F27AF7"/>
    <w:rsid w:val="00F300FB"/>
    <w:rsid w:val="00F3764D"/>
    <w:rsid w:val="00F64F8C"/>
    <w:rsid w:val="00F707CF"/>
    <w:rsid w:val="00F71F66"/>
    <w:rsid w:val="00F772FE"/>
    <w:rsid w:val="00F80F13"/>
    <w:rsid w:val="00F92AA6"/>
    <w:rsid w:val="00F9578D"/>
    <w:rsid w:val="00FA1418"/>
    <w:rsid w:val="00FB6386"/>
    <w:rsid w:val="00FD3762"/>
    <w:rsid w:val="00FF12E3"/>
    <w:rsid w:val="00FF2941"/>
    <w:rsid w:val="00FF383E"/>
    <w:rsid w:val="00FF6C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740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qFormat/>
    <w:rsid w:val="000B7FED"/>
    <w:pPr>
      <w:pBdr>
        <w:top w:val="none" w:sz="0" w:space="0" w:color="auto"/>
      </w:pBdr>
      <w:spacing w:before="180"/>
      <w:outlineLvl w:val="1"/>
    </w:pPr>
    <w:rPr>
      <w:sz w:val="32"/>
    </w:rPr>
  </w:style>
  <w:style w:type="paragraph" w:styleId="3">
    <w:name w:val="heading 3"/>
    <w:basedOn w:val="20"/>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15FF"/>
    <w:rPr>
      <w:rFonts w:ascii="Times New Roman" w:hAnsi="Times New Roman"/>
      <w:lang w:val="en-GB" w:eastAsia="en-US"/>
    </w:rPr>
  </w:style>
  <w:style w:type="character" w:customStyle="1" w:styleId="THChar">
    <w:name w:val="TH Char"/>
    <w:link w:val="TH"/>
    <w:qFormat/>
    <w:rsid w:val="00F015FF"/>
    <w:rPr>
      <w:rFonts w:ascii="Arial" w:hAnsi="Arial"/>
      <w:b/>
      <w:lang w:val="en-GB" w:eastAsia="en-US"/>
    </w:rPr>
  </w:style>
  <w:style w:type="character" w:customStyle="1" w:styleId="TFZchn">
    <w:name w:val="TF Zchn"/>
    <w:link w:val="TF"/>
    <w:rsid w:val="00F015FF"/>
    <w:rPr>
      <w:rFonts w:ascii="Arial" w:hAnsi="Arial"/>
      <w:b/>
      <w:lang w:val="en-GB" w:eastAsia="en-US"/>
    </w:rPr>
  </w:style>
  <w:style w:type="character" w:customStyle="1" w:styleId="msoins0">
    <w:name w:val="msoins"/>
    <w:rsid w:val="003B15F9"/>
  </w:style>
  <w:style w:type="character" w:customStyle="1" w:styleId="TALChar">
    <w:name w:val="TAL Char"/>
    <w:link w:val="TAL"/>
    <w:qFormat/>
    <w:rsid w:val="005C627C"/>
    <w:rPr>
      <w:rFonts w:ascii="Arial" w:hAnsi="Arial"/>
      <w:sz w:val="18"/>
      <w:lang w:val="en-GB" w:eastAsia="en-US"/>
    </w:rPr>
  </w:style>
  <w:style w:type="character" w:customStyle="1" w:styleId="TAHChar">
    <w:name w:val="TAH Char"/>
    <w:link w:val="TAH"/>
    <w:qFormat/>
    <w:rsid w:val="005C627C"/>
    <w:rPr>
      <w:rFonts w:ascii="Arial" w:hAnsi="Arial"/>
      <w:b/>
      <w:sz w:val="18"/>
      <w:lang w:val="en-GB" w:eastAsia="en-US"/>
    </w:rPr>
  </w:style>
  <w:style w:type="character" w:customStyle="1" w:styleId="Char">
    <w:name w:val="머리글 Char"/>
    <w:link w:val="a4"/>
    <w:rsid w:val="000614A9"/>
    <w:rPr>
      <w:rFonts w:ascii="Arial" w:hAnsi="Arial"/>
      <w:b/>
      <w:noProof/>
      <w:sz w:val="18"/>
      <w:lang w:val="en-GB" w:eastAsia="en-US"/>
    </w:rPr>
  </w:style>
  <w:style w:type="character" w:customStyle="1" w:styleId="PLChar">
    <w:name w:val="PL Char"/>
    <w:link w:val="PL"/>
    <w:qFormat/>
    <w:rsid w:val="00F02600"/>
    <w:rPr>
      <w:rFonts w:ascii="Courier New" w:hAnsi="Courier New"/>
      <w:noProof/>
      <w:sz w:val="16"/>
      <w:lang w:val="en-GB" w:eastAsia="en-US"/>
    </w:rPr>
  </w:style>
  <w:style w:type="paragraph" w:styleId="af1">
    <w:name w:val="List Paragraph"/>
    <w:basedOn w:val="a"/>
    <w:uiPriority w:val="34"/>
    <w:qFormat/>
    <w:rsid w:val="00E1010B"/>
    <w:pPr>
      <w:ind w:leftChars="400" w:left="800"/>
    </w:pPr>
  </w:style>
  <w:style w:type="character" w:customStyle="1" w:styleId="EXChar">
    <w:name w:val="EX Char"/>
    <w:link w:val="EX"/>
    <w:locked/>
    <w:rsid w:val="003B3A18"/>
    <w:rPr>
      <w:rFonts w:ascii="Times New Roman" w:hAnsi="Times New Roman"/>
      <w:lang w:val="en-GB" w:eastAsia="en-US"/>
    </w:rPr>
  </w:style>
  <w:style w:type="character" w:customStyle="1" w:styleId="Char0">
    <w:name w:val="메모 텍스트 Char"/>
    <w:link w:val="ac"/>
    <w:uiPriority w:val="99"/>
    <w:rsid w:val="00423131"/>
    <w:rPr>
      <w:rFonts w:ascii="Times New Roman" w:hAnsi="Times New Roman"/>
      <w:lang w:val="en-GB" w:eastAsia="en-US"/>
    </w:rPr>
  </w:style>
  <w:style w:type="character" w:customStyle="1" w:styleId="CRCoverPageZchn">
    <w:name w:val="CR Cover Page Zchn"/>
    <w:link w:val="CRCoverPage"/>
    <w:rsid w:val="00516AB4"/>
    <w:rPr>
      <w:rFonts w:ascii="Arial" w:hAnsi="Arial"/>
      <w:lang w:val="en-GB" w:eastAsia="en-US"/>
    </w:rPr>
  </w:style>
  <w:style w:type="paragraph" w:customStyle="1" w:styleId="2">
    <w:name w:val="编号2"/>
    <w:basedOn w:val="a"/>
    <w:rsid w:val="00012A8E"/>
    <w:pPr>
      <w:numPr>
        <w:numId w:val="4"/>
      </w:numPr>
      <w:tabs>
        <w:tab w:val="clear" w:pos="840"/>
        <w:tab w:val="num" w:pos="704"/>
      </w:tabs>
      <w:ind w:left="704" w:hanging="420"/>
    </w:pPr>
    <w:rPr>
      <w:rFonts w:ascii="DengXian" w:eastAsia="Times" w:hAnsi="DengXian" w:cs="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49407">
      <w:bodyDiv w:val="1"/>
      <w:marLeft w:val="0"/>
      <w:marRight w:val="0"/>
      <w:marTop w:val="0"/>
      <w:marBottom w:val="0"/>
      <w:divBdr>
        <w:top w:val="none" w:sz="0" w:space="0" w:color="auto"/>
        <w:left w:val="none" w:sz="0" w:space="0" w:color="auto"/>
        <w:bottom w:val="none" w:sz="0" w:space="0" w:color="auto"/>
        <w:right w:val="none" w:sz="0" w:space="0" w:color="auto"/>
      </w:divBdr>
    </w:div>
    <w:div w:id="482239920">
      <w:bodyDiv w:val="1"/>
      <w:marLeft w:val="0"/>
      <w:marRight w:val="0"/>
      <w:marTop w:val="0"/>
      <w:marBottom w:val="0"/>
      <w:divBdr>
        <w:top w:val="none" w:sz="0" w:space="0" w:color="auto"/>
        <w:left w:val="none" w:sz="0" w:space="0" w:color="auto"/>
        <w:bottom w:val="none" w:sz="0" w:space="0" w:color="auto"/>
        <w:right w:val="none" w:sz="0" w:space="0" w:color="auto"/>
      </w:divBdr>
    </w:div>
    <w:div w:id="1148328221">
      <w:bodyDiv w:val="1"/>
      <w:marLeft w:val="0"/>
      <w:marRight w:val="0"/>
      <w:marTop w:val="0"/>
      <w:marBottom w:val="0"/>
      <w:divBdr>
        <w:top w:val="none" w:sz="0" w:space="0" w:color="auto"/>
        <w:left w:val="none" w:sz="0" w:space="0" w:color="auto"/>
        <w:bottom w:val="none" w:sz="0" w:space="0" w:color="auto"/>
        <w:right w:val="none" w:sz="0" w:space="0" w:color="auto"/>
      </w:divBdr>
    </w:div>
    <w:div w:id="194714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oleObject" Target="embeddings/Microsoft_Visio_2003-2010_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7440-57EB-45A4-A0EF-B920D568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14867</Words>
  <Characters>84747</Characters>
  <Application>Microsoft Office Word</Application>
  <DocSecurity>0</DocSecurity>
  <Lines>706</Lines>
  <Paragraphs>198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 (James) Xu_LGE</cp:lastModifiedBy>
  <cp:revision>2</cp:revision>
  <cp:lastPrinted>1899-12-31T23:00:00Z</cp:lastPrinted>
  <dcterms:created xsi:type="dcterms:W3CDTF">2020-04-03T06:27:00Z</dcterms:created>
  <dcterms:modified xsi:type="dcterms:W3CDTF">2020-04-03T06:27:00Z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